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FA162" w14:textId="4FF0D22E" w:rsidR="00061339" w:rsidRPr="00061339" w:rsidRDefault="00061339" w:rsidP="000D0DCA">
      <w:pPr>
        <w:tabs>
          <w:tab w:val="right" w:pos="9638"/>
        </w:tabs>
        <w:rPr>
          <w:rFonts w:cs="Arial"/>
          <w:b/>
          <w:sz w:val="24"/>
        </w:rPr>
      </w:pPr>
      <w:r w:rsidRPr="00061339">
        <w:rPr>
          <w:rFonts w:cs="Arial"/>
          <w:b/>
          <w:sz w:val="24"/>
        </w:rPr>
        <w:t>TSG SA Meeting #SP-95E</w:t>
      </w:r>
      <w:r w:rsidRPr="00061339">
        <w:rPr>
          <w:rFonts w:cs="Arial"/>
          <w:b/>
          <w:sz w:val="24"/>
        </w:rPr>
        <w:tab/>
        <w:t>SP-2</w:t>
      </w:r>
      <w:r>
        <w:rPr>
          <w:rFonts w:cs="Arial"/>
          <w:b/>
          <w:sz w:val="24"/>
        </w:rPr>
        <w:t>10002</w:t>
      </w:r>
    </w:p>
    <w:p w14:paraId="46CEFAFA" w14:textId="77777777" w:rsidR="00061339" w:rsidRPr="00061339" w:rsidRDefault="00061339" w:rsidP="000D0DCA">
      <w:pPr>
        <w:pBdr>
          <w:bottom w:val="single" w:sz="6" w:space="0" w:color="auto"/>
        </w:pBdr>
        <w:tabs>
          <w:tab w:val="right" w:pos="9638"/>
        </w:tabs>
        <w:rPr>
          <w:rFonts w:cs="Arial"/>
          <w:b/>
          <w:sz w:val="24"/>
        </w:rPr>
      </w:pPr>
      <w:r w:rsidRPr="00061339">
        <w:rPr>
          <w:rFonts w:cs="Arial"/>
          <w:b/>
          <w:sz w:val="24"/>
        </w:rPr>
        <w:t>15 - 24 March 2022, Electronic meeting</w:t>
      </w:r>
    </w:p>
    <w:p w14:paraId="264E89AE" w14:textId="0D7F2283" w:rsidR="00000000" w:rsidRDefault="00DE7085">
      <w:pPr>
        <w:tabs>
          <w:tab w:val="right" w:pos="9781"/>
        </w:tabs>
        <w:spacing w:before="100" w:beforeAutospacing="1" w:after="100" w:afterAutospacing="1"/>
        <w:divId w:val="570233858"/>
        <w:rPr>
          <w:rFonts w:cs="Arial"/>
          <w:b/>
          <w:noProof/>
          <w:sz w:val="24"/>
          <w:szCs w:val="24"/>
        </w:rPr>
      </w:pPr>
      <w:r>
        <w:rPr>
          <w:rFonts w:cs="Arial"/>
          <w:noProof/>
        </w:rPr>
        <w:t>SP Meeting #</w:t>
      </w:r>
      <w:r>
        <w:rPr>
          <w:b/>
        </w:rPr>
        <w:t>SP-94</w:t>
      </w:r>
      <w:r>
        <w:rPr>
          <w:b/>
        </w:rPr>
        <w:t>E</w:t>
      </w:r>
      <w:r>
        <w:rPr>
          <w:b/>
          <w:bCs/>
        </w:rPr>
        <w:t xml:space="preserve"> DRAFT REPORT</w:t>
      </w:r>
    </w:p>
    <w:p w14:paraId="2E048CE3" w14:textId="77777777" w:rsidR="00000000" w:rsidRDefault="00DE7085">
      <w:pPr>
        <w:pBdr>
          <w:bottom w:val="single" w:sz="8" w:space="1" w:color="auto"/>
        </w:pBdr>
        <w:tabs>
          <w:tab w:val="right" w:pos="9781"/>
        </w:tabs>
        <w:spacing w:before="100" w:beforeAutospacing="1" w:after="100" w:afterAutospacing="1"/>
        <w:divId w:val="570233858"/>
      </w:pPr>
      <w:r>
        <w:rPr>
          <w:rFonts w:cs="Arial"/>
          <w:b/>
          <w:bCs/>
          <w:noProof/>
        </w:rPr>
        <w:t>14 - 20 December 2021 - Electronic meeting</w:t>
      </w:r>
    </w:p>
    <w:p w14:paraId="7F9DAE89" w14:textId="77777777" w:rsidR="00000000" w:rsidRDefault="00DE7085">
      <w:pPr>
        <w:keepLines/>
        <w:tabs>
          <w:tab w:val="left" w:pos="720"/>
        </w:tabs>
        <w:spacing w:before="100" w:beforeAutospacing="1" w:after="100" w:afterAutospacing="1"/>
        <w:ind w:left="1843" w:hanging="1843"/>
        <w:divId w:val="570233858"/>
        <w:rPr>
          <w:b/>
        </w:rPr>
      </w:pPr>
    </w:p>
    <w:p w14:paraId="5F3DC84F" w14:textId="77777777" w:rsidR="00000000" w:rsidRDefault="00DE7085">
      <w:pPr>
        <w:keepLines/>
        <w:tabs>
          <w:tab w:val="left" w:pos="720"/>
        </w:tabs>
        <w:spacing w:before="100" w:beforeAutospacing="1" w:after="100" w:afterAutospacing="1"/>
        <w:ind w:left="1843" w:hanging="1843"/>
        <w:divId w:val="570233858"/>
        <w:rPr>
          <w:b/>
          <w:szCs w:val="24"/>
        </w:rPr>
      </w:pPr>
      <w:r>
        <w:rPr>
          <w:b/>
        </w:rPr>
        <w:t>Source</w:t>
      </w:r>
      <w:r>
        <w:rPr>
          <w:b/>
        </w:rPr>
        <w:t>:</w:t>
      </w:r>
      <w:r>
        <w:rPr>
          <w:b/>
        </w:rPr>
        <w:t xml:space="preserve"> </w:t>
      </w:r>
      <w:r>
        <w:rPr>
          <w:b/>
        </w:rPr>
        <w:t xml:space="preserve">Secretary of SP </w:t>
      </w:r>
    </w:p>
    <w:p w14:paraId="603A795B" w14:textId="77777777" w:rsidR="00000000" w:rsidRDefault="00DE7085">
      <w:pPr>
        <w:keepLines/>
        <w:tabs>
          <w:tab w:val="left" w:pos="720"/>
        </w:tabs>
        <w:spacing w:before="100" w:beforeAutospacing="1" w:after="100" w:afterAutospacing="1"/>
        <w:ind w:left="1843" w:hanging="1843"/>
        <w:divId w:val="570233858"/>
        <w:rPr>
          <w:b/>
        </w:rPr>
      </w:pPr>
      <w:r>
        <w:rPr>
          <w:b/>
        </w:rPr>
        <w:t>Title</w:t>
      </w:r>
      <w:r>
        <w:rPr>
          <w:b/>
        </w:rPr>
        <w:t>:</w:t>
      </w:r>
      <w:r>
        <w:rPr>
          <w:b/>
        </w:rPr>
        <w:t xml:space="preserve"> </w:t>
      </w:r>
      <w:r>
        <w:rPr>
          <w:b/>
        </w:rPr>
        <w:t>Draft Auto-Generated Report of SP meeting #SP-94E</w:t>
      </w:r>
    </w:p>
    <w:p w14:paraId="3E4E7F29" w14:textId="77777777" w:rsidR="00000000" w:rsidRDefault="00DE7085">
      <w:pPr>
        <w:keepLines/>
        <w:tabs>
          <w:tab w:val="left" w:pos="720"/>
        </w:tabs>
        <w:spacing w:before="100" w:beforeAutospacing="1" w:after="100" w:afterAutospacing="1"/>
        <w:ind w:left="1843" w:hanging="1843"/>
        <w:divId w:val="570233858"/>
        <w:rPr>
          <w:b/>
        </w:rPr>
      </w:pPr>
      <w:r>
        <w:rPr>
          <w:b/>
        </w:rPr>
        <w:t>Document for</w:t>
      </w:r>
      <w:r>
        <w:rPr>
          <w:b/>
        </w:rPr>
        <w:t>:</w:t>
      </w:r>
      <w:r>
        <w:rPr>
          <w:b/>
        </w:rPr>
        <w:t xml:space="preserve"> </w:t>
      </w:r>
      <w:r>
        <w:rPr>
          <w:b/>
          <w:color w:val="0000FF"/>
        </w:rPr>
        <w:t xml:space="preserve">Information </w:t>
      </w:r>
    </w:p>
    <w:p w14:paraId="64711F55" w14:textId="77777777" w:rsidR="00000000" w:rsidRDefault="00DE7085">
      <w:pPr>
        <w:keepLines/>
        <w:tabs>
          <w:tab w:val="left" w:pos="720"/>
        </w:tabs>
        <w:spacing w:before="100" w:beforeAutospacing="1" w:after="100" w:afterAutospacing="1"/>
        <w:ind w:left="1843" w:hanging="1843"/>
        <w:divId w:val="570233858"/>
        <w:rPr>
          <w:b/>
        </w:rPr>
      </w:pPr>
      <w:r>
        <w:rPr>
          <w:b/>
        </w:rPr>
        <w:t>Status:</w:t>
      </w:r>
      <w:r>
        <w:rPr>
          <w:b/>
        </w:rPr>
        <w:tab/>
      </w:r>
      <w:r>
        <w:rPr>
          <w:b/>
          <w:color w:val="0000FF"/>
        </w:rPr>
        <w:t xml:space="preserve"> </w:t>
      </w:r>
      <w:r>
        <w:rPr>
          <w:b/>
          <w:color w:val="0000FF"/>
        </w:rPr>
        <w:t xml:space="preserve">This Report Generated 23-12-2021, 13:40 </w:t>
      </w:r>
    </w:p>
    <w:p w14:paraId="62CBFF1B" w14:textId="77777777" w:rsidR="00000000" w:rsidRDefault="00DE7085">
      <w:pPr>
        <w:divId w:val="570233858"/>
        <w:rPr>
          <w:rFonts w:eastAsia="Times New Roman"/>
          <w:szCs w:val="24"/>
        </w:rPr>
      </w:pPr>
      <w:r>
        <w:rPr>
          <w:rFonts w:cs="Arial"/>
          <w:b/>
          <w:sz w:val="32"/>
        </w:rPr>
        <w:br w:type="page"/>
      </w:r>
    </w:p>
    <w:p w14:paraId="33FAE9FF" w14:textId="2B92729F" w:rsidR="00DE7085" w:rsidRDefault="00DE7085" w:rsidP="00DE7085">
      <w:pPr>
        <w:pStyle w:val="TOC1"/>
        <w:divId w:val="570233858"/>
        <w:rPr>
          <w:rFonts w:asciiTheme="minorHAnsi" w:eastAsiaTheme="minorEastAsia" w:hAnsiTheme="minorHAnsi" w:cstheme="minorBidi"/>
          <w:szCs w:val="22"/>
          <w:lang w:eastAsia="en-GB"/>
        </w:rPr>
      </w:pPr>
      <w:r>
        <w:rPr>
          <w:rFonts w:eastAsiaTheme="minorEastAsia"/>
        </w:rPr>
        <w:lastRenderedPageBreak/>
        <w:fldChar w:fldCharType="begin" w:fldLock="1"/>
      </w:r>
      <w:r>
        <w:rPr>
          <w:rFonts w:eastAsiaTheme="minorEastAsia"/>
        </w:rPr>
        <w:instrText xml:space="preserve"> TOC \o \h </w:instrText>
      </w:r>
      <w:r>
        <w:rPr>
          <w:rFonts w:eastAsiaTheme="minorEastAsia"/>
        </w:rPr>
        <w:fldChar w:fldCharType="separate"/>
      </w:r>
      <w:hyperlink w:anchor="_Toc97639323" w:history="1">
        <w:r w:rsidRPr="00C51312">
          <w:rPr>
            <w:rStyle w:val="Hyperlink"/>
          </w:rPr>
          <w:t>0</w:t>
        </w:r>
        <w:r>
          <w:rPr>
            <w:rFonts w:asciiTheme="minorHAnsi" w:eastAsiaTheme="minorEastAsia" w:hAnsiTheme="minorHAnsi" w:cstheme="minorBidi"/>
            <w:szCs w:val="22"/>
            <w:lang w:eastAsia="en-GB"/>
          </w:rPr>
          <w:tab/>
        </w:r>
        <w:r w:rsidRPr="00C51312">
          <w:rPr>
            <w:rStyle w:val="Hyperlink"/>
          </w:rPr>
          <w:t>Definitions</w:t>
        </w:r>
        <w:r>
          <w:tab/>
        </w:r>
        <w:r>
          <w:fldChar w:fldCharType="begin" w:fldLock="1"/>
        </w:r>
        <w:r>
          <w:instrText xml:space="preserve"> PAGEREF _Toc97639323 \h </w:instrText>
        </w:r>
        <w:r>
          <w:fldChar w:fldCharType="separate"/>
        </w:r>
        <w:r>
          <w:t>6</w:t>
        </w:r>
        <w:r>
          <w:fldChar w:fldCharType="end"/>
        </w:r>
      </w:hyperlink>
    </w:p>
    <w:p w14:paraId="3BEFABBC" w14:textId="37F19429" w:rsidR="00DE7085" w:rsidRDefault="00DE7085" w:rsidP="00DE7085">
      <w:pPr>
        <w:pStyle w:val="TOC1"/>
        <w:divId w:val="570233858"/>
        <w:rPr>
          <w:rFonts w:asciiTheme="minorHAnsi" w:eastAsiaTheme="minorEastAsia" w:hAnsiTheme="minorHAnsi" w:cstheme="minorBidi"/>
          <w:szCs w:val="22"/>
          <w:lang w:eastAsia="en-GB"/>
        </w:rPr>
      </w:pPr>
      <w:hyperlink w:anchor="_Toc97639324" w:history="1">
        <w:r w:rsidRPr="00C51312">
          <w:rPr>
            <w:rStyle w:val="Hyperlink"/>
          </w:rPr>
          <w:t>0.1</w:t>
        </w:r>
        <w:r>
          <w:rPr>
            <w:rFonts w:asciiTheme="minorHAnsi" w:eastAsiaTheme="minorEastAsia" w:hAnsiTheme="minorHAnsi" w:cstheme="minorBidi"/>
            <w:szCs w:val="22"/>
            <w:lang w:eastAsia="en-GB"/>
          </w:rPr>
          <w:tab/>
        </w:r>
        <w:r w:rsidRPr="00C51312">
          <w:rPr>
            <w:rStyle w:val="Hyperlink"/>
          </w:rPr>
          <w:t>Executive Summary</w:t>
        </w:r>
        <w:r>
          <w:tab/>
        </w:r>
        <w:r>
          <w:fldChar w:fldCharType="begin" w:fldLock="1"/>
        </w:r>
        <w:r>
          <w:instrText xml:space="preserve"> PAGEREF _Toc97639324 \h </w:instrText>
        </w:r>
        <w:r>
          <w:fldChar w:fldCharType="separate"/>
        </w:r>
        <w:r>
          <w:t>7</w:t>
        </w:r>
        <w:r>
          <w:fldChar w:fldCharType="end"/>
        </w:r>
      </w:hyperlink>
    </w:p>
    <w:p w14:paraId="749C2BCD" w14:textId="1F1A2A05" w:rsidR="00DE7085" w:rsidRDefault="00DE7085" w:rsidP="00DE7085">
      <w:pPr>
        <w:pStyle w:val="TOC1"/>
        <w:divId w:val="570233858"/>
        <w:rPr>
          <w:rFonts w:asciiTheme="minorHAnsi" w:eastAsiaTheme="minorEastAsia" w:hAnsiTheme="minorHAnsi" w:cstheme="minorBidi"/>
          <w:szCs w:val="22"/>
          <w:lang w:eastAsia="en-GB"/>
        </w:rPr>
      </w:pPr>
      <w:hyperlink w:anchor="_Toc97639325" w:history="1">
        <w:r w:rsidRPr="00C51312">
          <w:rPr>
            <w:rStyle w:val="Hyperlink"/>
          </w:rPr>
          <w:t>1</w:t>
        </w:r>
        <w:r>
          <w:rPr>
            <w:rFonts w:asciiTheme="minorHAnsi" w:eastAsiaTheme="minorEastAsia" w:hAnsiTheme="minorHAnsi" w:cstheme="minorBidi"/>
            <w:szCs w:val="22"/>
            <w:lang w:eastAsia="en-GB"/>
          </w:rPr>
          <w:tab/>
        </w:r>
        <w:r w:rsidRPr="00C51312">
          <w:rPr>
            <w:rStyle w:val="Hyperlink"/>
          </w:rPr>
          <w:t>Opening of the Meeting by e-mail</w:t>
        </w:r>
        <w:r>
          <w:tab/>
        </w:r>
        <w:r>
          <w:fldChar w:fldCharType="begin" w:fldLock="1"/>
        </w:r>
        <w:r>
          <w:instrText xml:space="preserve"> PAGEREF _Toc97639325 \h </w:instrText>
        </w:r>
        <w:r>
          <w:fldChar w:fldCharType="separate"/>
        </w:r>
        <w:r>
          <w:t>7</w:t>
        </w:r>
        <w:r>
          <w:fldChar w:fldCharType="end"/>
        </w:r>
      </w:hyperlink>
    </w:p>
    <w:p w14:paraId="264955E1" w14:textId="3E9766FB" w:rsidR="00DE7085" w:rsidRDefault="00DE7085" w:rsidP="00DE7085">
      <w:pPr>
        <w:pStyle w:val="TOC1"/>
        <w:divId w:val="570233858"/>
        <w:rPr>
          <w:rFonts w:asciiTheme="minorHAnsi" w:eastAsiaTheme="minorEastAsia" w:hAnsiTheme="minorHAnsi" w:cstheme="minorBidi"/>
          <w:szCs w:val="22"/>
          <w:lang w:eastAsia="en-GB"/>
        </w:rPr>
      </w:pPr>
      <w:hyperlink w:anchor="_Toc97639326" w:history="1">
        <w:r w:rsidRPr="00C51312">
          <w:rPr>
            <w:rStyle w:val="Hyperlink"/>
          </w:rPr>
          <w:t>1.1</w:t>
        </w:r>
        <w:r>
          <w:rPr>
            <w:rFonts w:asciiTheme="minorHAnsi" w:eastAsiaTheme="minorEastAsia" w:hAnsiTheme="minorHAnsi" w:cstheme="minorBidi"/>
            <w:szCs w:val="22"/>
            <w:lang w:eastAsia="en-GB"/>
          </w:rPr>
          <w:tab/>
        </w:r>
        <w:r w:rsidRPr="00C51312">
          <w:rPr>
            <w:rStyle w:val="Hyperlink"/>
          </w:rPr>
          <w:t>Welcome Speech</w:t>
        </w:r>
        <w:r>
          <w:tab/>
        </w:r>
        <w:r>
          <w:fldChar w:fldCharType="begin" w:fldLock="1"/>
        </w:r>
        <w:r>
          <w:instrText xml:space="preserve"> PAGEREF _Toc97639326 \h </w:instrText>
        </w:r>
        <w:r>
          <w:fldChar w:fldCharType="separate"/>
        </w:r>
        <w:r>
          <w:t>7</w:t>
        </w:r>
        <w:r>
          <w:fldChar w:fldCharType="end"/>
        </w:r>
      </w:hyperlink>
    </w:p>
    <w:p w14:paraId="66705CB2" w14:textId="4B7A781D" w:rsidR="00DE7085" w:rsidRDefault="00DE7085" w:rsidP="00DE7085">
      <w:pPr>
        <w:pStyle w:val="TOC1"/>
        <w:divId w:val="570233858"/>
        <w:rPr>
          <w:rFonts w:asciiTheme="minorHAnsi" w:eastAsiaTheme="minorEastAsia" w:hAnsiTheme="minorHAnsi" w:cstheme="minorBidi"/>
          <w:szCs w:val="22"/>
          <w:lang w:eastAsia="en-GB"/>
        </w:rPr>
      </w:pPr>
      <w:hyperlink w:anchor="_Toc97639327" w:history="1">
        <w:r w:rsidRPr="00C51312">
          <w:rPr>
            <w:rStyle w:val="Hyperlink"/>
          </w:rPr>
          <w:t>1.2</w:t>
        </w:r>
        <w:r>
          <w:rPr>
            <w:rFonts w:asciiTheme="minorHAnsi" w:eastAsiaTheme="minorEastAsia" w:hAnsiTheme="minorHAnsi" w:cstheme="minorBidi"/>
            <w:szCs w:val="22"/>
            <w:lang w:eastAsia="en-GB"/>
          </w:rPr>
          <w:tab/>
        </w:r>
        <w:r w:rsidRPr="00C51312">
          <w:rPr>
            <w:rStyle w:val="Hyperlink"/>
          </w:rPr>
          <w:t>Introduction</w:t>
        </w:r>
        <w:r>
          <w:tab/>
        </w:r>
        <w:r>
          <w:fldChar w:fldCharType="begin" w:fldLock="1"/>
        </w:r>
        <w:r>
          <w:instrText xml:space="preserve"> PAGEREF _Toc97639327 \h </w:instrText>
        </w:r>
        <w:r>
          <w:fldChar w:fldCharType="separate"/>
        </w:r>
        <w:r>
          <w:t>8</w:t>
        </w:r>
        <w:r>
          <w:fldChar w:fldCharType="end"/>
        </w:r>
      </w:hyperlink>
    </w:p>
    <w:p w14:paraId="7FA10F32" w14:textId="6490C59B" w:rsidR="00DE7085" w:rsidRDefault="00DE7085" w:rsidP="00DE7085">
      <w:pPr>
        <w:pStyle w:val="TOC1"/>
        <w:divId w:val="570233858"/>
        <w:rPr>
          <w:rFonts w:asciiTheme="minorHAnsi" w:eastAsiaTheme="minorEastAsia" w:hAnsiTheme="minorHAnsi" w:cstheme="minorBidi"/>
          <w:szCs w:val="22"/>
          <w:lang w:eastAsia="en-GB"/>
        </w:rPr>
      </w:pPr>
      <w:hyperlink w:anchor="_Toc97639328" w:history="1">
        <w:r w:rsidRPr="00C51312">
          <w:rPr>
            <w:rStyle w:val="Hyperlink"/>
          </w:rPr>
          <w:t>1.3</w:t>
        </w:r>
        <w:r>
          <w:rPr>
            <w:rFonts w:asciiTheme="minorHAnsi" w:eastAsiaTheme="minorEastAsia" w:hAnsiTheme="minorHAnsi" w:cstheme="minorBidi"/>
            <w:szCs w:val="22"/>
            <w:lang w:eastAsia="en-GB"/>
          </w:rPr>
          <w:tab/>
        </w:r>
        <w:r w:rsidRPr="00C51312">
          <w:rPr>
            <w:rStyle w:val="Hyperlink"/>
          </w:rPr>
          <w:t>IPR &amp; Antitrust reminders</w:t>
        </w:r>
        <w:r>
          <w:tab/>
        </w:r>
        <w:r>
          <w:fldChar w:fldCharType="begin" w:fldLock="1"/>
        </w:r>
        <w:r>
          <w:instrText xml:space="preserve"> PAGEREF _Toc97639328 \h </w:instrText>
        </w:r>
        <w:r>
          <w:fldChar w:fldCharType="separate"/>
        </w:r>
        <w:r>
          <w:t>8</w:t>
        </w:r>
        <w:r>
          <w:fldChar w:fldCharType="end"/>
        </w:r>
      </w:hyperlink>
    </w:p>
    <w:p w14:paraId="60D0FF00" w14:textId="7C9120AE" w:rsidR="00DE7085" w:rsidRDefault="00DE7085" w:rsidP="00DE7085">
      <w:pPr>
        <w:pStyle w:val="TOC1"/>
        <w:divId w:val="570233858"/>
        <w:rPr>
          <w:rFonts w:asciiTheme="minorHAnsi" w:eastAsiaTheme="minorEastAsia" w:hAnsiTheme="minorHAnsi" w:cstheme="minorBidi"/>
          <w:szCs w:val="22"/>
          <w:lang w:eastAsia="en-GB"/>
        </w:rPr>
      </w:pPr>
      <w:hyperlink w:anchor="_Toc97639329" w:history="1">
        <w:r w:rsidRPr="00C51312">
          <w:rPr>
            <w:rStyle w:val="Hyperlink"/>
          </w:rPr>
          <w:t>1.4</w:t>
        </w:r>
        <w:r>
          <w:rPr>
            <w:rFonts w:asciiTheme="minorHAnsi" w:eastAsiaTheme="minorEastAsia" w:hAnsiTheme="minorHAnsi" w:cstheme="minorBidi"/>
            <w:szCs w:val="22"/>
            <w:lang w:eastAsia="en-GB"/>
          </w:rPr>
          <w:tab/>
        </w:r>
        <w:r w:rsidRPr="00C51312">
          <w:rPr>
            <w:rStyle w:val="Hyperlink"/>
          </w:rPr>
          <w:t>Approval of Agenda</w:t>
        </w:r>
        <w:r>
          <w:tab/>
        </w:r>
        <w:r>
          <w:fldChar w:fldCharType="begin" w:fldLock="1"/>
        </w:r>
        <w:r>
          <w:instrText xml:space="preserve"> PAGEREF _Toc97639329 \h </w:instrText>
        </w:r>
        <w:r>
          <w:fldChar w:fldCharType="separate"/>
        </w:r>
        <w:r>
          <w:t>8</w:t>
        </w:r>
        <w:r>
          <w:fldChar w:fldCharType="end"/>
        </w:r>
      </w:hyperlink>
    </w:p>
    <w:p w14:paraId="4CD39D5C" w14:textId="2B108DE8" w:rsidR="00DE7085" w:rsidRDefault="00DE7085" w:rsidP="00DE7085">
      <w:pPr>
        <w:pStyle w:val="TOC1"/>
        <w:divId w:val="570233858"/>
        <w:rPr>
          <w:rFonts w:asciiTheme="minorHAnsi" w:eastAsiaTheme="minorEastAsia" w:hAnsiTheme="minorHAnsi" w:cstheme="minorBidi"/>
          <w:szCs w:val="22"/>
          <w:lang w:eastAsia="en-GB"/>
        </w:rPr>
      </w:pPr>
      <w:hyperlink w:anchor="_Toc97639330" w:history="1">
        <w:r w:rsidRPr="00C51312">
          <w:rPr>
            <w:rStyle w:val="Hyperlink"/>
          </w:rPr>
          <w:t>1.5</w:t>
        </w:r>
        <w:r>
          <w:rPr>
            <w:rFonts w:asciiTheme="minorHAnsi" w:eastAsiaTheme="minorEastAsia" w:hAnsiTheme="minorHAnsi" w:cstheme="minorBidi"/>
            <w:szCs w:val="22"/>
            <w:lang w:eastAsia="en-GB"/>
          </w:rPr>
          <w:tab/>
        </w:r>
        <w:r w:rsidRPr="00C51312">
          <w:rPr>
            <w:rStyle w:val="Hyperlink"/>
          </w:rPr>
          <w:t>Report from previous SA meetings</w:t>
        </w:r>
        <w:r>
          <w:tab/>
        </w:r>
        <w:r>
          <w:fldChar w:fldCharType="begin" w:fldLock="1"/>
        </w:r>
        <w:r>
          <w:instrText xml:space="preserve"> PAGEREF _Toc97639330 \h </w:instrText>
        </w:r>
        <w:r>
          <w:fldChar w:fldCharType="separate"/>
        </w:r>
        <w:r>
          <w:t>9</w:t>
        </w:r>
        <w:r>
          <w:fldChar w:fldCharType="end"/>
        </w:r>
      </w:hyperlink>
    </w:p>
    <w:p w14:paraId="6D489DA6" w14:textId="5E152538" w:rsidR="00DE7085" w:rsidRDefault="00DE7085" w:rsidP="00DE7085">
      <w:pPr>
        <w:pStyle w:val="TOC1"/>
        <w:divId w:val="570233858"/>
        <w:rPr>
          <w:rFonts w:asciiTheme="minorHAnsi" w:eastAsiaTheme="minorEastAsia" w:hAnsiTheme="minorHAnsi" w:cstheme="minorBidi"/>
          <w:szCs w:val="22"/>
          <w:lang w:eastAsia="en-GB"/>
        </w:rPr>
      </w:pPr>
      <w:hyperlink w:anchor="_Toc97639331" w:history="1">
        <w:r w:rsidRPr="00C51312">
          <w:rPr>
            <w:rStyle w:val="Hyperlink"/>
          </w:rPr>
          <w:t>1.6</w:t>
        </w:r>
        <w:r>
          <w:rPr>
            <w:rFonts w:asciiTheme="minorHAnsi" w:eastAsiaTheme="minorEastAsia" w:hAnsiTheme="minorHAnsi" w:cstheme="minorBidi"/>
            <w:szCs w:val="22"/>
            <w:lang w:eastAsia="en-GB"/>
          </w:rPr>
          <w:tab/>
        </w:r>
        <w:r w:rsidRPr="00C51312">
          <w:rPr>
            <w:rStyle w:val="Hyperlink"/>
          </w:rPr>
          <w:t>Reports from TSG SA ad-hoc meetings and workshops</w:t>
        </w:r>
        <w:r>
          <w:tab/>
        </w:r>
        <w:r>
          <w:fldChar w:fldCharType="begin" w:fldLock="1"/>
        </w:r>
        <w:r>
          <w:instrText xml:space="preserve"> PAGEREF _Toc97639331 \h </w:instrText>
        </w:r>
        <w:r>
          <w:fldChar w:fldCharType="separate"/>
        </w:r>
        <w:r>
          <w:t>10</w:t>
        </w:r>
        <w:r>
          <w:fldChar w:fldCharType="end"/>
        </w:r>
      </w:hyperlink>
    </w:p>
    <w:p w14:paraId="15D4D13C" w14:textId="2E8F6B14" w:rsidR="00DE7085" w:rsidRDefault="00DE7085" w:rsidP="00DE7085">
      <w:pPr>
        <w:pStyle w:val="TOC1"/>
        <w:divId w:val="570233858"/>
        <w:rPr>
          <w:rFonts w:asciiTheme="minorHAnsi" w:eastAsiaTheme="minorEastAsia" w:hAnsiTheme="minorHAnsi" w:cstheme="minorBidi"/>
          <w:szCs w:val="22"/>
          <w:lang w:eastAsia="en-GB"/>
        </w:rPr>
      </w:pPr>
      <w:hyperlink w:anchor="_Toc97639332" w:history="1">
        <w:r w:rsidRPr="00C51312">
          <w:rPr>
            <w:rStyle w:val="Hyperlink"/>
          </w:rPr>
          <w:t>2</w:t>
        </w:r>
        <w:r>
          <w:rPr>
            <w:rFonts w:asciiTheme="minorHAnsi" w:eastAsiaTheme="minorEastAsia" w:hAnsiTheme="minorHAnsi" w:cstheme="minorBidi"/>
            <w:szCs w:val="22"/>
            <w:lang w:eastAsia="en-GB"/>
          </w:rPr>
          <w:tab/>
        </w:r>
        <w:r w:rsidRPr="00C51312">
          <w:rPr>
            <w:rStyle w:val="Hyperlink"/>
          </w:rPr>
          <w:t>Liaisons Statements</w:t>
        </w:r>
        <w:r>
          <w:tab/>
        </w:r>
        <w:r>
          <w:fldChar w:fldCharType="begin" w:fldLock="1"/>
        </w:r>
        <w:r>
          <w:instrText xml:space="preserve"> PAGEREF _Toc97639332 \h </w:instrText>
        </w:r>
        <w:r>
          <w:fldChar w:fldCharType="separate"/>
        </w:r>
        <w:r>
          <w:t>10</w:t>
        </w:r>
        <w:r>
          <w:fldChar w:fldCharType="end"/>
        </w:r>
      </w:hyperlink>
    </w:p>
    <w:p w14:paraId="206B9BE1" w14:textId="339E7542" w:rsidR="00DE7085" w:rsidRDefault="00DE7085" w:rsidP="00DE7085">
      <w:pPr>
        <w:pStyle w:val="TOC1"/>
        <w:divId w:val="570233858"/>
        <w:rPr>
          <w:rFonts w:asciiTheme="minorHAnsi" w:eastAsiaTheme="minorEastAsia" w:hAnsiTheme="minorHAnsi" w:cstheme="minorBidi"/>
          <w:szCs w:val="22"/>
          <w:lang w:eastAsia="en-GB"/>
        </w:rPr>
      </w:pPr>
      <w:hyperlink w:anchor="_Toc97639333" w:history="1">
        <w:r w:rsidRPr="00C51312">
          <w:rPr>
            <w:rStyle w:val="Hyperlink"/>
          </w:rPr>
          <w:t>2.1</w:t>
        </w:r>
        <w:r>
          <w:rPr>
            <w:rFonts w:asciiTheme="minorHAnsi" w:eastAsiaTheme="minorEastAsia" w:hAnsiTheme="minorHAnsi" w:cstheme="minorBidi"/>
            <w:szCs w:val="22"/>
            <w:lang w:eastAsia="en-GB"/>
          </w:rPr>
          <w:tab/>
        </w:r>
        <w:r w:rsidRPr="00C51312">
          <w:rPr>
            <w:rStyle w:val="Hyperlink"/>
          </w:rPr>
          <w:t>Incoming LSs - proposed to note</w:t>
        </w:r>
        <w:r>
          <w:tab/>
        </w:r>
        <w:r>
          <w:fldChar w:fldCharType="begin" w:fldLock="1"/>
        </w:r>
        <w:r>
          <w:instrText xml:space="preserve"> PAGEREF _Toc97639333 \h </w:instrText>
        </w:r>
        <w:r>
          <w:fldChar w:fldCharType="separate"/>
        </w:r>
        <w:r>
          <w:t>10</w:t>
        </w:r>
        <w:r>
          <w:fldChar w:fldCharType="end"/>
        </w:r>
      </w:hyperlink>
    </w:p>
    <w:p w14:paraId="5B47B93D" w14:textId="3FB1CAFE"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34" w:history="1">
        <w:r w:rsidRPr="00C51312">
          <w:rPr>
            <w:rStyle w:val="Hyperlink"/>
          </w:rPr>
          <w:t>Block 1 (to note Tuesday 15:00 UTC)</w:t>
        </w:r>
        <w:r>
          <w:tab/>
        </w:r>
        <w:r>
          <w:fldChar w:fldCharType="begin" w:fldLock="1"/>
        </w:r>
        <w:r>
          <w:instrText xml:space="preserve"> PAGEREF _Toc97639334 \h </w:instrText>
        </w:r>
        <w:r>
          <w:fldChar w:fldCharType="separate"/>
        </w:r>
        <w:r>
          <w:t>13</w:t>
        </w:r>
        <w:r>
          <w:fldChar w:fldCharType="end"/>
        </w:r>
      </w:hyperlink>
    </w:p>
    <w:p w14:paraId="699A4355" w14:textId="5BC9D359" w:rsidR="00DE7085" w:rsidRDefault="00DE7085" w:rsidP="00DE7085">
      <w:pPr>
        <w:pStyle w:val="TOC1"/>
        <w:divId w:val="570233858"/>
        <w:rPr>
          <w:rFonts w:asciiTheme="minorHAnsi" w:eastAsiaTheme="minorEastAsia" w:hAnsiTheme="minorHAnsi" w:cstheme="minorBidi"/>
          <w:szCs w:val="22"/>
          <w:lang w:eastAsia="en-GB"/>
        </w:rPr>
      </w:pPr>
      <w:hyperlink w:anchor="_Toc97639335" w:history="1">
        <w:r w:rsidRPr="00C51312">
          <w:rPr>
            <w:rStyle w:val="Hyperlink"/>
          </w:rPr>
          <w:t>2.2</w:t>
        </w:r>
        <w:r>
          <w:rPr>
            <w:rFonts w:asciiTheme="minorHAnsi" w:eastAsiaTheme="minorEastAsia" w:hAnsiTheme="minorHAnsi" w:cstheme="minorBidi"/>
            <w:szCs w:val="22"/>
            <w:lang w:eastAsia="en-GB"/>
          </w:rPr>
          <w:tab/>
        </w:r>
        <w:r w:rsidRPr="00C51312">
          <w:rPr>
            <w:rStyle w:val="Hyperlink"/>
          </w:rPr>
          <w:t>Incoming LSs which need an outgoing LS</w:t>
        </w:r>
        <w:r>
          <w:tab/>
        </w:r>
        <w:r>
          <w:fldChar w:fldCharType="begin" w:fldLock="1"/>
        </w:r>
        <w:r>
          <w:instrText xml:space="preserve"> PAGEREF _Toc97639335 \h </w:instrText>
        </w:r>
        <w:r>
          <w:fldChar w:fldCharType="separate"/>
        </w:r>
        <w:r>
          <w:t>27</w:t>
        </w:r>
        <w:r>
          <w:fldChar w:fldCharType="end"/>
        </w:r>
      </w:hyperlink>
    </w:p>
    <w:p w14:paraId="5E15FC7A" w14:textId="1975FFD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36" w:history="1">
        <w:r w:rsidRPr="00C51312">
          <w:rPr>
            <w:rStyle w:val="Hyperlink"/>
          </w:rPr>
          <w:t>Block 2 (to note Wednesday 16:00 UTC)</w:t>
        </w:r>
        <w:r>
          <w:tab/>
        </w:r>
        <w:r>
          <w:fldChar w:fldCharType="begin" w:fldLock="1"/>
        </w:r>
        <w:r>
          <w:instrText xml:space="preserve"> PAGEREF _Toc97639336 \h </w:instrText>
        </w:r>
        <w:r>
          <w:fldChar w:fldCharType="separate"/>
        </w:r>
        <w:r>
          <w:t>28</w:t>
        </w:r>
        <w:r>
          <w:fldChar w:fldCharType="end"/>
        </w:r>
      </w:hyperlink>
    </w:p>
    <w:p w14:paraId="0C83C40B" w14:textId="7B1C3416" w:rsidR="00DE7085" w:rsidRDefault="00DE7085" w:rsidP="00DE7085">
      <w:pPr>
        <w:pStyle w:val="TOC1"/>
        <w:divId w:val="570233858"/>
        <w:rPr>
          <w:rFonts w:asciiTheme="minorHAnsi" w:eastAsiaTheme="minorEastAsia" w:hAnsiTheme="minorHAnsi" w:cstheme="minorBidi"/>
          <w:szCs w:val="22"/>
          <w:lang w:eastAsia="en-GB"/>
        </w:rPr>
      </w:pPr>
      <w:hyperlink w:anchor="_Toc97639337" w:history="1">
        <w:r w:rsidRPr="00C51312">
          <w:rPr>
            <w:rStyle w:val="Hyperlink"/>
          </w:rPr>
          <w:t>3</w:t>
        </w:r>
        <w:r>
          <w:rPr>
            <w:rFonts w:asciiTheme="minorHAnsi" w:eastAsiaTheme="minorEastAsia" w:hAnsiTheme="minorHAnsi" w:cstheme="minorBidi"/>
            <w:szCs w:val="22"/>
            <w:lang w:eastAsia="en-GB"/>
          </w:rPr>
          <w:tab/>
        </w:r>
        <w:r w:rsidRPr="00C51312">
          <w:rPr>
            <w:rStyle w:val="Hyperlink"/>
          </w:rPr>
          <w:t>Items for early consideration</w:t>
        </w:r>
        <w:r>
          <w:tab/>
        </w:r>
        <w:r>
          <w:fldChar w:fldCharType="begin" w:fldLock="1"/>
        </w:r>
        <w:r>
          <w:instrText xml:space="preserve"> PAGEREF _Toc97639337 \h </w:instrText>
        </w:r>
        <w:r>
          <w:fldChar w:fldCharType="separate"/>
        </w:r>
        <w:r>
          <w:t>28</w:t>
        </w:r>
        <w:r>
          <w:fldChar w:fldCharType="end"/>
        </w:r>
      </w:hyperlink>
    </w:p>
    <w:p w14:paraId="360486CE" w14:textId="648C0D91" w:rsidR="00DE7085" w:rsidRDefault="00DE7085" w:rsidP="00DE7085">
      <w:pPr>
        <w:pStyle w:val="TOC1"/>
        <w:divId w:val="570233858"/>
        <w:rPr>
          <w:rFonts w:asciiTheme="minorHAnsi" w:eastAsiaTheme="minorEastAsia" w:hAnsiTheme="minorHAnsi" w:cstheme="minorBidi"/>
          <w:szCs w:val="22"/>
          <w:lang w:eastAsia="en-GB"/>
        </w:rPr>
      </w:pPr>
      <w:hyperlink w:anchor="_Toc97639338" w:history="1">
        <w:r w:rsidRPr="00C51312">
          <w:rPr>
            <w:rStyle w:val="Hyperlink"/>
          </w:rPr>
          <w:t>3.1</w:t>
        </w:r>
        <w:r>
          <w:rPr>
            <w:rFonts w:asciiTheme="minorHAnsi" w:eastAsiaTheme="minorEastAsia" w:hAnsiTheme="minorHAnsi" w:cstheme="minorBidi"/>
            <w:szCs w:val="22"/>
            <w:lang w:eastAsia="en-GB"/>
          </w:rPr>
          <w:tab/>
        </w:r>
        <w:r w:rsidRPr="00C51312">
          <w:rPr>
            <w:rStyle w:val="Hyperlink"/>
          </w:rPr>
          <w:t>Challenges to working agreements</w:t>
        </w:r>
        <w:r>
          <w:tab/>
        </w:r>
        <w:r>
          <w:fldChar w:fldCharType="begin" w:fldLock="1"/>
        </w:r>
        <w:r>
          <w:instrText xml:space="preserve"> PAGEREF _Toc97639338 \h </w:instrText>
        </w:r>
        <w:r>
          <w:fldChar w:fldCharType="separate"/>
        </w:r>
        <w:r>
          <w:t>28</w:t>
        </w:r>
        <w:r>
          <w:fldChar w:fldCharType="end"/>
        </w:r>
      </w:hyperlink>
    </w:p>
    <w:p w14:paraId="66B45823" w14:textId="163B0D5E" w:rsidR="00DE7085" w:rsidRDefault="00DE7085" w:rsidP="00DE7085">
      <w:pPr>
        <w:pStyle w:val="TOC1"/>
        <w:divId w:val="570233858"/>
        <w:rPr>
          <w:rFonts w:asciiTheme="minorHAnsi" w:eastAsiaTheme="minorEastAsia" w:hAnsiTheme="minorHAnsi" w:cstheme="minorBidi"/>
          <w:szCs w:val="22"/>
          <w:lang w:eastAsia="en-GB"/>
        </w:rPr>
      </w:pPr>
      <w:hyperlink w:anchor="_Toc97639339" w:history="1">
        <w:r w:rsidRPr="00C51312">
          <w:rPr>
            <w:rStyle w:val="Hyperlink"/>
          </w:rPr>
          <w:t>3.2</w:t>
        </w:r>
        <w:r>
          <w:rPr>
            <w:rFonts w:asciiTheme="minorHAnsi" w:eastAsiaTheme="minorEastAsia" w:hAnsiTheme="minorHAnsi" w:cstheme="minorBidi"/>
            <w:szCs w:val="22"/>
            <w:lang w:eastAsia="en-GB"/>
          </w:rPr>
          <w:tab/>
        </w:r>
        <w:r w:rsidRPr="00C51312">
          <w:rPr>
            <w:rStyle w:val="Hyperlink"/>
          </w:rPr>
          <w:t>Issues highlighted for early treatment</w:t>
        </w:r>
        <w:r>
          <w:tab/>
        </w:r>
        <w:r>
          <w:fldChar w:fldCharType="begin" w:fldLock="1"/>
        </w:r>
        <w:r>
          <w:instrText xml:space="preserve"> PAGEREF _Toc97639339 \h </w:instrText>
        </w:r>
        <w:r>
          <w:fldChar w:fldCharType="separate"/>
        </w:r>
        <w:r>
          <w:t>29</w:t>
        </w:r>
        <w:r>
          <w:fldChar w:fldCharType="end"/>
        </w:r>
      </w:hyperlink>
    </w:p>
    <w:p w14:paraId="2FA6259C" w14:textId="19DC43D1" w:rsidR="00DE7085" w:rsidRDefault="00DE7085" w:rsidP="00DE7085">
      <w:pPr>
        <w:pStyle w:val="TOC1"/>
        <w:divId w:val="570233858"/>
        <w:rPr>
          <w:rFonts w:asciiTheme="minorHAnsi" w:eastAsiaTheme="minorEastAsia" w:hAnsiTheme="minorHAnsi" w:cstheme="minorBidi"/>
          <w:szCs w:val="22"/>
          <w:lang w:eastAsia="en-GB"/>
        </w:rPr>
      </w:pPr>
      <w:hyperlink w:anchor="_Toc97639340" w:history="1">
        <w:r w:rsidRPr="00C51312">
          <w:rPr>
            <w:rStyle w:val="Hyperlink"/>
          </w:rPr>
          <w:t>3.3</w:t>
        </w:r>
        <w:r>
          <w:rPr>
            <w:rFonts w:asciiTheme="minorHAnsi" w:eastAsiaTheme="minorEastAsia" w:hAnsiTheme="minorHAnsi" w:cstheme="minorBidi"/>
            <w:szCs w:val="22"/>
            <w:lang w:eastAsia="en-GB"/>
          </w:rPr>
          <w:tab/>
        </w:r>
        <w:r w:rsidRPr="00C51312">
          <w:rPr>
            <w:rStyle w:val="Hyperlink"/>
          </w:rPr>
          <w:t>Discussion papers on work in Rel-15 and earlier</w:t>
        </w:r>
        <w:r>
          <w:tab/>
        </w:r>
        <w:r>
          <w:fldChar w:fldCharType="begin" w:fldLock="1"/>
        </w:r>
        <w:r>
          <w:instrText xml:space="preserve"> PAGEREF _Toc97639340 \h </w:instrText>
        </w:r>
        <w:r>
          <w:fldChar w:fldCharType="separate"/>
        </w:r>
        <w:r>
          <w:t>29</w:t>
        </w:r>
        <w:r>
          <w:fldChar w:fldCharType="end"/>
        </w:r>
      </w:hyperlink>
    </w:p>
    <w:p w14:paraId="13FDA4EC" w14:textId="143092CC" w:rsidR="00DE7085" w:rsidRDefault="00DE7085" w:rsidP="00DE7085">
      <w:pPr>
        <w:pStyle w:val="TOC1"/>
        <w:divId w:val="570233858"/>
        <w:rPr>
          <w:rFonts w:asciiTheme="minorHAnsi" w:eastAsiaTheme="minorEastAsia" w:hAnsiTheme="minorHAnsi" w:cstheme="minorBidi"/>
          <w:szCs w:val="22"/>
          <w:lang w:eastAsia="en-GB"/>
        </w:rPr>
      </w:pPr>
      <w:hyperlink w:anchor="_Toc97639341" w:history="1">
        <w:r w:rsidRPr="00C51312">
          <w:rPr>
            <w:rStyle w:val="Hyperlink"/>
          </w:rPr>
          <w:t>3.4</w:t>
        </w:r>
        <w:r>
          <w:rPr>
            <w:rFonts w:asciiTheme="minorHAnsi" w:eastAsiaTheme="minorEastAsia" w:hAnsiTheme="minorHAnsi" w:cstheme="minorBidi"/>
            <w:szCs w:val="22"/>
            <w:lang w:eastAsia="en-GB"/>
          </w:rPr>
          <w:tab/>
        </w:r>
        <w:r w:rsidRPr="00C51312">
          <w:rPr>
            <w:rStyle w:val="Hyperlink"/>
          </w:rPr>
          <w:t>Discussion papers on work in Rel-16</w:t>
        </w:r>
        <w:r>
          <w:tab/>
        </w:r>
        <w:r>
          <w:fldChar w:fldCharType="begin" w:fldLock="1"/>
        </w:r>
        <w:r>
          <w:instrText xml:space="preserve"> PAGEREF _Toc97639341 \h </w:instrText>
        </w:r>
        <w:r>
          <w:fldChar w:fldCharType="separate"/>
        </w:r>
        <w:r>
          <w:t>29</w:t>
        </w:r>
        <w:r>
          <w:fldChar w:fldCharType="end"/>
        </w:r>
      </w:hyperlink>
    </w:p>
    <w:p w14:paraId="04AC9DA5" w14:textId="246FDF3B" w:rsidR="00DE7085" w:rsidRDefault="00DE7085" w:rsidP="00DE7085">
      <w:pPr>
        <w:pStyle w:val="TOC1"/>
        <w:divId w:val="570233858"/>
        <w:rPr>
          <w:rFonts w:asciiTheme="minorHAnsi" w:eastAsiaTheme="minorEastAsia" w:hAnsiTheme="minorHAnsi" w:cstheme="minorBidi"/>
          <w:szCs w:val="22"/>
          <w:lang w:eastAsia="en-GB"/>
        </w:rPr>
      </w:pPr>
      <w:hyperlink w:anchor="_Toc97639342" w:history="1">
        <w:r w:rsidRPr="00C51312">
          <w:rPr>
            <w:rStyle w:val="Hyperlink"/>
          </w:rPr>
          <w:t>3.5</w:t>
        </w:r>
        <w:r>
          <w:rPr>
            <w:rFonts w:asciiTheme="minorHAnsi" w:eastAsiaTheme="minorEastAsia" w:hAnsiTheme="minorHAnsi" w:cstheme="minorBidi"/>
            <w:szCs w:val="22"/>
            <w:lang w:eastAsia="en-GB"/>
          </w:rPr>
          <w:tab/>
        </w:r>
        <w:r w:rsidRPr="00C51312">
          <w:rPr>
            <w:rStyle w:val="Hyperlink"/>
          </w:rPr>
          <w:t>Discussion papers on work in Rel-17</w:t>
        </w:r>
        <w:r>
          <w:tab/>
        </w:r>
        <w:r>
          <w:fldChar w:fldCharType="begin" w:fldLock="1"/>
        </w:r>
        <w:r>
          <w:instrText xml:space="preserve"> PAGEREF _Toc97639342 \h </w:instrText>
        </w:r>
        <w:r>
          <w:fldChar w:fldCharType="separate"/>
        </w:r>
        <w:r>
          <w:t>29</w:t>
        </w:r>
        <w:r>
          <w:fldChar w:fldCharType="end"/>
        </w:r>
      </w:hyperlink>
    </w:p>
    <w:p w14:paraId="6D288759" w14:textId="6C0CA138" w:rsidR="00DE7085" w:rsidRDefault="00DE7085" w:rsidP="00DE7085">
      <w:pPr>
        <w:pStyle w:val="TOC1"/>
        <w:divId w:val="570233858"/>
        <w:rPr>
          <w:rFonts w:asciiTheme="minorHAnsi" w:eastAsiaTheme="minorEastAsia" w:hAnsiTheme="minorHAnsi" w:cstheme="minorBidi"/>
          <w:szCs w:val="22"/>
          <w:lang w:eastAsia="en-GB"/>
        </w:rPr>
      </w:pPr>
      <w:hyperlink w:anchor="_Toc97639343" w:history="1">
        <w:r w:rsidRPr="00C51312">
          <w:rPr>
            <w:rStyle w:val="Hyperlink"/>
          </w:rPr>
          <w:t>3.6</w:t>
        </w:r>
        <w:r>
          <w:rPr>
            <w:rFonts w:asciiTheme="minorHAnsi" w:eastAsiaTheme="minorEastAsia" w:hAnsiTheme="minorHAnsi" w:cstheme="minorBidi"/>
            <w:szCs w:val="22"/>
            <w:lang w:eastAsia="en-GB"/>
          </w:rPr>
          <w:tab/>
        </w:r>
        <w:r w:rsidRPr="00C51312">
          <w:rPr>
            <w:rStyle w:val="Hyperlink"/>
          </w:rPr>
          <w:t>Discussion papers on work in Rel-18 and later</w:t>
        </w:r>
        <w:r>
          <w:tab/>
        </w:r>
        <w:r>
          <w:fldChar w:fldCharType="begin" w:fldLock="1"/>
        </w:r>
        <w:r>
          <w:instrText xml:space="preserve"> PAGEREF _Toc97639343 \h </w:instrText>
        </w:r>
        <w:r>
          <w:fldChar w:fldCharType="separate"/>
        </w:r>
        <w:r>
          <w:t>29</w:t>
        </w:r>
        <w:r>
          <w:fldChar w:fldCharType="end"/>
        </w:r>
      </w:hyperlink>
    </w:p>
    <w:p w14:paraId="46DD5B51" w14:textId="54DAA679" w:rsidR="00DE7085" w:rsidRDefault="00DE7085" w:rsidP="00DE7085">
      <w:pPr>
        <w:pStyle w:val="TOC1"/>
        <w:divId w:val="570233858"/>
        <w:rPr>
          <w:rFonts w:asciiTheme="minorHAnsi" w:eastAsiaTheme="minorEastAsia" w:hAnsiTheme="minorHAnsi" w:cstheme="minorBidi"/>
          <w:szCs w:val="22"/>
          <w:lang w:eastAsia="en-GB"/>
        </w:rPr>
      </w:pPr>
      <w:hyperlink w:anchor="_Toc97639344" w:history="1">
        <w:r w:rsidRPr="00C51312">
          <w:rPr>
            <w:rStyle w:val="Hyperlink"/>
          </w:rPr>
          <w:t>4</w:t>
        </w:r>
        <w:r>
          <w:rPr>
            <w:rFonts w:asciiTheme="minorHAnsi" w:eastAsiaTheme="minorEastAsia" w:hAnsiTheme="minorHAnsi" w:cstheme="minorBidi"/>
            <w:szCs w:val="22"/>
            <w:lang w:eastAsia="en-GB"/>
          </w:rPr>
          <w:tab/>
        </w:r>
        <w:r w:rsidRPr="00C51312">
          <w:rPr>
            <w:rStyle w:val="Hyperlink"/>
          </w:rPr>
          <w:t>Reporting from SA Working Groups, other TSGs, and Others</w:t>
        </w:r>
        <w:r>
          <w:tab/>
        </w:r>
        <w:r>
          <w:fldChar w:fldCharType="begin" w:fldLock="1"/>
        </w:r>
        <w:r>
          <w:instrText xml:space="preserve"> PAGEREF _Toc97639344 \h </w:instrText>
        </w:r>
        <w:r>
          <w:fldChar w:fldCharType="separate"/>
        </w:r>
        <w:r>
          <w:t>30</w:t>
        </w:r>
        <w:r>
          <w:fldChar w:fldCharType="end"/>
        </w:r>
      </w:hyperlink>
    </w:p>
    <w:p w14:paraId="3505012D" w14:textId="49F9296A" w:rsidR="00DE7085" w:rsidRDefault="00DE7085" w:rsidP="00DE7085">
      <w:pPr>
        <w:pStyle w:val="TOC1"/>
        <w:divId w:val="570233858"/>
        <w:rPr>
          <w:rFonts w:asciiTheme="minorHAnsi" w:eastAsiaTheme="minorEastAsia" w:hAnsiTheme="minorHAnsi" w:cstheme="minorBidi"/>
          <w:szCs w:val="22"/>
          <w:lang w:eastAsia="en-GB"/>
        </w:rPr>
      </w:pPr>
      <w:hyperlink w:anchor="_Toc97639345" w:history="1">
        <w:r w:rsidRPr="00C51312">
          <w:rPr>
            <w:rStyle w:val="Hyperlink"/>
          </w:rPr>
          <w:t>4.1</w:t>
        </w:r>
        <w:r>
          <w:rPr>
            <w:rFonts w:asciiTheme="minorHAnsi" w:eastAsiaTheme="minorEastAsia" w:hAnsiTheme="minorHAnsi" w:cstheme="minorBidi"/>
            <w:szCs w:val="22"/>
            <w:lang w:eastAsia="en-GB"/>
          </w:rPr>
          <w:tab/>
        </w:r>
        <w:r w:rsidRPr="00C51312">
          <w:rPr>
            <w:rStyle w:val="Hyperlink"/>
          </w:rPr>
          <w:t>SA WG1 reporting</w:t>
        </w:r>
        <w:r>
          <w:tab/>
        </w:r>
        <w:r>
          <w:fldChar w:fldCharType="begin" w:fldLock="1"/>
        </w:r>
        <w:r>
          <w:instrText xml:space="preserve"> PAGEREF _Toc97639345 \h </w:instrText>
        </w:r>
        <w:r>
          <w:fldChar w:fldCharType="separate"/>
        </w:r>
        <w:r>
          <w:t>30</w:t>
        </w:r>
        <w:r>
          <w:fldChar w:fldCharType="end"/>
        </w:r>
      </w:hyperlink>
    </w:p>
    <w:p w14:paraId="1C0AF185" w14:textId="354918B9"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46" w:history="1">
        <w:r w:rsidRPr="00C51312">
          <w:rPr>
            <w:rStyle w:val="Hyperlink"/>
          </w:rPr>
          <w:t>Block 3 (to note Wednesday 16:00 UTC)</w:t>
        </w:r>
        <w:r>
          <w:tab/>
        </w:r>
        <w:r>
          <w:fldChar w:fldCharType="begin" w:fldLock="1"/>
        </w:r>
        <w:r>
          <w:instrText xml:space="preserve"> PAGEREF _Toc97639346 \h </w:instrText>
        </w:r>
        <w:r>
          <w:fldChar w:fldCharType="separate"/>
        </w:r>
        <w:r>
          <w:t>30</w:t>
        </w:r>
        <w:r>
          <w:fldChar w:fldCharType="end"/>
        </w:r>
      </w:hyperlink>
    </w:p>
    <w:p w14:paraId="6AE02A72" w14:textId="68C5528F" w:rsidR="00DE7085" w:rsidRDefault="00DE7085" w:rsidP="00DE7085">
      <w:pPr>
        <w:pStyle w:val="TOC1"/>
        <w:divId w:val="570233858"/>
        <w:rPr>
          <w:rFonts w:asciiTheme="minorHAnsi" w:eastAsiaTheme="minorEastAsia" w:hAnsiTheme="minorHAnsi" w:cstheme="minorBidi"/>
          <w:szCs w:val="22"/>
          <w:lang w:eastAsia="en-GB"/>
        </w:rPr>
      </w:pPr>
      <w:hyperlink w:anchor="_Toc97639347" w:history="1">
        <w:r w:rsidRPr="00C51312">
          <w:rPr>
            <w:rStyle w:val="Hyperlink"/>
          </w:rPr>
          <w:t>4.2</w:t>
        </w:r>
        <w:r>
          <w:rPr>
            <w:rFonts w:asciiTheme="minorHAnsi" w:eastAsiaTheme="minorEastAsia" w:hAnsiTheme="minorHAnsi" w:cstheme="minorBidi"/>
            <w:szCs w:val="22"/>
            <w:lang w:eastAsia="en-GB"/>
          </w:rPr>
          <w:tab/>
        </w:r>
        <w:r w:rsidRPr="00C51312">
          <w:rPr>
            <w:rStyle w:val="Hyperlink"/>
          </w:rPr>
          <w:t>SA WG2 reporting</w:t>
        </w:r>
        <w:r>
          <w:tab/>
        </w:r>
        <w:r>
          <w:fldChar w:fldCharType="begin" w:fldLock="1"/>
        </w:r>
        <w:r>
          <w:instrText xml:space="preserve"> PAGEREF _Toc97639347 \h </w:instrText>
        </w:r>
        <w:r>
          <w:fldChar w:fldCharType="separate"/>
        </w:r>
        <w:r>
          <w:t>31</w:t>
        </w:r>
        <w:r>
          <w:fldChar w:fldCharType="end"/>
        </w:r>
      </w:hyperlink>
    </w:p>
    <w:p w14:paraId="34C93AEB" w14:textId="4DB7B2E5"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48" w:history="1">
        <w:r w:rsidRPr="00C51312">
          <w:rPr>
            <w:rStyle w:val="Hyperlink"/>
          </w:rPr>
          <w:t>Block 3 (to note Wednesday 16:00 UTC)</w:t>
        </w:r>
        <w:r>
          <w:tab/>
        </w:r>
        <w:r>
          <w:fldChar w:fldCharType="begin" w:fldLock="1"/>
        </w:r>
        <w:r>
          <w:instrText xml:space="preserve"> PAGEREF _Toc97639348 \h </w:instrText>
        </w:r>
        <w:r>
          <w:fldChar w:fldCharType="separate"/>
        </w:r>
        <w:r>
          <w:t>31</w:t>
        </w:r>
        <w:r>
          <w:fldChar w:fldCharType="end"/>
        </w:r>
      </w:hyperlink>
    </w:p>
    <w:p w14:paraId="26E62B9B" w14:textId="579846E7" w:rsidR="00DE7085" w:rsidRDefault="00DE7085" w:rsidP="00DE7085">
      <w:pPr>
        <w:pStyle w:val="TOC1"/>
        <w:divId w:val="570233858"/>
        <w:rPr>
          <w:rFonts w:asciiTheme="minorHAnsi" w:eastAsiaTheme="minorEastAsia" w:hAnsiTheme="minorHAnsi" w:cstheme="minorBidi"/>
          <w:szCs w:val="22"/>
          <w:lang w:eastAsia="en-GB"/>
        </w:rPr>
      </w:pPr>
      <w:hyperlink w:anchor="_Toc97639349" w:history="1">
        <w:r w:rsidRPr="00C51312">
          <w:rPr>
            <w:rStyle w:val="Hyperlink"/>
          </w:rPr>
          <w:t>4.3</w:t>
        </w:r>
        <w:r>
          <w:rPr>
            <w:rFonts w:asciiTheme="minorHAnsi" w:eastAsiaTheme="minorEastAsia" w:hAnsiTheme="minorHAnsi" w:cstheme="minorBidi"/>
            <w:szCs w:val="22"/>
            <w:lang w:eastAsia="en-GB"/>
          </w:rPr>
          <w:tab/>
        </w:r>
        <w:r w:rsidRPr="00C51312">
          <w:rPr>
            <w:rStyle w:val="Hyperlink"/>
          </w:rPr>
          <w:t>SA WG3 reporting</w:t>
        </w:r>
        <w:r>
          <w:tab/>
        </w:r>
        <w:r>
          <w:fldChar w:fldCharType="begin" w:fldLock="1"/>
        </w:r>
        <w:r>
          <w:instrText xml:space="preserve"> PAGEREF _Toc97639349 \h </w:instrText>
        </w:r>
        <w:r>
          <w:fldChar w:fldCharType="separate"/>
        </w:r>
        <w:r>
          <w:t>32</w:t>
        </w:r>
        <w:r>
          <w:fldChar w:fldCharType="end"/>
        </w:r>
      </w:hyperlink>
    </w:p>
    <w:p w14:paraId="672391CD" w14:textId="3F51E067"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50" w:history="1">
        <w:r w:rsidRPr="00C51312">
          <w:rPr>
            <w:rStyle w:val="Hyperlink"/>
          </w:rPr>
          <w:t>Block 3 (to note Wednesday 16:00 UTC)</w:t>
        </w:r>
        <w:r>
          <w:tab/>
        </w:r>
        <w:r>
          <w:fldChar w:fldCharType="begin" w:fldLock="1"/>
        </w:r>
        <w:r>
          <w:instrText xml:space="preserve"> PAGEREF _Toc97639350 \h </w:instrText>
        </w:r>
        <w:r>
          <w:fldChar w:fldCharType="separate"/>
        </w:r>
        <w:r>
          <w:t>32</w:t>
        </w:r>
        <w:r>
          <w:fldChar w:fldCharType="end"/>
        </w:r>
      </w:hyperlink>
    </w:p>
    <w:p w14:paraId="5A9D6406" w14:textId="5D6AF2EF" w:rsidR="00DE7085" w:rsidRDefault="00DE7085" w:rsidP="00DE7085">
      <w:pPr>
        <w:pStyle w:val="TOC1"/>
        <w:divId w:val="570233858"/>
        <w:rPr>
          <w:rFonts w:asciiTheme="minorHAnsi" w:eastAsiaTheme="minorEastAsia" w:hAnsiTheme="minorHAnsi" w:cstheme="minorBidi"/>
          <w:szCs w:val="22"/>
          <w:lang w:eastAsia="en-GB"/>
        </w:rPr>
      </w:pPr>
      <w:hyperlink w:anchor="_Toc97639351" w:history="1">
        <w:r w:rsidRPr="00C51312">
          <w:rPr>
            <w:rStyle w:val="Hyperlink"/>
          </w:rPr>
          <w:t>4.4</w:t>
        </w:r>
        <w:r>
          <w:rPr>
            <w:rFonts w:asciiTheme="minorHAnsi" w:eastAsiaTheme="minorEastAsia" w:hAnsiTheme="minorHAnsi" w:cstheme="minorBidi"/>
            <w:szCs w:val="22"/>
            <w:lang w:eastAsia="en-GB"/>
          </w:rPr>
          <w:tab/>
        </w:r>
        <w:r w:rsidRPr="00C51312">
          <w:rPr>
            <w:rStyle w:val="Hyperlink"/>
          </w:rPr>
          <w:t>SA WG4 reporting</w:t>
        </w:r>
        <w:r>
          <w:tab/>
        </w:r>
        <w:r>
          <w:fldChar w:fldCharType="begin" w:fldLock="1"/>
        </w:r>
        <w:r>
          <w:instrText xml:space="preserve"> PAGEREF _Toc97639351 \h </w:instrText>
        </w:r>
        <w:r>
          <w:fldChar w:fldCharType="separate"/>
        </w:r>
        <w:r>
          <w:t>32</w:t>
        </w:r>
        <w:r>
          <w:fldChar w:fldCharType="end"/>
        </w:r>
      </w:hyperlink>
    </w:p>
    <w:p w14:paraId="6313325D" w14:textId="0ECABFE0"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52" w:history="1">
        <w:r w:rsidRPr="00C51312">
          <w:rPr>
            <w:rStyle w:val="Hyperlink"/>
          </w:rPr>
          <w:t>Block 3 (to note Wednesday 16:00 UTC)</w:t>
        </w:r>
        <w:r>
          <w:tab/>
        </w:r>
        <w:r>
          <w:fldChar w:fldCharType="begin" w:fldLock="1"/>
        </w:r>
        <w:r>
          <w:instrText xml:space="preserve"> PAGEREF _Toc97639352 \h </w:instrText>
        </w:r>
        <w:r>
          <w:fldChar w:fldCharType="separate"/>
        </w:r>
        <w:r>
          <w:t>32</w:t>
        </w:r>
        <w:r>
          <w:fldChar w:fldCharType="end"/>
        </w:r>
      </w:hyperlink>
    </w:p>
    <w:p w14:paraId="7280011C" w14:textId="67079BD5" w:rsidR="00DE7085" w:rsidRDefault="00DE7085" w:rsidP="00DE7085">
      <w:pPr>
        <w:pStyle w:val="TOC1"/>
        <w:divId w:val="570233858"/>
        <w:rPr>
          <w:rFonts w:asciiTheme="minorHAnsi" w:eastAsiaTheme="minorEastAsia" w:hAnsiTheme="minorHAnsi" w:cstheme="minorBidi"/>
          <w:szCs w:val="22"/>
          <w:lang w:eastAsia="en-GB"/>
        </w:rPr>
      </w:pPr>
      <w:hyperlink w:anchor="_Toc97639353" w:history="1">
        <w:r w:rsidRPr="00C51312">
          <w:rPr>
            <w:rStyle w:val="Hyperlink"/>
          </w:rPr>
          <w:t>4.5</w:t>
        </w:r>
        <w:r>
          <w:rPr>
            <w:rFonts w:asciiTheme="minorHAnsi" w:eastAsiaTheme="minorEastAsia" w:hAnsiTheme="minorHAnsi" w:cstheme="minorBidi"/>
            <w:szCs w:val="22"/>
            <w:lang w:eastAsia="en-GB"/>
          </w:rPr>
          <w:tab/>
        </w:r>
        <w:r w:rsidRPr="00C51312">
          <w:rPr>
            <w:rStyle w:val="Hyperlink"/>
          </w:rPr>
          <w:t>SA WG5 reporting</w:t>
        </w:r>
        <w:r>
          <w:tab/>
        </w:r>
        <w:r>
          <w:fldChar w:fldCharType="begin" w:fldLock="1"/>
        </w:r>
        <w:r>
          <w:instrText xml:space="preserve"> PAGEREF _Toc97639353 \h </w:instrText>
        </w:r>
        <w:r>
          <w:fldChar w:fldCharType="separate"/>
        </w:r>
        <w:r>
          <w:t>33</w:t>
        </w:r>
        <w:r>
          <w:fldChar w:fldCharType="end"/>
        </w:r>
      </w:hyperlink>
    </w:p>
    <w:p w14:paraId="33B77B85" w14:textId="5D440863"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54" w:history="1">
        <w:r w:rsidRPr="00C51312">
          <w:rPr>
            <w:rStyle w:val="Hyperlink"/>
          </w:rPr>
          <w:t>Block 3 (to note Wednesday 16:00 UTC)</w:t>
        </w:r>
        <w:r>
          <w:tab/>
        </w:r>
        <w:r>
          <w:fldChar w:fldCharType="begin" w:fldLock="1"/>
        </w:r>
        <w:r>
          <w:instrText xml:space="preserve"> PAGEREF _Toc97639354 \h </w:instrText>
        </w:r>
        <w:r>
          <w:fldChar w:fldCharType="separate"/>
        </w:r>
        <w:r>
          <w:t>33</w:t>
        </w:r>
        <w:r>
          <w:fldChar w:fldCharType="end"/>
        </w:r>
      </w:hyperlink>
    </w:p>
    <w:p w14:paraId="210A69F8" w14:textId="4CEA8698" w:rsidR="00DE7085" w:rsidRDefault="00DE7085" w:rsidP="00DE7085">
      <w:pPr>
        <w:pStyle w:val="TOC1"/>
        <w:divId w:val="570233858"/>
        <w:rPr>
          <w:rFonts w:asciiTheme="minorHAnsi" w:eastAsiaTheme="minorEastAsia" w:hAnsiTheme="minorHAnsi" w:cstheme="minorBidi"/>
          <w:szCs w:val="22"/>
          <w:lang w:eastAsia="en-GB"/>
        </w:rPr>
      </w:pPr>
      <w:hyperlink w:anchor="_Toc97639355" w:history="1">
        <w:r w:rsidRPr="00C51312">
          <w:rPr>
            <w:rStyle w:val="Hyperlink"/>
          </w:rPr>
          <w:t>4.6</w:t>
        </w:r>
        <w:r>
          <w:rPr>
            <w:rFonts w:asciiTheme="minorHAnsi" w:eastAsiaTheme="minorEastAsia" w:hAnsiTheme="minorHAnsi" w:cstheme="minorBidi"/>
            <w:szCs w:val="22"/>
            <w:lang w:eastAsia="en-GB"/>
          </w:rPr>
          <w:tab/>
        </w:r>
        <w:r w:rsidRPr="00C51312">
          <w:rPr>
            <w:rStyle w:val="Hyperlink"/>
          </w:rPr>
          <w:t>SA WG6 reporting</w:t>
        </w:r>
        <w:r>
          <w:tab/>
        </w:r>
        <w:r>
          <w:fldChar w:fldCharType="begin" w:fldLock="1"/>
        </w:r>
        <w:r>
          <w:instrText xml:space="preserve"> PAGEREF _Toc97639355 \h </w:instrText>
        </w:r>
        <w:r>
          <w:fldChar w:fldCharType="separate"/>
        </w:r>
        <w:r>
          <w:t>33</w:t>
        </w:r>
        <w:r>
          <w:fldChar w:fldCharType="end"/>
        </w:r>
      </w:hyperlink>
    </w:p>
    <w:p w14:paraId="279021F7" w14:textId="15CCDFB3"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56" w:history="1">
        <w:r w:rsidRPr="00C51312">
          <w:rPr>
            <w:rStyle w:val="Hyperlink"/>
          </w:rPr>
          <w:t>Block 3 (to note Wednesday 16:00 UTC)</w:t>
        </w:r>
        <w:r>
          <w:tab/>
        </w:r>
        <w:r>
          <w:fldChar w:fldCharType="begin" w:fldLock="1"/>
        </w:r>
        <w:r>
          <w:instrText xml:space="preserve"> PAGEREF _Toc97639356 \h </w:instrText>
        </w:r>
        <w:r>
          <w:fldChar w:fldCharType="separate"/>
        </w:r>
        <w:r>
          <w:t>33</w:t>
        </w:r>
        <w:r>
          <w:fldChar w:fldCharType="end"/>
        </w:r>
      </w:hyperlink>
    </w:p>
    <w:p w14:paraId="5F73D686" w14:textId="6E4963C6" w:rsidR="00DE7085" w:rsidRDefault="00DE7085" w:rsidP="00DE7085">
      <w:pPr>
        <w:pStyle w:val="TOC1"/>
        <w:divId w:val="570233858"/>
        <w:rPr>
          <w:rFonts w:asciiTheme="minorHAnsi" w:eastAsiaTheme="minorEastAsia" w:hAnsiTheme="minorHAnsi" w:cstheme="minorBidi"/>
          <w:szCs w:val="22"/>
          <w:lang w:eastAsia="en-GB"/>
        </w:rPr>
      </w:pPr>
      <w:hyperlink w:anchor="_Toc97639357" w:history="1">
        <w:r w:rsidRPr="00C51312">
          <w:rPr>
            <w:rStyle w:val="Hyperlink"/>
          </w:rPr>
          <w:t>4.7</w:t>
        </w:r>
        <w:r>
          <w:rPr>
            <w:rFonts w:asciiTheme="minorHAnsi" w:eastAsiaTheme="minorEastAsia" w:hAnsiTheme="minorHAnsi" w:cstheme="minorBidi"/>
            <w:szCs w:val="22"/>
            <w:lang w:eastAsia="en-GB"/>
          </w:rPr>
          <w:tab/>
        </w:r>
        <w:r w:rsidRPr="00C51312">
          <w:rPr>
            <w:rStyle w:val="Hyperlink"/>
          </w:rPr>
          <w:t>TSG RAN reporting and RAN ITU-R Ad Hoc Matters</w:t>
        </w:r>
        <w:r>
          <w:tab/>
        </w:r>
        <w:r>
          <w:fldChar w:fldCharType="begin" w:fldLock="1"/>
        </w:r>
        <w:r>
          <w:instrText xml:space="preserve"> PAGEREF _Toc97639357 \h </w:instrText>
        </w:r>
        <w:r>
          <w:fldChar w:fldCharType="separate"/>
        </w:r>
        <w:r>
          <w:t>33</w:t>
        </w:r>
        <w:r>
          <w:fldChar w:fldCharType="end"/>
        </w:r>
      </w:hyperlink>
    </w:p>
    <w:p w14:paraId="79F9ABB1" w14:textId="2DC15E3E"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58" w:history="1">
        <w:r w:rsidRPr="00C51312">
          <w:rPr>
            <w:rStyle w:val="Hyperlink"/>
          </w:rPr>
          <w:t>Block 3 (to note Wednesday 16:00 UTC)</w:t>
        </w:r>
        <w:r>
          <w:tab/>
        </w:r>
        <w:r>
          <w:fldChar w:fldCharType="begin" w:fldLock="1"/>
        </w:r>
        <w:r>
          <w:instrText xml:space="preserve"> PAGEREF _Toc97639358 \h </w:instrText>
        </w:r>
        <w:r>
          <w:fldChar w:fldCharType="separate"/>
        </w:r>
        <w:r>
          <w:t>35</w:t>
        </w:r>
        <w:r>
          <w:fldChar w:fldCharType="end"/>
        </w:r>
      </w:hyperlink>
    </w:p>
    <w:p w14:paraId="7A3C9D68" w14:textId="00FA7BFE" w:rsidR="00DE7085" w:rsidRDefault="00DE7085" w:rsidP="00DE7085">
      <w:pPr>
        <w:pStyle w:val="TOC1"/>
        <w:divId w:val="570233858"/>
        <w:rPr>
          <w:rFonts w:asciiTheme="minorHAnsi" w:eastAsiaTheme="minorEastAsia" w:hAnsiTheme="minorHAnsi" w:cstheme="minorBidi"/>
          <w:szCs w:val="22"/>
          <w:lang w:eastAsia="en-GB"/>
        </w:rPr>
      </w:pPr>
      <w:hyperlink w:anchor="_Toc97639359" w:history="1">
        <w:r w:rsidRPr="00C51312">
          <w:rPr>
            <w:rStyle w:val="Hyperlink"/>
          </w:rPr>
          <w:t>4.8</w:t>
        </w:r>
        <w:r>
          <w:rPr>
            <w:rFonts w:asciiTheme="minorHAnsi" w:eastAsiaTheme="minorEastAsia" w:hAnsiTheme="minorHAnsi" w:cstheme="minorBidi"/>
            <w:szCs w:val="22"/>
            <w:lang w:eastAsia="en-GB"/>
          </w:rPr>
          <w:tab/>
        </w:r>
        <w:r w:rsidRPr="00C51312">
          <w:rPr>
            <w:rStyle w:val="Hyperlink"/>
          </w:rPr>
          <w:t>TSG CT reporting</w:t>
        </w:r>
        <w:r>
          <w:tab/>
        </w:r>
        <w:r>
          <w:fldChar w:fldCharType="begin" w:fldLock="1"/>
        </w:r>
        <w:r>
          <w:instrText xml:space="preserve"> PAGEREF _Toc97639359 \h </w:instrText>
        </w:r>
        <w:r>
          <w:fldChar w:fldCharType="separate"/>
        </w:r>
        <w:r>
          <w:t>35</w:t>
        </w:r>
        <w:r>
          <w:fldChar w:fldCharType="end"/>
        </w:r>
      </w:hyperlink>
    </w:p>
    <w:p w14:paraId="026FA595" w14:textId="469ED225"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60" w:history="1">
        <w:r w:rsidRPr="00C51312">
          <w:rPr>
            <w:rStyle w:val="Hyperlink"/>
          </w:rPr>
          <w:t>Block 3 (to note Wednesday 16:00 UTC)</w:t>
        </w:r>
        <w:r>
          <w:tab/>
        </w:r>
        <w:r>
          <w:fldChar w:fldCharType="begin" w:fldLock="1"/>
        </w:r>
        <w:r>
          <w:instrText xml:space="preserve"> PAGEREF _Toc97639360 \h </w:instrText>
        </w:r>
        <w:r>
          <w:fldChar w:fldCharType="separate"/>
        </w:r>
        <w:r>
          <w:t>36</w:t>
        </w:r>
        <w:r>
          <w:fldChar w:fldCharType="end"/>
        </w:r>
      </w:hyperlink>
    </w:p>
    <w:p w14:paraId="102FEFEB" w14:textId="0F3B371C" w:rsidR="00DE7085" w:rsidRDefault="00DE7085" w:rsidP="00DE7085">
      <w:pPr>
        <w:pStyle w:val="TOC1"/>
        <w:divId w:val="570233858"/>
        <w:rPr>
          <w:rFonts w:asciiTheme="minorHAnsi" w:eastAsiaTheme="minorEastAsia" w:hAnsiTheme="minorHAnsi" w:cstheme="minorBidi"/>
          <w:szCs w:val="22"/>
          <w:lang w:eastAsia="en-GB"/>
        </w:rPr>
      </w:pPr>
      <w:hyperlink w:anchor="_Toc97639361" w:history="1">
        <w:r w:rsidRPr="00C51312">
          <w:rPr>
            <w:rStyle w:val="Hyperlink"/>
          </w:rPr>
          <w:t>4.9</w:t>
        </w:r>
        <w:r>
          <w:rPr>
            <w:rFonts w:asciiTheme="minorHAnsi" w:eastAsiaTheme="minorEastAsia" w:hAnsiTheme="minorHAnsi" w:cstheme="minorBidi"/>
            <w:szCs w:val="22"/>
            <w:lang w:eastAsia="en-GB"/>
          </w:rPr>
          <w:tab/>
        </w:r>
        <w:r w:rsidRPr="00C51312">
          <w:rPr>
            <w:rStyle w:val="Hyperlink"/>
          </w:rPr>
          <w:t>Reports from external bodies</w:t>
        </w:r>
        <w:r>
          <w:tab/>
        </w:r>
        <w:r>
          <w:fldChar w:fldCharType="begin" w:fldLock="1"/>
        </w:r>
        <w:r>
          <w:instrText xml:space="preserve"> PAGEREF _Toc97639361 \h </w:instrText>
        </w:r>
        <w:r>
          <w:fldChar w:fldCharType="separate"/>
        </w:r>
        <w:r>
          <w:t>36</w:t>
        </w:r>
        <w:r>
          <w:fldChar w:fldCharType="end"/>
        </w:r>
      </w:hyperlink>
    </w:p>
    <w:p w14:paraId="1A13B2FD" w14:textId="20922C9C"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62" w:history="1">
        <w:r w:rsidRPr="00C51312">
          <w:rPr>
            <w:rStyle w:val="Hyperlink"/>
          </w:rPr>
          <w:t>Block 3 (to note Wednesday 16:00 UTC)</w:t>
        </w:r>
        <w:r>
          <w:tab/>
        </w:r>
        <w:r>
          <w:fldChar w:fldCharType="begin" w:fldLock="1"/>
        </w:r>
        <w:r>
          <w:instrText xml:space="preserve"> PAGEREF _Toc97639362 \h </w:instrText>
        </w:r>
        <w:r>
          <w:fldChar w:fldCharType="separate"/>
        </w:r>
        <w:r>
          <w:t>36</w:t>
        </w:r>
        <w:r>
          <w:fldChar w:fldCharType="end"/>
        </w:r>
      </w:hyperlink>
    </w:p>
    <w:p w14:paraId="00C64943" w14:textId="744955CE" w:rsidR="00DE7085" w:rsidRDefault="00DE7085" w:rsidP="00DE7085">
      <w:pPr>
        <w:pStyle w:val="TOC1"/>
        <w:divId w:val="570233858"/>
        <w:rPr>
          <w:rFonts w:asciiTheme="minorHAnsi" w:eastAsiaTheme="minorEastAsia" w:hAnsiTheme="minorHAnsi" w:cstheme="minorBidi"/>
          <w:szCs w:val="22"/>
          <w:lang w:eastAsia="en-GB"/>
        </w:rPr>
      </w:pPr>
      <w:hyperlink w:anchor="_Toc97639363" w:history="1">
        <w:r w:rsidRPr="00C51312">
          <w:rPr>
            <w:rStyle w:val="Hyperlink"/>
          </w:rPr>
          <w:t>4.10</w:t>
        </w:r>
        <w:r>
          <w:rPr>
            <w:rFonts w:asciiTheme="minorHAnsi" w:eastAsiaTheme="minorEastAsia" w:hAnsiTheme="minorHAnsi" w:cstheme="minorBidi"/>
            <w:szCs w:val="22"/>
            <w:lang w:eastAsia="en-GB"/>
          </w:rPr>
          <w:tab/>
        </w:r>
        <w:r w:rsidRPr="00C51312">
          <w:rPr>
            <w:rStyle w:val="Hyperlink"/>
          </w:rPr>
          <w:t>Other reports</w:t>
        </w:r>
        <w:r>
          <w:tab/>
        </w:r>
        <w:r>
          <w:fldChar w:fldCharType="begin" w:fldLock="1"/>
        </w:r>
        <w:r>
          <w:instrText xml:space="preserve"> PAGEREF _Toc97639363 \h </w:instrText>
        </w:r>
        <w:r>
          <w:fldChar w:fldCharType="separate"/>
        </w:r>
        <w:r>
          <w:t>36</w:t>
        </w:r>
        <w:r>
          <w:fldChar w:fldCharType="end"/>
        </w:r>
      </w:hyperlink>
    </w:p>
    <w:p w14:paraId="51F54F67" w14:textId="22CC22CC"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64" w:history="1">
        <w:r w:rsidRPr="00C51312">
          <w:rPr>
            <w:rStyle w:val="Hyperlink"/>
          </w:rPr>
          <w:t>Block 3 (to note Wednesday 16:00 UTC)</w:t>
        </w:r>
        <w:r>
          <w:tab/>
        </w:r>
        <w:r>
          <w:fldChar w:fldCharType="begin" w:fldLock="1"/>
        </w:r>
        <w:r>
          <w:instrText xml:space="preserve"> PAGEREF _Toc97639364 \h </w:instrText>
        </w:r>
        <w:r>
          <w:fldChar w:fldCharType="separate"/>
        </w:r>
        <w:r>
          <w:t>36</w:t>
        </w:r>
        <w:r>
          <w:fldChar w:fldCharType="end"/>
        </w:r>
      </w:hyperlink>
    </w:p>
    <w:p w14:paraId="4AF407DF" w14:textId="1CBFE671" w:rsidR="00DE7085" w:rsidRDefault="00DE7085" w:rsidP="00DE7085">
      <w:pPr>
        <w:pStyle w:val="TOC1"/>
        <w:divId w:val="570233858"/>
        <w:rPr>
          <w:rFonts w:asciiTheme="minorHAnsi" w:eastAsiaTheme="minorEastAsia" w:hAnsiTheme="minorHAnsi" w:cstheme="minorBidi"/>
          <w:szCs w:val="22"/>
          <w:lang w:eastAsia="en-GB"/>
        </w:rPr>
      </w:pPr>
      <w:hyperlink w:anchor="_Toc97639365" w:history="1">
        <w:r w:rsidRPr="00C51312">
          <w:rPr>
            <w:rStyle w:val="Hyperlink"/>
          </w:rPr>
          <w:t>5</w:t>
        </w:r>
        <w:r>
          <w:rPr>
            <w:rFonts w:asciiTheme="minorHAnsi" w:eastAsiaTheme="minorEastAsia" w:hAnsiTheme="minorHAnsi" w:cstheme="minorBidi"/>
            <w:szCs w:val="22"/>
            <w:lang w:eastAsia="en-GB"/>
          </w:rPr>
          <w:tab/>
        </w:r>
        <w:r w:rsidRPr="00C51312">
          <w:rPr>
            <w:rStyle w:val="Hyperlink"/>
          </w:rPr>
          <w:t>Cross TSG Coordination</w:t>
        </w:r>
        <w:r>
          <w:tab/>
        </w:r>
        <w:r>
          <w:fldChar w:fldCharType="begin" w:fldLock="1"/>
        </w:r>
        <w:r>
          <w:instrText xml:space="preserve"> PAGEREF _Toc97639365 \h </w:instrText>
        </w:r>
        <w:r>
          <w:fldChar w:fldCharType="separate"/>
        </w:r>
        <w:r>
          <w:t>36</w:t>
        </w:r>
        <w:r>
          <w:fldChar w:fldCharType="end"/>
        </w:r>
      </w:hyperlink>
    </w:p>
    <w:p w14:paraId="0EDED912" w14:textId="408A29F8" w:rsidR="00DE7085" w:rsidRDefault="00DE7085" w:rsidP="00DE7085">
      <w:pPr>
        <w:pStyle w:val="TOC1"/>
        <w:divId w:val="570233858"/>
        <w:rPr>
          <w:rFonts w:asciiTheme="minorHAnsi" w:eastAsiaTheme="minorEastAsia" w:hAnsiTheme="minorHAnsi" w:cstheme="minorBidi"/>
          <w:szCs w:val="22"/>
          <w:lang w:eastAsia="en-GB"/>
        </w:rPr>
      </w:pPr>
      <w:hyperlink w:anchor="_Toc97639366" w:history="1">
        <w:r w:rsidRPr="00C51312">
          <w:rPr>
            <w:rStyle w:val="Hyperlink"/>
          </w:rPr>
          <w:t>5.1</w:t>
        </w:r>
        <w:r>
          <w:rPr>
            <w:rFonts w:asciiTheme="minorHAnsi" w:eastAsiaTheme="minorEastAsia" w:hAnsiTheme="minorHAnsi" w:cstheme="minorBidi"/>
            <w:szCs w:val="22"/>
            <w:lang w:eastAsia="en-GB"/>
          </w:rPr>
          <w:tab/>
        </w:r>
        <w:r w:rsidRPr="00C51312">
          <w:rPr>
            <w:rStyle w:val="Hyperlink"/>
          </w:rPr>
          <w:t>General Cross TSG Coordination</w:t>
        </w:r>
        <w:r>
          <w:tab/>
        </w:r>
        <w:r>
          <w:fldChar w:fldCharType="begin" w:fldLock="1"/>
        </w:r>
        <w:r>
          <w:instrText xml:space="preserve"> PAGEREF _Toc97639366 \h </w:instrText>
        </w:r>
        <w:r>
          <w:fldChar w:fldCharType="separate"/>
        </w:r>
        <w:r>
          <w:t>37</w:t>
        </w:r>
        <w:r>
          <w:fldChar w:fldCharType="end"/>
        </w:r>
      </w:hyperlink>
    </w:p>
    <w:p w14:paraId="163A3FF7" w14:textId="51FDBE7F" w:rsidR="00DE7085" w:rsidRDefault="00DE7085" w:rsidP="00DE7085">
      <w:pPr>
        <w:pStyle w:val="TOC1"/>
        <w:divId w:val="570233858"/>
        <w:rPr>
          <w:rFonts w:asciiTheme="minorHAnsi" w:eastAsiaTheme="minorEastAsia" w:hAnsiTheme="minorHAnsi" w:cstheme="minorBidi"/>
          <w:szCs w:val="22"/>
          <w:lang w:eastAsia="en-GB"/>
        </w:rPr>
      </w:pPr>
      <w:hyperlink w:anchor="_Toc97639367" w:history="1">
        <w:r w:rsidRPr="00C51312">
          <w:rPr>
            <w:rStyle w:val="Hyperlink"/>
          </w:rPr>
          <w:t>5.2</w:t>
        </w:r>
        <w:r>
          <w:rPr>
            <w:rFonts w:asciiTheme="minorHAnsi" w:eastAsiaTheme="minorEastAsia" w:hAnsiTheme="minorHAnsi" w:cstheme="minorBidi"/>
            <w:szCs w:val="22"/>
            <w:lang w:eastAsia="en-GB"/>
          </w:rPr>
          <w:tab/>
        </w:r>
        <w:r w:rsidRPr="00C51312">
          <w:rPr>
            <w:rStyle w:val="Hyperlink"/>
          </w:rPr>
          <w:t>Rel-17 Focus Areas Status Reports &amp; Issues</w:t>
        </w:r>
        <w:r>
          <w:tab/>
        </w:r>
        <w:r>
          <w:fldChar w:fldCharType="begin" w:fldLock="1"/>
        </w:r>
        <w:r>
          <w:instrText xml:space="preserve"> PAGEREF _Toc97639367 \h </w:instrText>
        </w:r>
        <w:r>
          <w:fldChar w:fldCharType="separate"/>
        </w:r>
        <w:r>
          <w:t>37</w:t>
        </w:r>
        <w:r>
          <w:fldChar w:fldCharType="end"/>
        </w:r>
      </w:hyperlink>
    </w:p>
    <w:p w14:paraId="53B49197" w14:textId="7EB26C31" w:rsidR="00DE7085" w:rsidRDefault="00DE7085" w:rsidP="00DE7085">
      <w:pPr>
        <w:pStyle w:val="TOC1"/>
        <w:divId w:val="570233858"/>
        <w:rPr>
          <w:rFonts w:asciiTheme="minorHAnsi" w:eastAsiaTheme="minorEastAsia" w:hAnsiTheme="minorHAnsi" w:cstheme="minorBidi"/>
          <w:szCs w:val="22"/>
          <w:lang w:eastAsia="en-GB"/>
        </w:rPr>
      </w:pPr>
      <w:hyperlink w:anchor="_Toc97639368" w:history="1">
        <w:r w:rsidRPr="00C51312">
          <w:rPr>
            <w:rStyle w:val="Hyperlink"/>
          </w:rPr>
          <w:t>5.3</w:t>
        </w:r>
        <w:r>
          <w:rPr>
            <w:rFonts w:asciiTheme="minorHAnsi" w:eastAsiaTheme="minorEastAsia" w:hAnsiTheme="minorHAnsi" w:cstheme="minorBidi"/>
            <w:szCs w:val="22"/>
            <w:lang w:eastAsia="en-GB"/>
          </w:rPr>
          <w:tab/>
        </w:r>
        <w:r w:rsidRPr="00C51312">
          <w:rPr>
            <w:rStyle w:val="Hyperlink"/>
          </w:rPr>
          <w:t>Rel-18 Focus Areas Status Reports &amp; Issues</w:t>
        </w:r>
        <w:r>
          <w:tab/>
        </w:r>
        <w:r>
          <w:fldChar w:fldCharType="begin" w:fldLock="1"/>
        </w:r>
        <w:r>
          <w:instrText xml:space="preserve"> PAGEREF _Toc97639368 \h </w:instrText>
        </w:r>
        <w:r>
          <w:fldChar w:fldCharType="separate"/>
        </w:r>
        <w:r>
          <w:t>37</w:t>
        </w:r>
        <w:r>
          <w:fldChar w:fldCharType="end"/>
        </w:r>
      </w:hyperlink>
    </w:p>
    <w:p w14:paraId="514223CC" w14:textId="4572174B" w:rsidR="00DE7085" w:rsidRDefault="00DE7085" w:rsidP="00DE7085">
      <w:pPr>
        <w:pStyle w:val="TOC1"/>
        <w:divId w:val="570233858"/>
        <w:rPr>
          <w:rFonts w:asciiTheme="minorHAnsi" w:eastAsiaTheme="minorEastAsia" w:hAnsiTheme="minorHAnsi" w:cstheme="minorBidi"/>
          <w:szCs w:val="22"/>
          <w:lang w:eastAsia="en-GB"/>
        </w:rPr>
      </w:pPr>
      <w:hyperlink w:anchor="_Toc97639369" w:history="1">
        <w:r w:rsidRPr="00C51312">
          <w:rPr>
            <w:rStyle w:val="Hyperlink"/>
          </w:rPr>
          <w:t>5.4</w:t>
        </w:r>
        <w:r>
          <w:rPr>
            <w:rFonts w:asciiTheme="minorHAnsi" w:eastAsiaTheme="minorEastAsia" w:hAnsiTheme="minorHAnsi" w:cstheme="minorBidi"/>
            <w:szCs w:val="22"/>
            <w:lang w:eastAsia="en-GB"/>
          </w:rPr>
          <w:tab/>
        </w:r>
        <w:r w:rsidRPr="00C51312">
          <w:rPr>
            <w:rStyle w:val="Hyperlink"/>
          </w:rPr>
          <w:t>Input to Joint RAN/SA meeting</w:t>
        </w:r>
        <w:r>
          <w:tab/>
        </w:r>
        <w:r>
          <w:fldChar w:fldCharType="begin" w:fldLock="1"/>
        </w:r>
        <w:r>
          <w:instrText xml:space="preserve"> PAGEREF _Toc97639369 \h </w:instrText>
        </w:r>
        <w:r>
          <w:fldChar w:fldCharType="separate"/>
        </w:r>
        <w:r>
          <w:t>37</w:t>
        </w:r>
        <w:r>
          <w:fldChar w:fldCharType="end"/>
        </w:r>
      </w:hyperlink>
    </w:p>
    <w:p w14:paraId="7164300F" w14:textId="16BE4932" w:rsidR="00DE7085" w:rsidRDefault="00DE7085" w:rsidP="00DE7085">
      <w:pPr>
        <w:pStyle w:val="TOC1"/>
        <w:divId w:val="570233858"/>
        <w:rPr>
          <w:rFonts w:asciiTheme="minorHAnsi" w:eastAsiaTheme="minorEastAsia" w:hAnsiTheme="minorHAnsi" w:cstheme="minorBidi"/>
          <w:szCs w:val="22"/>
          <w:lang w:eastAsia="en-GB"/>
        </w:rPr>
      </w:pPr>
      <w:hyperlink w:anchor="_Toc97639370" w:history="1">
        <w:r w:rsidRPr="00C51312">
          <w:rPr>
            <w:rStyle w:val="Hyperlink"/>
          </w:rPr>
          <w:t>6</w:t>
        </w:r>
        <w:r>
          <w:rPr>
            <w:rFonts w:asciiTheme="minorHAnsi" w:eastAsiaTheme="minorEastAsia" w:hAnsiTheme="minorHAnsi" w:cstheme="minorBidi"/>
            <w:szCs w:val="22"/>
            <w:lang w:eastAsia="en-GB"/>
          </w:rPr>
          <w:tab/>
        </w:r>
        <w:r w:rsidRPr="00C51312">
          <w:rPr>
            <w:rStyle w:val="Hyperlink"/>
          </w:rPr>
          <w:t>Work Item Descriptions, Study Item Descriptions, Specifications</w:t>
        </w:r>
        <w:r>
          <w:tab/>
        </w:r>
        <w:r>
          <w:fldChar w:fldCharType="begin" w:fldLock="1"/>
        </w:r>
        <w:r>
          <w:instrText xml:space="preserve"> PAGEREF _Toc97639370 \h </w:instrText>
        </w:r>
        <w:r>
          <w:fldChar w:fldCharType="separate"/>
        </w:r>
        <w:r>
          <w:t>37</w:t>
        </w:r>
        <w:r>
          <w:fldChar w:fldCharType="end"/>
        </w:r>
      </w:hyperlink>
    </w:p>
    <w:p w14:paraId="2B949F52" w14:textId="2DD29432" w:rsidR="00DE7085" w:rsidRDefault="00DE7085" w:rsidP="00DE7085">
      <w:pPr>
        <w:pStyle w:val="TOC1"/>
        <w:divId w:val="570233858"/>
        <w:rPr>
          <w:rFonts w:asciiTheme="minorHAnsi" w:eastAsiaTheme="minorEastAsia" w:hAnsiTheme="minorHAnsi" w:cstheme="minorBidi"/>
          <w:szCs w:val="22"/>
          <w:lang w:eastAsia="en-GB"/>
        </w:rPr>
      </w:pPr>
      <w:hyperlink w:anchor="_Toc97639371" w:history="1">
        <w:r w:rsidRPr="00C51312">
          <w:rPr>
            <w:rStyle w:val="Hyperlink"/>
          </w:rPr>
          <w:t>6.1</w:t>
        </w:r>
        <w:r>
          <w:rPr>
            <w:rFonts w:asciiTheme="minorHAnsi" w:eastAsiaTheme="minorEastAsia" w:hAnsiTheme="minorHAnsi" w:cstheme="minorBidi"/>
            <w:szCs w:val="22"/>
            <w:lang w:eastAsia="en-GB"/>
          </w:rPr>
          <w:tab/>
        </w:r>
        <w:r w:rsidRPr="00C51312">
          <w:rPr>
            <w:rStyle w:val="Hyperlink"/>
          </w:rPr>
          <w:t>New Release 17 Study Item Descriptions</w:t>
        </w:r>
        <w:r>
          <w:tab/>
        </w:r>
        <w:r>
          <w:fldChar w:fldCharType="begin" w:fldLock="1"/>
        </w:r>
        <w:r>
          <w:instrText xml:space="preserve"> PAGEREF _Toc97639371 \h </w:instrText>
        </w:r>
        <w:r>
          <w:fldChar w:fldCharType="separate"/>
        </w:r>
        <w:r>
          <w:t>37</w:t>
        </w:r>
        <w:r>
          <w:fldChar w:fldCharType="end"/>
        </w:r>
      </w:hyperlink>
    </w:p>
    <w:p w14:paraId="7FB0C79B" w14:textId="1A1B80B8"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72" w:history="1">
        <w:r w:rsidRPr="00C51312">
          <w:rPr>
            <w:rStyle w:val="Hyperlink"/>
          </w:rPr>
          <w:t>Block 4 (to approve / note Thursday 15:00 UTC)</w:t>
        </w:r>
        <w:r>
          <w:tab/>
        </w:r>
        <w:r>
          <w:fldChar w:fldCharType="begin" w:fldLock="1"/>
        </w:r>
        <w:r>
          <w:instrText xml:space="preserve"> PAGEREF _Toc97639372 \h </w:instrText>
        </w:r>
        <w:r>
          <w:fldChar w:fldCharType="separate"/>
        </w:r>
        <w:r>
          <w:t>37</w:t>
        </w:r>
        <w:r>
          <w:fldChar w:fldCharType="end"/>
        </w:r>
      </w:hyperlink>
    </w:p>
    <w:p w14:paraId="3BE675B4" w14:textId="6292D030" w:rsidR="00DE7085" w:rsidRDefault="00DE7085" w:rsidP="00DE7085">
      <w:pPr>
        <w:pStyle w:val="TOC1"/>
        <w:divId w:val="570233858"/>
        <w:rPr>
          <w:rFonts w:asciiTheme="minorHAnsi" w:eastAsiaTheme="minorEastAsia" w:hAnsiTheme="minorHAnsi" w:cstheme="minorBidi"/>
          <w:szCs w:val="22"/>
          <w:lang w:eastAsia="en-GB"/>
        </w:rPr>
      </w:pPr>
      <w:hyperlink w:anchor="_Toc97639373" w:history="1">
        <w:r w:rsidRPr="00C51312">
          <w:rPr>
            <w:rStyle w:val="Hyperlink"/>
          </w:rPr>
          <w:t>6.2</w:t>
        </w:r>
        <w:r>
          <w:rPr>
            <w:rFonts w:asciiTheme="minorHAnsi" w:eastAsiaTheme="minorEastAsia" w:hAnsiTheme="minorHAnsi" w:cstheme="minorBidi"/>
            <w:szCs w:val="22"/>
            <w:lang w:eastAsia="en-GB"/>
          </w:rPr>
          <w:tab/>
        </w:r>
        <w:r w:rsidRPr="00C51312">
          <w:rPr>
            <w:rStyle w:val="Hyperlink"/>
          </w:rPr>
          <w:t>New Release 17 Work Item Descriptions</w:t>
        </w:r>
        <w:r>
          <w:tab/>
        </w:r>
        <w:r>
          <w:fldChar w:fldCharType="begin" w:fldLock="1"/>
        </w:r>
        <w:r>
          <w:instrText xml:space="preserve"> PAGEREF _Toc97639373 \h </w:instrText>
        </w:r>
        <w:r>
          <w:fldChar w:fldCharType="separate"/>
        </w:r>
        <w:r>
          <w:t>38</w:t>
        </w:r>
        <w:r>
          <w:fldChar w:fldCharType="end"/>
        </w:r>
      </w:hyperlink>
    </w:p>
    <w:p w14:paraId="133E3F8D" w14:textId="7928DA3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74" w:history="1">
        <w:r w:rsidRPr="00C51312">
          <w:rPr>
            <w:rStyle w:val="Hyperlink"/>
          </w:rPr>
          <w:t>Block 4 (to approve / note Thursday 15:00 UTC)</w:t>
        </w:r>
        <w:r>
          <w:tab/>
        </w:r>
        <w:r>
          <w:fldChar w:fldCharType="begin" w:fldLock="1"/>
        </w:r>
        <w:r>
          <w:instrText xml:space="preserve"> PAGEREF _Toc97639374 \h </w:instrText>
        </w:r>
        <w:r>
          <w:fldChar w:fldCharType="separate"/>
        </w:r>
        <w:r>
          <w:t>38</w:t>
        </w:r>
        <w:r>
          <w:fldChar w:fldCharType="end"/>
        </w:r>
      </w:hyperlink>
    </w:p>
    <w:p w14:paraId="5618D0CC" w14:textId="041F4294" w:rsidR="00DE7085" w:rsidRDefault="00DE7085" w:rsidP="00DE7085">
      <w:pPr>
        <w:pStyle w:val="TOC1"/>
        <w:divId w:val="570233858"/>
        <w:rPr>
          <w:rFonts w:asciiTheme="minorHAnsi" w:eastAsiaTheme="minorEastAsia" w:hAnsiTheme="minorHAnsi" w:cstheme="minorBidi"/>
          <w:szCs w:val="22"/>
          <w:lang w:eastAsia="en-GB"/>
        </w:rPr>
      </w:pPr>
      <w:hyperlink w:anchor="_Toc97639375" w:history="1">
        <w:r w:rsidRPr="00C51312">
          <w:rPr>
            <w:rStyle w:val="Hyperlink"/>
          </w:rPr>
          <w:t>6.3</w:t>
        </w:r>
        <w:r>
          <w:rPr>
            <w:rFonts w:asciiTheme="minorHAnsi" w:eastAsiaTheme="minorEastAsia" w:hAnsiTheme="minorHAnsi" w:cstheme="minorBidi"/>
            <w:szCs w:val="22"/>
            <w:lang w:eastAsia="en-GB"/>
          </w:rPr>
          <w:tab/>
        </w:r>
        <w:r w:rsidRPr="00C51312">
          <w:rPr>
            <w:rStyle w:val="Hyperlink"/>
          </w:rPr>
          <w:t>Revised Release 17 Study Item and Work Item Descriptions</w:t>
        </w:r>
        <w:r>
          <w:tab/>
        </w:r>
        <w:r>
          <w:fldChar w:fldCharType="begin" w:fldLock="1"/>
        </w:r>
        <w:r>
          <w:instrText xml:space="preserve"> PAGEREF _Toc97639375 \h </w:instrText>
        </w:r>
        <w:r>
          <w:fldChar w:fldCharType="separate"/>
        </w:r>
        <w:r>
          <w:t>44</w:t>
        </w:r>
        <w:r>
          <w:fldChar w:fldCharType="end"/>
        </w:r>
      </w:hyperlink>
    </w:p>
    <w:p w14:paraId="110F1461" w14:textId="3CBB6277"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76" w:history="1">
        <w:r w:rsidRPr="00C51312">
          <w:rPr>
            <w:rStyle w:val="Hyperlink"/>
          </w:rPr>
          <w:t>Block 4 (to approve / note Thursday 15:00 UTC)</w:t>
        </w:r>
        <w:r>
          <w:tab/>
        </w:r>
        <w:r>
          <w:fldChar w:fldCharType="begin" w:fldLock="1"/>
        </w:r>
        <w:r>
          <w:instrText xml:space="preserve"> PAGEREF _Toc97639376 \h </w:instrText>
        </w:r>
        <w:r>
          <w:fldChar w:fldCharType="separate"/>
        </w:r>
        <w:r>
          <w:t>44</w:t>
        </w:r>
        <w:r>
          <w:fldChar w:fldCharType="end"/>
        </w:r>
      </w:hyperlink>
    </w:p>
    <w:p w14:paraId="0A8D80CB" w14:textId="5CF899C1" w:rsidR="00DE7085" w:rsidRDefault="00DE7085" w:rsidP="00DE7085">
      <w:pPr>
        <w:pStyle w:val="TOC1"/>
        <w:divId w:val="570233858"/>
        <w:rPr>
          <w:rFonts w:asciiTheme="minorHAnsi" w:eastAsiaTheme="minorEastAsia" w:hAnsiTheme="minorHAnsi" w:cstheme="minorBidi"/>
          <w:szCs w:val="22"/>
          <w:lang w:eastAsia="en-GB"/>
        </w:rPr>
      </w:pPr>
      <w:hyperlink w:anchor="_Toc97639377" w:history="1">
        <w:r w:rsidRPr="00C51312">
          <w:rPr>
            <w:rStyle w:val="Hyperlink"/>
          </w:rPr>
          <w:t>6.4</w:t>
        </w:r>
        <w:r>
          <w:rPr>
            <w:rFonts w:asciiTheme="minorHAnsi" w:eastAsiaTheme="minorEastAsia" w:hAnsiTheme="minorHAnsi" w:cstheme="minorBidi"/>
            <w:szCs w:val="22"/>
            <w:lang w:eastAsia="en-GB"/>
          </w:rPr>
          <w:tab/>
        </w:r>
        <w:r w:rsidRPr="00C51312">
          <w:rPr>
            <w:rStyle w:val="Hyperlink"/>
          </w:rPr>
          <w:t>New Release 18 Study Item Descriptions (for SA WG2: use Agenda Item 7.4)</w:t>
        </w:r>
        <w:r>
          <w:tab/>
        </w:r>
        <w:r>
          <w:fldChar w:fldCharType="begin" w:fldLock="1"/>
        </w:r>
        <w:r>
          <w:instrText xml:space="preserve"> PAGEREF _Toc97639377 \h </w:instrText>
        </w:r>
        <w:r>
          <w:fldChar w:fldCharType="separate"/>
        </w:r>
        <w:r>
          <w:t>50</w:t>
        </w:r>
        <w:r>
          <w:fldChar w:fldCharType="end"/>
        </w:r>
      </w:hyperlink>
    </w:p>
    <w:p w14:paraId="71929E05" w14:textId="4FC746BD"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78" w:history="1">
        <w:r w:rsidRPr="00C51312">
          <w:rPr>
            <w:rStyle w:val="Hyperlink"/>
          </w:rPr>
          <w:t>Block 4 (to approve / note Thursday 15:00 UTC)</w:t>
        </w:r>
        <w:r>
          <w:tab/>
        </w:r>
        <w:r>
          <w:fldChar w:fldCharType="begin" w:fldLock="1"/>
        </w:r>
        <w:r>
          <w:instrText xml:space="preserve"> PAGEREF _Toc97639378 \h </w:instrText>
        </w:r>
        <w:r>
          <w:fldChar w:fldCharType="separate"/>
        </w:r>
        <w:r>
          <w:t>54</w:t>
        </w:r>
        <w:r>
          <w:fldChar w:fldCharType="end"/>
        </w:r>
      </w:hyperlink>
    </w:p>
    <w:p w14:paraId="20C52173" w14:textId="3A43CC10" w:rsidR="00DE7085" w:rsidRDefault="00DE7085" w:rsidP="00DE7085">
      <w:pPr>
        <w:pStyle w:val="TOC1"/>
        <w:divId w:val="570233858"/>
        <w:rPr>
          <w:rFonts w:asciiTheme="minorHAnsi" w:eastAsiaTheme="minorEastAsia" w:hAnsiTheme="minorHAnsi" w:cstheme="minorBidi"/>
          <w:szCs w:val="22"/>
          <w:lang w:eastAsia="en-GB"/>
        </w:rPr>
      </w:pPr>
      <w:hyperlink w:anchor="_Toc97639379" w:history="1">
        <w:r w:rsidRPr="00C51312">
          <w:rPr>
            <w:rStyle w:val="Hyperlink"/>
          </w:rPr>
          <w:t>6.5</w:t>
        </w:r>
        <w:r>
          <w:rPr>
            <w:rFonts w:asciiTheme="minorHAnsi" w:eastAsiaTheme="minorEastAsia" w:hAnsiTheme="minorHAnsi" w:cstheme="minorBidi"/>
            <w:szCs w:val="22"/>
            <w:lang w:eastAsia="en-GB"/>
          </w:rPr>
          <w:tab/>
        </w:r>
        <w:r w:rsidRPr="00C51312">
          <w:rPr>
            <w:rStyle w:val="Hyperlink"/>
          </w:rPr>
          <w:t>New Release 18 Work Item Descriptions (for SA WG2: use Agenda Item 7.4)</w:t>
        </w:r>
        <w:r>
          <w:tab/>
        </w:r>
        <w:r>
          <w:fldChar w:fldCharType="begin" w:fldLock="1"/>
        </w:r>
        <w:r>
          <w:instrText xml:space="preserve"> PAGEREF _Toc97639379 \h </w:instrText>
        </w:r>
        <w:r>
          <w:fldChar w:fldCharType="separate"/>
        </w:r>
        <w:r>
          <w:t>62</w:t>
        </w:r>
        <w:r>
          <w:fldChar w:fldCharType="end"/>
        </w:r>
      </w:hyperlink>
    </w:p>
    <w:p w14:paraId="45A10787" w14:textId="71AFC0CA"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80" w:history="1">
        <w:r w:rsidRPr="00C51312">
          <w:rPr>
            <w:rStyle w:val="Hyperlink"/>
          </w:rPr>
          <w:t>Block 4 (to approve / note Thursday 15:00 UTC)</w:t>
        </w:r>
        <w:r>
          <w:tab/>
        </w:r>
        <w:r>
          <w:fldChar w:fldCharType="begin" w:fldLock="1"/>
        </w:r>
        <w:r>
          <w:instrText xml:space="preserve"> PAGEREF _Toc97639380 \h </w:instrText>
        </w:r>
        <w:r>
          <w:fldChar w:fldCharType="separate"/>
        </w:r>
        <w:r>
          <w:t>63</w:t>
        </w:r>
        <w:r>
          <w:fldChar w:fldCharType="end"/>
        </w:r>
      </w:hyperlink>
    </w:p>
    <w:p w14:paraId="4DAA9C36" w14:textId="75C65A4A" w:rsidR="00DE7085" w:rsidRDefault="00DE7085" w:rsidP="00DE7085">
      <w:pPr>
        <w:pStyle w:val="TOC1"/>
        <w:divId w:val="570233858"/>
        <w:rPr>
          <w:rFonts w:asciiTheme="minorHAnsi" w:eastAsiaTheme="minorEastAsia" w:hAnsiTheme="minorHAnsi" w:cstheme="minorBidi"/>
          <w:szCs w:val="22"/>
          <w:lang w:eastAsia="en-GB"/>
        </w:rPr>
      </w:pPr>
      <w:hyperlink w:anchor="_Toc97639381" w:history="1">
        <w:r w:rsidRPr="00C51312">
          <w:rPr>
            <w:rStyle w:val="Hyperlink"/>
          </w:rPr>
          <w:t>6.6</w:t>
        </w:r>
        <w:r>
          <w:rPr>
            <w:rFonts w:asciiTheme="minorHAnsi" w:eastAsiaTheme="minorEastAsia" w:hAnsiTheme="minorHAnsi" w:cstheme="minorBidi"/>
            <w:szCs w:val="22"/>
            <w:lang w:eastAsia="en-GB"/>
          </w:rPr>
          <w:tab/>
        </w:r>
        <w:r w:rsidRPr="00C51312">
          <w:rPr>
            <w:rStyle w:val="Hyperlink"/>
          </w:rPr>
          <w:t>Revised Release 18 Study Item Descriptions and Work Item Descriptions (for SA WG2: use Agenda Item 7.4)</w:t>
        </w:r>
        <w:r>
          <w:tab/>
        </w:r>
        <w:r>
          <w:fldChar w:fldCharType="begin" w:fldLock="1"/>
        </w:r>
        <w:r>
          <w:instrText xml:space="preserve"> PAGEREF _Toc97639381 \h </w:instrText>
        </w:r>
        <w:r>
          <w:fldChar w:fldCharType="separate"/>
        </w:r>
        <w:r>
          <w:t>68</w:t>
        </w:r>
        <w:r>
          <w:fldChar w:fldCharType="end"/>
        </w:r>
      </w:hyperlink>
    </w:p>
    <w:p w14:paraId="2537991D" w14:textId="740E5D81"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82" w:history="1">
        <w:r w:rsidRPr="00C51312">
          <w:rPr>
            <w:rStyle w:val="Hyperlink"/>
          </w:rPr>
          <w:t>Block 4 (to approve / note Thursday 15:00 UTC)</w:t>
        </w:r>
        <w:r>
          <w:tab/>
        </w:r>
        <w:r>
          <w:fldChar w:fldCharType="begin" w:fldLock="1"/>
        </w:r>
        <w:r>
          <w:instrText xml:space="preserve"> PAGEREF _Toc97639382 \h </w:instrText>
        </w:r>
        <w:r>
          <w:fldChar w:fldCharType="separate"/>
        </w:r>
        <w:r>
          <w:t>68</w:t>
        </w:r>
        <w:r>
          <w:fldChar w:fldCharType="end"/>
        </w:r>
      </w:hyperlink>
    </w:p>
    <w:p w14:paraId="60F9AAAD" w14:textId="38565B05" w:rsidR="00DE7085" w:rsidRDefault="00DE7085" w:rsidP="00DE7085">
      <w:pPr>
        <w:pStyle w:val="TOC1"/>
        <w:divId w:val="570233858"/>
        <w:rPr>
          <w:rFonts w:asciiTheme="minorHAnsi" w:eastAsiaTheme="minorEastAsia" w:hAnsiTheme="minorHAnsi" w:cstheme="minorBidi"/>
          <w:szCs w:val="22"/>
          <w:lang w:eastAsia="en-GB"/>
        </w:rPr>
      </w:pPr>
      <w:hyperlink w:anchor="_Toc97639383" w:history="1">
        <w:r w:rsidRPr="00C51312">
          <w:rPr>
            <w:rStyle w:val="Hyperlink"/>
          </w:rPr>
          <w:t>6.7</w:t>
        </w:r>
        <w:r>
          <w:rPr>
            <w:rFonts w:asciiTheme="minorHAnsi" w:eastAsiaTheme="minorEastAsia" w:hAnsiTheme="minorHAnsi" w:cstheme="minorBidi"/>
            <w:szCs w:val="22"/>
            <w:lang w:eastAsia="en-GB"/>
          </w:rPr>
          <w:tab/>
        </w:r>
        <w:r w:rsidRPr="00C51312">
          <w:rPr>
            <w:rStyle w:val="Hyperlink"/>
          </w:rPr>
          <w:t>New Release 19 Study Item Descriptions</w:t>
        </w:r>
        <w:r>
          <w:tab/>
        </w:r>
        <w:r>
          <w:fldChar w:fldCharType="begin" w:fldLock="1"/>
        </w:r>
        <w:r>
          <w:instrText xml:space="preserve"> PAGEREF _Toc97639383 \h </w:instrText>
        </w:r>
        <w:r>
          <w:fldChar w:fldCharType="separate"/>
        </w:r>
        <w:r>
          <w:t>71</w:t>
        </w:r>
        <w:r>
          <w:fldChar w:fldCharType="end"/>
        </w:r>
      </w:hyperlink>
    </w:p>
    <w:p w14:paraId="65159114" w14:textId="4F150DC2"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84" w:history="1">
        <w:r w:rsidRPr="00C51312">
          <w:rPr>
            <w:rStyle w:val="Hyperlink"/>
          </w:rPr>
          <w:t>Block 4 (to approve / note Thursday 15:00 UTC)</w:t>
        </w:r>
        <w:r>
          <w:tab/>
        </w:r>
        <w:r>
          <w:fldChar w:fldCharType="begin" w:fldLock="1"/>
        </w:r>
        <w:r>
          <w:instrText xml:space="preserve"> PAGEREF _Toc97639384 \h </w:instrText>
        </w:r>
        <w:r>
          <w:fldChar w:fldCharType="separate"/>
        </w:r>
        <w:r>
          <w:t>71</w:t>
        </w:r>
        <w:r>
          <w:fldChar w:fldCharType="end"/>
        </w:r>
      </w:hyperlink>
    </w:p>
    <w:p w14:paraId="076B8B21" w14:textId="636CC18D" w:rsidR="00DE7085" w:rsidRDefault="00DE7085" w:rsidP="00DE7085">
      <w:pPr>
        <w:pStyle w:val="TOC1"/>
        <w:divId w:val="570233858"/>
        <w:rPr>
          <w:rFonts w:asciiTheme="minorHAnsi" w:eastAsiaTheme="minorEastAsia" w:hAnsiTheme="minorHAnsi" w:cstheme="minorBidi"/>
          <w:szCs w:val="22"/>
          <w:lang w:eastAsia="en-GB"/>
        </w:rPr>
      </w:pPr>
      <w:hyperlink w:anchor="_Toc97639385" w:history="1">
        <w:r w:rsidRPr="00C51312">
          <w:rPr>
            <w:rStyle w:val="Hyperlink"/>
          </w:rPr>
          <w:t>6.8</w:t>
        </w:r>
        <w:r>
          <w:rPr>
            <w:rFonts w:asciiTheme="minorHAnsi" w:eastAsiaTheme="minorEastAsia" w:hAnsiTheme="minorHAnsi" w:cstheme="minorBidi"/>
            <w:szCs w:val="22"/>
            <w:lang w:eastAsia="en-GB"/>
          </w:rPr>
          <w:tab/>
        </w:r>
        <w:r w:rsidRPr="00C51312">
          <w:rPr>
            <w:rStyle w:val="Hyperlink"/>
          </w:rPr>
          <w:t>New Release 19 Work Item Descriptions</w:t>
        </w:r>
        <w:r>
          <w:tab/>
        </w:r>
        <w:r>
          <w:fldChar w:fldCharType="begin" w:fldLock="1"/>
        </w:r>
        <w:r>
          <w:instrText xml:space="preserve"> PAGEREF _Toc97639385 \h </w:instrText>
        </w:r>
        <w:r>
          <w:fldChar w:fldCharType="separate"/>
        </w:r>
        <w:r>
          <w:t>71</w:t>
        </w:r>
        <w:r>
          <w:fldChar w:fldCharType="end"/>
        </w:r>
      </w:hyperlink>
    </w:p>
    <w:p w14:paraId="43C522D1" w14:textId="235712B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86" w:history="1">
        <w:r w:rsidRPr="00C51312">
          <w:rPr>
            <w:rStyle w:val="Hyperlink"/>
          </w:rPr>
          <w:t>Block 4 (to approve / note Thursday 15:00 UTC)</w:t>
        </w:r>
        <w:r>
          <w:tab/>
        </w:r>
        <w:r>
          <w:fldChar w:fldCharType="begin" w:fldLock="1"/>
        </w:r>
        <w:r>
          <w:instrText xml:space="preserve"> PAGEREF _Toc97639386 \h </w:instrText>
        </w:r>
        <w:r>
          <w:fldChar w:fldCharType="separate"/>
        </w:r>
        <w:r>
          <w:t>71</w:t>
        </w:r>
        <w:r>
          <w:fldChar w:fldCharType="end"/>
        </w:r>
      </w:hyperlink>
    </w:p>
    <w:p w14:paraId="7CD57DBE" w14:textId="76147F63" w:rsidR="00DE7085" w:rsidRDefault="00DE7085" w:rsidP="00DE7085">
      <w:pPr>
        <w:pStyle w:val="TOC1"/>
        <w:divId w:val="570233858"/>
        <w:rPr>
          <w:rFonts w:asciiTheme="minorHAnsi" w:eastAsiaTheme="minorEastAsia" w:hAnsiTheme="minorHAnsi" w:cstheme="minorBidi"/>
          <w:szCs w:val="22"/>
          <w:lang w:eastAsia="en-GB"/>
        </w:rPr>
      </w:pPr>
      <w:hyperlink w:anchor="_Toc97639387" w:history="1">
        <w:r w:rsidRPr="00C51312">
          <w:rPr>
            <w:rStyle w:val="Hyperlink"/>
          </w:rPr>
          <w:t>6.9</w:t>
        </w:r>
        <w:r>
          <w:rPr>
            <w:rFonts w:asciiTheme="minorHAnsi" w:eastAsiaTheme="minorEastAsia" w:hAnsiTheme="minorHAnsi" w:cstheme="minorBidi"/>
            <w:szCs w:val="22"/>
            <w:lang w:eastAsia="en-GB"/>
          </w:rPr>
          <w:tab/>
        </w:r>
        <w:r w:rsidRPr="00C51312">
          <w:rPr>
            <w:rStyle w:val="Hyperlink"/>
          </w:rPr>
          <w:t>Revised Release 19 Study Item and Work Item Descriptions</w:t>
        </w:r>
        <w:r>
          <w:tab/>
        </w:r>
        <w:r>
          <w:fldChar w:fldCharType="begin" w:fldLock="1"/>
        </w:r>
        <w:r>
          <w:instrText xml:space="preserve"> PAGEREF _Toc97639387 \h </w:instrText>
        </w:r>
        <w:r>
          <w:fldChar w:fldCharType="separate"/>
        </w:r>
        <w:r>
          <w:t>71</w:t>
        </w:r>
        <w:r>
          <w:fldChar w:fldCharType="end"/>
        </w:r>
      </w:hyperlink>
    </w:p>
    <w:p w14:paraId="2545EFB7" w14:textId="5B8825D8"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88" w:history="1">
        <w:r w:rsidRPr="00C51312">
          <w:rPr>
            <w:rStyle w:val="Hyperlink"/>
          </w:rPr>
          <w:t>Block 4 (to approve / note Thursday 15:00 UTC)</w:t>
        </w:r>
        <w:r>
          <w:tab/>
        </w:r>
        <w:r>
          <w:fldChar w:fldCharType="begin" w:fldLock="1"/>
        </w:r>
        <w:r>
          <w:instrText xml:space="preserve"> PAGEREF _Toc97639388 \h </w:instrText>
        </w:r>
        <w:r>
          <w:fldChar w:fldCharType="separate"/>
        </w:r>
        <w:r>
          <w:t>71</w:t>
        </w:r>
        <w:r>
          <w:fldChar w:fldCharType="end"/>
        </w:r>
      </w:hyperlink>
    </w:p>
    <w:p w14:paraId="070A058B" w14:textId="6CAC6DDB" w:rsidR="00DE7085" w:rsidRDefault="00DE7085" w:rsidP="00DE7085">
      <w:pPr>
        <w:pStyle w:val="TOC1"/>
        <w:divId w:val="570233858"/>
        <w:rPr>
          <w:rFonts w:asciiTheme="minorHAnsi" w:eastAsiaTheme="minorEastAsia" w:hAnsiTheme="minorHAnsi" w:cstheme="minorBidi"/>
          <w:szCs w:val="22"/>
          <w:lang w:eastAsia="en-GB"/>
        </w:rPr>
      </w:pPr>
      <w:hyperlink w:anchor="_Toc97639389" w:history="1">
        <w:r w:rsidRPr="00C51312">
          <w:rPr>
            <w:rStyle w:val="Hyperlink"/>
          </w:rPr>
          <w:t>6.10</w:t>
        </w:r>
        <w:r>
          <w:rPr>
            <w:rFonts w:asciiTheme="minorHAnsi" w:eastAsiaTheme="minorEastAsia" w:hAnsiTheme="minorHAnsi" w:cstheme="minorBidi"/>
            <w:szCs w:val="22"/>
            <w:lang w:eastAsia="en-GB"/>
          </w:rPr>
          <w:tab/>
        </w:r>
        <w:r w:rsidRPr="00C51312">
          <w:rPr>
            <w:rStyle w:val="Hyperlink"/>
          </w:rPr>
          <w:t>Specifications for Information</w:t>
        </w:r>
        <w:r>
          <w:tab/>
        </w:r>
        <w:r>
          <w:fldChar w:fldCharType="begin" w:fldLock="1"/>
        </w:r>
        <w:r>
          <w:instrText xml:space="preserve"> PAGEREF _Toc97639389 \h </w:instrText>
        </w:r>
        <w:r>
          <w:fldChar w:fldCharType="separate"/>
        </w:r>
        <w:r>
          <w:t>71</w:t>
        </w:r>
        <w:r>
          <w:fldChar w:fldCharType="end"/>
        </w:r>
      </w:hyperlink>
    </w:p>
    <w:p w14:paraId="2683529B" w14:textId="26EA4348"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90" w:history="1">
        <w:r w:rsidRPr="00C51312">
          <w:rPr>
            <w:rStyle w:val="Hyperlink"/>
          </w:rPr>
          <w:t>Block 4 (to approve / note Thursday 15:00 UTC)</w:t>
        </w:r>
        <w:r>
          <w:tab/>
        </w:r>
        <w:r>
          <w:fldChar w:fldCharType="begin" w:fldLock="1"/>
        </w:r>
        <w:r>
          <w:instrText xml:space="preserve"> PAGEREF _Toc97639390 \h </w:instrText>
        </w:r>
        <w:r>
          <w:fldChar w:fldCharType="separate"/>
        </w:r>
        <w:r>
          <w:t>71</w:t>
        </w:r>
        <w:r>
          <w:fldChar w:fldCharType="end"/>
        </w:r>
      </w:hyperlink>
    </w:p>
    <w:p w14:paraId="1704C520" w14:textId="0B683265" w:rsidR="00DE7085" w:rsidRDefault="00DE7085" w:rsidP="00DE7085">
      <w:pPr>
        <w:pStyle w:val="TOC1"/>
        <w:divId w:val="570233858"/>
        <w:rPr>
          <w:rFonts w:asciiTheme="minorHAnsi" w:eastAsiaTheme="minorEastAsia" w:hAnsiTheme="minorHAnsi" w:cstheme="minorBidi"/>
          <w:szCs w:val="22"/>
          <w:lang w:eastAsia="en-GB"/>
        </w:rPr>
      </w:pPr>
      <w:hyperlink w:anchor="_Toc97639391" w:history="1">
        <w:r w:rsidRPr="00C51312">
          <w:rPr>
            <w:rStyle w:val="Hyperlink"/>
          </w:rPr>
          <w:t>6.11</w:t>
        </w:r>
        <w:r>
          <w:rPr>
            <w:rFonts w:asciiTheme="minorHAnsi" w:eastAsiaTheme="minorEastAsia" w:hAnsiTheme="minorHAnsi" w:cstheme="minorBidi"/>
            <w:szCs w:val="22"/>
            <w:lang w:eastAsia="en-GB"/>
          </w:rPr>
          <w:tab/>
        </w:r>
        <w:r w:rsidRPr="00C51312">
          <w:rPr>
            <w:rStyle w:val="Hyperlink"/>
          </w:rPr>
          <w:t>Specifications for Approval / for Information and Approval</w:t>
        </w:r>
        <w:r>
          <w:tab/>
        </w:r>
        <w:r>
          <w:fldChar w:fldCharType="begin" w:fldLock="1"/>
        </w:r>
        <w:r>
          <w:instrText xml:space="preserve"> PAGEREF _Toc97639391 \h </w:instrText>
        </w:r>
        <w:r>
          <w:fldChar w:fldCharType="separate"/>
        </w:r>
        <w:r>
          <w:t>76</w:t>
        </w:r>
        <w:r>
          <w:fldChar w:fldCharType="end"/>
        </w:r>
      </w:hyperlink>
    </w:p>
    <w:p w14:paraId="2D0B14AC" w14:textId="7D58B218"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392" w:history="1">
        <w:r w:rsidRPr="00C51312">
          <w:rPr>
            <w:rStyle w:val="Hyperlink"/>
          </w:rPr>
          <w:t>Block 4 (to approve / note Thursday 15:00 UTC)</w:t>
        </w:r>
        <w:r>
          <w:tab/>
        </w:r>
        <w:r>
          <w:fldChar w:fldCharType="begin" w:fldLock="1"/>
        </w:r>
        <w:r>
          <w:instrText xml:space="preserve"> PAGEREF _Toc97639392 \h </w:instrText>
        </w:r>
        <w:r>
          <w:fldChar w:fldCharType="separate"/>
        </w:r>
        <w:r>
          <w:t>76</w:t>
        </w:r>
        <w:r>
          <w:fldChar w:fldCharType="end"/>
        </w:r>
      </w:hyperlink>
    </w:p>
    <w:p w14:paraId="1D24DF3B" w14:textId="2AC2AA7E" w:rsidR="00DE7085" w:rsidRDefault="00DE7085" w:rsidP="00DE7085">
      <w:pPr>
        <w:pStyle w:val="TOC1"/>
        <w:divId w:val="570233858"/>
        <w:rPr>
          <w:rFonts w:asciiTheme="minorHAnsi" w:eastAsiaTheme="minorEastAsia" w:hAnsiTheme="minorHAnsi" w:cstheme="minorBidi"/>
          <w:szCs w:val="22"/>
          <w:lang w:eastAsia="en-GB"/>
        </w:rPr>
      </w:pPr>
      <w:hyperlink w:anchor="_Toc97639393" w:history="1">
        <w:r w:rsidRPr="00C51312">
          <w:rPr>
            <w:rStyle w:val="Hyperlink"/>
          </w:rPr>
          <w:t>7</w:t>
        </w:r>
        <w:r>
          <w:rPr>
            <w:rFonts w:asciiTheme="minorHAnsi" w:eastAsiaTheme="minorEastAsia" w:hAnsiTheme="minorHAnsi" w:cstheme="minorBidi"/>
            <w:szCs w:val="22"/>
            <w:lang w:eastAsia="en-GB"/>
          </w:rPr>
          <w:tab/>
        </w:r>
        <w:r w:rsidRPr="00C51312">
          <w:rPr>
            <w:rStyle w:val="Hyperlink"/>
          </w:rPr>
          <w:t>Release Planning</w:t>
        </w:r>
        <w:r>
          <w:tab/>
        </w:r>
        <w:r>
          <w:fldChar w:fldCharType="begin" w:fldLock="1"/>
        </w:r>
        <w:r>
          <w:instrText xml:space="preserve"> PAGEREF _Toc97639393 \h </w:instrText>
        </w:r>
        <w:r>
          <w:fldChar w:fldCharType="separate"/>
        </w:r>
        <w:r>
          <w:t>87</w:t>
        </w:r>
        <w:r>
          <w:fldChar w:fldCharType="end"/>
        </w:r>
      </w:hyperlink>
    </w:p>
    <w:p w14:paraId="2A949E9F" w14:textId="633C8782" w:rsidR="00DE7085" w:rsidRDefault="00DE7085" w:rsidP="00DE7085">
      <w:pPr>
        <w:pStyle w:val="TOC1"/>
        <w:divId w:val="570233858"/>
        <w:rPr>
          <w:rFonts w:asciiTheme="minorHAnsi" w:eastAsiaTheme="minorEastAsia" w:hAnsiTheme="minorHAnsi" w:cstheme="minorBidi"/>
          <w:szCs w:val="22"/>
          <w:lang w:eastAsia="en-GB"/>
        </w:rPr>
      </w:pPr>
      <w:hyperlink w:anchor="_Toc97639394" w:history="1">
        <w:r w:rsidRPr="00C51312">
          <w:rPr>
            <w:rStyle w:val="Hyperlink"/>
          </w:rPr>
          <w:t>7.1</w:t>
        </w:r>
        <w:r>
          <w:rPr>
            <w:rFonts w:asciiTheme="minorHAnsi" w:eastAsiaTheme="minorEastAsia" w:hAnsiTheme="minorHAnsi" w:cstheme="minorBidi"/>
            <w:szCs w:val="22"/>
            <w:lang w:eastAsia="en-GB"/>
          </w:rPr>
          <w:tab/>
        </w:r>
        <w:r w:rsidRPr="00C51312">
          <w:rPr>
            <w:rStyle w:val="Hyperlink"/>
          </w:rPr>
          <w:t>General Release Planning issues</w:t>
        </w:r>
        <w:r>
          <w:tab/>
        </w:r>
        <w:r>
          <w:fldChar w:fldCharType="begin" w:fldLock="1"/>
        </w:r>
        <w:r>
          <w:instrText xml:space="preserve"> PAGEREF _Toc97639394 \h </w:instrText>
        </w:r>
        <w:r>
          <w:fldChar w:fldCharType="separate"/>
        </w:r>
        <w:r>
          <w:t>87</w:t>
        </w:r>
        <w:r>
          <w:fldChar w:fldCharType="end"/>
        </w:r>
      </w:hyperlink>
    </w:p>
    <w:p w14:paraId="2295F87B" w14:textId="620E8917" w:rsidR="00DE7085" w:rsidRDefault="00DE7085" w:rsidP="00DE7085">
      <w:pPr>
        <w:pStyle w:val="TOC1"/>
        <w:divId w:val="570233858"/>
        <w:rPr>
          <w:rFonts w:asciiTheme="minorHAnsi" w:eastAsiaTheme="minorEastAsia" w:hAnsiTheme="minorHAnsi" w:cstheme="minorBidi"/>
          <w:szCs w:val="22"/>
          <w:lang w:eastAsia="en-GB"/>
        </w:rPr>
      </w:pPr>
      <w:hyperlink w:anchor="_Toc97639395" w:history="1">
        <w:r w:rsidRPr="00C51312">
          <w:rPr>
            <w:rStyle w:val="Hyperlink"/>
          </w:rPr>
          <w:t>7.2</w:t>
        </w:r>
        <w:r>
          <w:rPr>
            <w:rFonts w:asciiTheme="minorHAnsi" w:eastAsiaTheme="minorEastAsia" w:hAnsiTheme="minorHAnsi" w:cstheme="minorBidi"/>
            <w:szCs w:val="22"/>
            <w:lang w:eastAsia="en-GB"/>
          </w:rPr>
          <w:tab/>
        </w:r>
        <w:r w:rsidRPr="00C51312">
          <w:rPr>
            <w:rStyle w:val="Hyperlink"/>
          </w:rPr>
          <w:t>Issues related to Release 16 and earlier planning (nothing expected here)</w:t>
        </w:r>
        <w:r>
          <w:tab/>
        </w:r>
        <w:r>
          <w:fldChar w:fldCharType="begin" w:fldLock="1"/>
        </w:r>
        <w:r>
          <w:instrText xml:space="preserve"> PAGEREF _Toc97639395 \h </w:instrText>
        </w:r>
        <w:r>
          <w:fldChar w:fldCharType="separate"/>
        </w:r>
        <w:r>
          <w:t>87</w:t>
        </w:r>
        <w:r>
          <w:fldChar w:fldCharType="end"/>
        </w:r>
      </w:hyperlink>
    </w:p>
    <w:p w14:paraId="6E6A3B6E" w14:textId="1B59C7C8" w:rsidR="00DE7085" w:rsidRDefault="00DE7085" w:rsidP="00DE7085">
      <w:pPr>
        <w:pStyle w:val="TOC1"/>
        <w:divId w:val="570233858"/>
        <w:rPr>
          <w:rFonts w:asciiTheme="minorHAnsi" w:eastAsiaTheme="minorEastAsia" w:hAnsiTheme="minorHAnsi" w:cstheme="minorBidi"/>
          <w:szCs w:val="22"/>
          <w:lang w:eastAsia="en-GB"/>
        </w:rPr>
      </w:pPr>
      <w:hyperlink w:anchor="_Toc97639396" w:history="1">
        <w:r w:rsidRPr="00C51312">
          <w:rPr>
            <w:rStyle w:val="Hyperlink"/>
          </w:rPr>
          <w:t>7.3</w:t>
        </w:r>
        <w:r>
          <w:rPr>
            <w:rFonts w:asciiTheme="minorHAnsi" w:eastAsiaTheme="minorEastAsia" w:hAnsiTheme="minorHAnsi" w:cstheme="minorBidi"/>
            <w:szCs w:val="22"/>
            <w:lang w:eastAsia="en-GB"/>
          </w:rPr>
          <w:tab/>
        </w:r>
        <w:r w:rsidRPr="00C51312">
          <w:rPr>
            <w:rStyle w:val="Hyperlink"/>
          </w:rPr>
          <w:t>Release 17 Planning (schedule, prioritization, etc.)</w:t>
        </w:r>
        <w:r>
          <w:tab/>
        </w:r>
        <w:r>
          <w:fldChar w:fldCharType="begin" w:fldLock="1"/>
        </w:r>
        <w:r>
          <w:instrText xml:space="preserve"> PAGEREF _Toc97639396 \h </w:instrText>
        </w:r>
        <w:r>
          <w:fldChar w:fldCharType="separate"/>
        </w:r>
        <w:r>
          <w:t>87</w:t>
        </w:r>
        <w:r>
          <w:fldChar w:fldCharType="end"/>
        </w:r>
      </w:hyperlink>
    </w:p>
    <w:p w14:paraId="7C76E65D" w14:textId="3440D124" w:rsidR="00DE7085" w:rsidRDefault="00DE7085" w:rsidP="00DE7085">
      <w:pPr>
        <w:pStyle w:val="TOC1"/>
        <w:divId w:val="570233858"/>
        <w:rPr>
          <w:rFonts w:asciiTheme="minorHAnsi" w:eastAsiaTheme="minorEastAsia" w:hAnsiTheme="minorHAnsi" w:cstheme="minorBidi"/>
          <w:szCs w:val="22"/>
          <w:lang w:eastAsia="en-GB"/>
        </w:rPr>
      </w:pPr>
      <w:hyperlink w:anchor="_Toc97639397" w:history="1">
        <w:r w:rsidRPr="00C51312">
          <w:rPr>
            <w:rStyle w:val="Hyperlink"/>
          </w:rPr>
          <w:t>7.4</w:t>
        </w:r>
        <w:r>
          <w:rPr>
            <w:rFonts w:asciiTheme="minorHAnsi" w:eastAsiaTheme="minorEastAsia" w:hAnsiTheme="minorHAnsi" w:cstheme="minorBidi"/>
            <w:szCs w:val="22"/>
            <w:lang w:eastAsia="en-GB"/>
          </w:rPr>
          <w:tab/>
        </w:r>
        <w:r w:rsidRPr="00C51312">
          <w:rPr>
            <w:rStyle w:val="Hyperlink"/>
          </w:rPr>
          <w:t>Release 18 Planning (schedule, prioritization, etc.)</w:t>
        </w:r>
        <w:r>
          <w:tab/>
        </w:r>
        <w:r>
          <w:fldChar w:fldCharType="begin" w:fldLock="1"/>
        </w:r>
        <w:r>
          <w:instrText xml:space="preserve"> PAGEREF _Toc97639397 \h </w:instrText>
        </w:r>
        <w:r>
          <w:fldChar w:fldCharType="separate"/>
        </w:r>
        <w:r>
          <w:t>87</w:t>
        </w:r>
        <w:r>
          <w:fldChar w:fldCharType="end"/>
        </w:r>
      </w:hyperlink>
    </w:p>
    <w:p w14:paraId="78708447" w14:textId="113B99AD" w:rsidR="00DE7085" w:rsidRDefault="00DE7085" w:rsidP="00DE7085">
      <w:pPr>
        <w:pStyle w:val="TOC1"/>
        <w:divId w:val="570233858"/>
        <w:rPr>
          <w:rFonts w:asciiTheme="minorHAnsi" w:eastAsiaTheme="minorEastAsia" w:hAnsiTheme="minorHAnsi" w:cstheme="minorBidi"/>
          <w:szCs w:val="22"/>
          <w:lang w:eastAsia="en-GB"/>
        </w:rPr>
      </w:pPr>
      <w:hyperlink w:anchor="_Toc97639398" w:history="1">
        <w:r w:rsidRPr="00C51312">
          <w:rPr>
            <w:rStyle w:val="Hyperlink"/>
          </w:rPr>
          <w:t>7.5</w:t>
        </w:r>
        <w:r>
          <w:rPr>
            <w:rFonts w:asciiTheme="minorHAnsi" w:eastAsiaTheme="minorEastAsia" w:hAnsiTheme="minorHAnsi" w:cstheme="minorBidi"/>
            <w:szCs w:val="22"/>
            <w:lang w:eastAsia="en-GB"/>
          </w:rPr>
          <w:tab/>
        </w:r>
        <w:r w:rsidRPr="00C51312">
          <w:rPr>
            <w:rStyle w:val="Hyperlink"/>
          </w:rPr>
          <w:t>Release 19 Planning (schedule, prioritization, etc.)</w:t>
        </w:r>
        <w:r>
          <w:tab/>
        </w:r>
        <w:r>
          <w:fldChar w:fldCharType="begin" w:fldLock="1"/>
        </w:r>
        <w:r>
          <w:instrText xml:space="preserve"> PAGEREF _Toc97639398 \h </w:instrText>
        </w:r>
        <w:r>
          <w:fldChar w:fldCharType="separate"/>
        </w:r>
        <w:r>
          <w:t>119</w:t>
        </w:r>
        <w:r>
          <w:fldChar w:fldCharType="end"/>
        </w:r>
      </w:hyperlink>
    </w:p>
    <w:p w14:paraId="0F8F99CC" w14:textId="5832EBB1" w:rsidR="00DE7085" w:rsidRDefault="00DE7085" w:rsidP="00DE7085">
      <w:pPr>
        <w:pStyle w:val="TOC1"/>
        <w:divId w:val="570233858"/>
        <w:rPr>
          <w:rFonts w:asciiTheme="minorHAnsi" w:eastAsiaTheme="minorEastAsia" w:hAnsiTheme="minorHAnsi" w:cstheme="minorBidi"/>
          <w:szCs w:val="22"/>
          <w:lang w:eastAsia="en-GB"/>
        </w:rPr>
      </w:pPr>
      <w:hyperlink w:anchor="_Toc97639399" w:history="1">
        <w:r w:rsidRPr="00C51312">
          <w:rPr>
            <w:rStyle w:val="Hyperlink"/>
          </w:rPr>
          <w:t>8</w:t>
        </w:r>
        <w:r>
          <w:rPr>
            <w:rFonts w:asciiTheme="minorHAnsi" w:eastAsiaTheme="minorEastAsia" w:hAnsiTheme="minorHAnsi" w:cstheme="minorBidi"/>
            <w:szCs w:val="22"/>
            <w:lang w:eastAsia="en-GB"/>
          </w:rPr>
          <w:tab/>
        </w:r>
        <w:r w:rsidRPr="00C51312">
          <w:rPr>
            <w:rStyle w:val="Hyperlink"/>
          </w:rPr>
          <w:t>Rel-8 CRs</w:t>
        </w:r>
        <w:r>
          <w:tab/>
        </w:r>
        <w:r>
          <w:fldChar w:fldCharType="begin" w:fldLock="1"/>
        </w:r>
        <w:r>
          <w:instrText xml:space="preserve"> PAGEREF _Toc97639399 \h </w:instrText>
        </w:r>
        <w:r>
          <w:fldChar w:fldCharType="separate"/>
        </w:r>
        <w:r>
          <w:t>120</w:t>
        </w:r>
        <w:r>
          <w:fldChar w:fldCharType="end"/>
        </w:r>
      </w:hyperlink>
    </w:p>
    <w:p w14:paraId="130BE048" w14:textId="658FE30E" w:rsidR="00DE7085" w:rsidRDefault="00DE7085" w:rsidP="00DE7085">
      <w:pPr>
        <w:pStyle w:val="TOC1"/>
        <w:divId w:val="570233858"/>
        <w:rPr>
          <w:rFonts w:asciiTheme="minorHAnsi" w:eastAsiaTheme="minorEastAsia" w:hAnsiTheme="minorHAnsi" w:cstheme="minorBidi"/>
          <w:szCs w:val="22"/>
          <w:lang w:eastAsia="en-GB"/>
        </w:rPr>
      </w:pPr>
      <w:hyperlink w:anchor="_Toc97639400" w:history="1">
        <w:r w:rsidRPr="00C51312">
          <w:rPr>
            <w:rStyle w:val="Hyperlink"/>
          </w:rPr>
          <w:t>9</w:t>
        </w:r>
        <w:r>
          <w:rPr>
            <w:rFonts w:asciiTheme="minorHAnsi" w:eastAsiaTheme="minorEastAsia" w:hAnsiTheme="minorHAnsi" w:cstheme="minorBidi"/>
            <w:szCs w:val="22"/>
            <w:lang w:eastAsia="en-GB"/>
          </w:rPr>
          <w:tab/>
        </w:r>
        <w:r w:rsidRPr="00C51312">
          <w:rPr>
            <w:rStyle w:val="Hyperlink"/>
          </w:rPr>
          <w:t>Rel-9 CRs</w:t>
        </w:r>
        <w:r>
          <w:tab/>
        </w:r>
        <w:r>
          <w:fldChar w:fldCharType="begin" w:fldLock="1"/>
        </w:r>
        <w:r>
          <w:instrText xml:space="preserve"> PAGEREF _Toc97639400 \h </w:instrText>
        </w:r>
        <w:r>
          <w:fldChar w:fldCharType="separate"/>
        </w:r>
        <w:r>
          <w:t>120</w:t>
        </w:r>
        <w:r>
          <w:fldChar w:fldCharType="end"/>
        </w:r>
      </w:hyperlink>
    </w:p>
    <w:p w14:paraId="49A7F456" w14:textId="1FFF621A" w:rsidR="00DE7085" w:rsidRDefault="00DE7085" w:rsidP="00DE7085">
      <w:pPr>
        <w:pStyle w:val="TOC1"/>
        <w:divId w:val="570233858"/>
        <w:rPr>
          <w:rFonts w:asciiTheme="minorHAnsi" w:eastAsiaTheme="minorEastAsia" w:hAnsiTheme="minorHAnsi" w:cstheme="minorBidi"/>
          <w:szCs w:val="22"/>
          <w:lang w:eastAsia="en-GB"/>
        </w:rPr>
      </w:pPr>
      <w:hyperlink w:anchor="_Toc97639401" w:history="1">
        <w:r w:rsidRPr="00C51312">
          <w:rPr>
            <w:rStyle w:val="Hyperlink"/>
          </w:rPr>
          <w:t>10</w:t>
        </w:r>
        <w:r>
          <w:rPr>
            <w:rFonts w:asciiTheme="minorHAnsi" w:eastAsiaTheme="minorEastAsia" w:hAnsiTheme="minorHAnsi" w:cstheme="minorBidi"/>
            <w:szCs w:val="22"/>
            <w:lang w:eastAsia="en-GB"/>
          </w:rPr>
          <w:tab/>
        </w:r>
        <w:r w:rsidRPr="00C51312">
          <w:rPr>
            <w:rStyle w:val="Hyperlink"/>
          </w:rPr>
          <w:t>Rel-10 CRs</w:t>
        </w:r>
        <w:r>
          <w:tab/>
        </w:r>
        <w:r>
          <w:fldChar w:fldCharType="begin" w:fldLock="1"/>
        </w:r>
        <w:r>
          <w:instrText xml:space="preserve"> PAGEREF _Toc97639401 \h </w:instrText>
        </w:r>
        <w:r>
          <w:fldChar w:fldCharType="separate"/>
        </w:r>
        <w:r>
          <w:t>120</w:t>
        </w:r>
        <w:r>
          <w:fldChar w:fldCharType="end"/>
        </w:r>
      </w:hyperlink>
    </w:p>
    <w:p w14:paraId="4B555A56" w14:textId="292C9E57" w:rsidR="00DE7085" w:rsidRDefault="00DE7085" w:rsidP="00DE7085">
      <w:pPr>
        <w:pStyle w:val="TOC1"/>
        <w:divId w:val="570233858"/>
        <w:rPr>
          <w:rFonts w:asciiTheme="minorHAnsi" w:eastAsiaTheme="minorEastAsia" w:hAnsiTheme="minorHAnsi" w:cstheme="minorBidi"/>
          <w:szCs w:val="22"/>
          <w:lang w:eastAsia="en-GB"/>
        </w:rPr>
      </w:pPr>
      <w:hyperlink w:anchor="_Toc97639402" w:history="1">
        <w:r w:rsidRPr="00C51312">
          <w:rPr>
            <w:rStyle w:val="Hyperlink"/>
          </w:rPr>
          <w:t>11</w:t>
        </w:r>
        <w:r>
          <w:rPr>
            <w:rFonts w:asciiTheme="minorHAnsi" w:eastAsiaTheme="minorEastAsia" w:hAnsiTheme="minorHAnsi" w:cstheme="minorBidi"/>
            <w:szCs w:val="22"/>
            <w:lang w:eastAsia="en-GB"/>
          </w:rPr>
          <w:tab/>
        </w:r>
        <w:r w:rsidRPr="00C51312">
          <w:rPr>
            <w:rStyle w:val="Hyperlink"/>
          </w:rPr>
          <w:t>Rel-11 CRs</w:t>
        </w:r>
        <w:r>
          <w:tab/>
        </w:r>
        <w:r>
          <w:fldChar w:fldCharType="begin" w:fldLock="1"/>
        </w:r>
        <w:r>
          <w:instrText xml:space="preserve"> PAGEREF _Toc97639402 \h </w:instrText>
        </w:r>
        <w:r>
          <w:fldChar w:fldCharType="separate"/>
        </w:r>
        <w:r>
          <w:t>120</w:t>
        </w:r>
        <w:r>
          <w:fldChar w:fldCharType="end"/>
        </w:r>
      </w:hyperlink>
    </w:p>
    <w:p w14:paraId="24777FF1" w14:textId="53A0B871" w:rsidR="00DE7085" w:rsidRDefault="00DE7085" w:rsidP="00DE7085">
      <w:pPr>
        <w:pStyle w:val="TOC1"/>
        <w:divId w:val="570233858"/>
        <w:rPr>
          <w:rFonts w:asciiTheme="minorHAnsi" w:eastAsiaTheme="minorEastAsia" w:hAnsiTheme="minorHAnsi" w:cstheme="minorBidi"/>
          <w:szCs w:val="22"/>
          <w:lang w:eastAsia="en-GB"/>
        </w:rPr>
      </w:pPr>
      <w:hyperlink w:anchor="_Toc97639403" w:history="1">
        <w:r w:rsidRPr="00C51312">
          <w:rPr>
            <w:rStyle w:val="Hyperlink"/>
          </w:rPr>
          <w:t>12</w:t>
        </w:r>
        <w:r>
          <w:rPr>
            <w:rFonts w:asciiTheme="minorHAnsi" w:eastAsiaTheme="minorEastAsia" w:hAnsiTheme="minorHAnsi" w:cstheme="minorBidi"/>
            <w:szCs w:val="22"/>
            <w:lang w:eastAsia="en-GB"/>
          </w:rPr>
          <w:tab/>
        </w:r>
        <w:r w:rsidRPr="00C51312">
          <w:rPr>
            <w:rStyle w:val="Hyperlink"/>
          </w:rPr>
          <w:t>Rel-12 CRs</w:t>
        </w:r>
        <w:r>
          <w:tab/>
        </w:r>
        <w:r>
          <w:fldChar w:fldCharType="begin" w:fldLock="1"/>
        </w:r>
        <w:r>
          <w:instrText xml:space="preserve"> PAGEREF _Toc97639403 \h </w:instrText>
        </w:r>
        <w:r>
          <w:fldChar w:fldCharType="separate"/>
        </w:r>
        <w:r>
          <w:t>120</w:t>
        </w:r>
        <w:r>
          <w:fldChar w:fldCharType="end"/>
        </w:r>
      </w:hyperlink>
    </w:p>
    <w:p w14:paraId="17740D35" w14:textId="784EAA60" w:rsidR="00DE7085" w:rsidRDefault="00DE7085" w:rsidP="00DE7085">
      <w:pPr>
        <w:pStyle w:val="TOC1"/>
        <w:divId w:val="570233858"/>
        <w:rPr>
          <w:rFonts w:asciiTheme="minorHAnsi" w:eastAsiaTheme="minorEastAsia" w:hAnsiTheme="minorHAnsi" w:cstheme="minorBidi"/>
          <w:szCs w:val="22"/>
          <w:lang w:eastAsia="en-GB"/>
        </w:rPr>
      </w:pPr>
      <w:hyperlink w:anchor="_Toc97639404" w:history="1">
        <w:r w:rsidRPr="00C51312">
          <w:rPr>
            <w:rStyle w:val="Hyperlink"/>
          </w:rPr>
          <w:t>13</w:t>
        </w:r>
        <w:r>
          <w:rPr>
            <w:rFonts w:asciiTheme="minorHAnsi" w:eastAsiaTheme="minorEastAsia" w:hAnsiTheme="minorHAnsi" w:cstheme="minorBidi"/>
            <w:szCs w:val="22"/>
            <w:lang w:eastAsia="en-GB"/>
          </w:rPr>
          <w:tab/>
        </w:r>
        <w:r w:rsidRPr="00C51312">
          <w:rPr>
            <w:rStyle w:val="Hyperlink"/>
          </w:rPr>
          <w:t>Rel-13 CRs</w:t>
        </w:r>
        <w:r>
          <w:tab/>
        </w:r>
        <w:r>
          <w:fldChar w:fldCharType="begin" w:fldLock="1"/>
        </w:r>
        <w:r>
          <w:instrText xml:space="preserve"> PAGEREF _Toc97639404 \h </w:instrText>
        </w:r>
        <w:r>
          <w:fldChar w:fldCharType="separate"/>
        </w:r>
        <w:r>
          <w:t>122</w:t>
        </w:r>
        <w:r>
          <w:fldChar w:fldCharType="end"/>
        </w:r>
      </w:hyperlink>
    </w:p>
    <w:p w14:paraId="5A2B56C3" w14:textId="7A7FD2C7" w:rsidR="00DE7085" w:rsidRDefault="00DE7085" w:rsidP="00DE7085">
      <w:pPr>
        <w:pStyle w:val="TOC1"/>
        <w:divId w:val="570233858"/>
        <w:rPr>
          <w:rFonts w:asciiTheme="minorHAnsi" w:eastAsiaTheme="minorEastAsia" w:hAnsiTheme="minorHAnsi" w:cstheme="minorBidi"/>
          <w:szCs w:val="22"/>
          <w:lang w:eastAsia="en-GB"/>
        </w:rPr>
      </w:pPr>
      <w:hyperlink w:anchor="_Toc97639405" w:history="1">
        <w:r w:rsidRPr="00C51312">
          <w:rPr>
            <w:rStyle w:val="Hyperlink"/>
          </w:rPr>
          <w:t>14</w:t>
        </w:r>
        <w:r>
          <w:rPr>
            <w:rFonts w:asciiTheme="minorHAnsi" w:eastAsiaTheme="minorEastAsia" w:hAnsiTheme="minorHAnsi" w:cstheme="minorBidi"/>
            <w:szCs w:val="22"/>
            <w:lang w:eastAsia="en-GB"/>
          </w:rPr>
          <w:tab/>
        </w:r>
        <w:r w:rsidRPr="00C51312">
          <w:rPr>
            <w:rStyle w:val="Hyperlink"/>
          </w:rPr>
          <w:t>Rel-14 CRs</w:t>
        </w:r>
        <w:r>
          <w:tab/>
        </w:r>
        <w:r>
          <w:fldChar w:fldCharType="begin" w:fldLock="1"/>
        </w:r>
        <w:r>
          <w:instrText xml:space="preserve"> PAGEREF _Toc97639405 \h </w:instrText>
        </w:r>
        <w:r>
          <w:fldChar w:fldCharType="separate"/>
        </w:r>
        <w:r>
          <w:t>122</w:t>
        </w:r>
        <w:r>
          <w:fldChar w:fldCharType="end"/>
        </w:r>
      </w:hyperlink>
    </w:p>
    <w:p w14:paraId="4BAC4CA2" w14:textId="04CC8377" w:rsidR="00DE7085" w:rsidRDefault="00DE7085" w:rsidP="00DE7085">
      <w:pPr>
        <w:pStyle w:val="TOC1"/>
        <w:divId w:val="570233858"/>
        <w:rPr>
          <w:rFonts w:asciiTheme="minorHAnsi" w:eastAsiaTheme="minorEastAsia" w:hAnsiTheme="minorHAnsi" w:cstheme="minorBidi"/>
          <w:szCs w:val="22"/>
          <w:lang w:eastAsia="en-GB"/>
        </w:rPr>
      </w:pPr>
      <w:hyperlink w:anchor="_Toc97639406" w:history="1">
        <w:r w:rsidRPr="00C51312">
          <w:rPr>
            <w:rStyle w:val="Hyperlink"/>
          </w:rPr>
          <w:t>15</w:t>
        </w:r>
        <w:r>
          <w:rPr>
            <w:rFonts w:asciiTheme="minorHAnsi" w:eastAsiaTheme="minorEastAsia" w:hAnsiTheme="minorHAnsi" w:cstheme="minorBidi"/>
            <w:szCs w:val="22"/>
            <w:lang w:eastAsia="en-GB"/>
          </w:rPr>
          <w:tab/>
        </w:r>
        <w:r w:rsidRPr="00C51312">
          <w:rPr>
            <w:rStyle w:val="Hyperlink"/>
          </w:rPr>
          <w:t>Rel-15 CRs</w:t>
        </w:r>
        <w:r>
          <w:tab/>
        </w:r>
        <w:r>
          <w:fldChar w:fldCharType="begin" w:fldLock="1"/>
        </w:r>
        <w:r>
          <w:instrText xml:space="preserve"> PAGEREF _Toc97639406 \h </w:instrText>
        </w:r>
        <w:r>
          <w:fldChar w:fldCharType="separate"/>
        </w:r>
        <w:r>
          <w:t>123</w:t>
        </w:r>
        <w:r>
          <w:fldChar w:fldCharType="end"/>
        </w:r>
      </w:hyperlink>
    </w:p>
    <w:p w14:paraId="2C04BBDE" w14:textId="3726AC86"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07" w:history="1">
        <w:r w:rsidRPr="00C51312">
          <w:rPr>
            <w:rStyle w:val="Hyperlink"/>
          </w:rPr>
          <w:t>Block 5 (to approve / note Thursday 15:00 UTC)</w:t>
        </w:r>
        <w:r>
          <w:tab/>
        </w:r>
        <w:r>
          <w:fldChar w:fldCharType="begin" w:fldLock="1"/>
        </w:r>
        <w:r>
          <w:instrText xml:space="preserve"> PAGEREF _Toc97639407 \h </w:instrText>
        </w:r>
        <w:r>
          <w:fldChar w:fldCharType="separate"/>
        </w:r>
        <w:r>
          <w:t>123</w:t>
        </w:r>
        <w:r>
          <w:fldChar w:fldCharType="end"/>
        </w:r>
      </w:hyperlink>
    </w:p>
    <w:p w14:paraId="4CA80565" w14:textId="63162882" w:rsidR="00DE7085" w:rsidRDefault="00DE7085" w:rsidP="00DE7085">
      <w:pPr>
        <w:pStyle w:val="TOC1"/>
        <w:divId w:val="570233858"/>
        <w:rPr>
          <w:rFonts w:asciiTheme="minorHAnsi" w:eastAsiaTheme="minorEastAsia" w:hAnsiTheme="minorHAnsi" w:cstheme="minorBidi"/>
          <w:szCs w:val="22"/>
          <w:lang w:eastAsia="en-GB"/>
        </w:rPr>
      </w:pPr>
      <w:hyperlink w:anchor="_Toc97639408" w:history="1">
        <w:r w:rsidRPr="00C51312">
          <w:rPr>
            <w:rStyle w:val="Hyperlink"/>
          </w:rPr>
          <w:t>16</w:t>
        </w:r>
        <w:r>
          <w:rPr>
            <w:rFonts w:asciiTheme="minorHAnsi" w:eastAsiaTheme="minorEastAsia" w:hAnsiTheme="minorHAnsi" w:cstheme="minorBidi"/>
            <w:szCs w:val="22"/>
            <w:lang w:eastAsia="en-GB"/>
          </w:rPr>
          <w:tab/>
        </w:r>
        <w:r w:rsidRPr="00C51312">
          <w:rPr>
            <w:rStyle w:val="Hyperlink"/>
          </w:rPr>
          <w:t>Rel-16 CRs</w:t>
        </w:r>
        <w:r>
          <w:tab/>
        </w:r>
        <w:r>
          <w:fldChar w:fldCharType="begin" w:fldLock="1"/>
        </w:r>
        <w:r>
          <w:instrText xml:space="preserve"> PAGEREF _Toc97639408 \h </w:instrText>
        </w:r>
        <w:r>
          <w:fldChar w:fldCharType="separate"/>
        </w:r>
        <w:r>
          <w:t>124</w:t>
        </w:r>
        <w:r>
          <w:fldChar w:fldCharType="end"/>
        </w:r>
      </w:hyperlink>
    </w:p>
    <w:p w14:paraId="64E3D40C" w14:textId="7613BABB"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09" w:history="1">
        <w:r w:rsidRPr="00C51312">
          <w:rPr>
            <w:rStyle w:val="Hyperlink"/>
          </w:rPr>
          <w:t>Block 5 (to approve / note Thursday 15:00 UTC)</w:t>
        </w:r>
        <w:r>
          <w:tab/>
        </w:r>
        <w:r>
          <w:fldChar w:fldCharType="begin" w:fldLock="1"/>
        </w:r>
        <w:r>
          <w:instrText xml:space="preserve"> PAGEREF _Toc97639409 \h </w:instrText>
        </w:r>
        <w:r>
          <w:fldChar w:fldCharType="separate"/>
        </w:r>
        <w:r>
          <w:t>125</w:t>
        </w:r>
        <w:r>
          <w:fldChar w:fldCharType="end"/>
        </w:r>
      </w:hyperlink>
    </w:p>
    <w:p w14:paraId="134AC0D4" w14:textId="2E76EB6F" w:rsidR="00DE7085" w:rsidRDefault="00DE7085" w:rsidP="00DE7085">
      <w:pPr>
        <w:pStyle w:val="TOC1"/>
        <w:divId w:val="570233858"/>
        <w:rPr>
          <w:rFonts w:asciiTheme="minorHAnsi" w:eastAsiaTheme="minorEastAsia" w:hAnsiTheme="minorHAnsi" w:cstheme="minorBidi"/>
          <w:szCs w:val="22"/>
          <w:lang w:eastAsia="en-GB"/>
        </w:rPr>
      </w:pPr>
      <w:hyperlink w:anchor="_Toc97639410" w:history="1">
        <w:r w:rsidRPr="00C51312">
          <w:rPr>
            <w:rStyle w:val="Hyperlink"/>
          </w:rPr>
          <w:t>17</w:t>
        </w:r>
        <w:r>
          <w:rPr>
            <w:rFonts w:asciiTheme="minorHAnsi" w:eastAsiaTheme="minorEastAsia" w:hAnsiTheme="minorHAnsi" w:cstheme="minorBidi"/>
            <w:szCs w:val="22"/>
            <w:lang w:eastAsia="en-GB"/>
          </w:rPr>
          <w:tab/>
        </w:r>
        <w:r w:rsidRPr="00C51312">
          <w:rPr>
            <w:rStyle w:val="Hyperlink"/>
          </w:rPr>
          <w:t>Rel-17 CRs</w:t>
        </w:r>
        <w:r>
          <w:tab/>
        </w:r>
        <w:r>
          <w:fldChar w:fldCharType="begin" w:fldLock="1"/>
        </w:r>
        <w:r>
          <w:instrText xml:space="preserve"> PAGEREF _Toc97639410 \h </w:instrText>
        </w:r>
        <w:r>
          <w:fldChar w:fldCharType="separate"/>
        </w:r>
        <w:r>
          <w:t>134</w:t>
        </w:r>
        <w:r>
          <w:fldChar w:fldCharType="end"/>
        </w:r>
      </w:hyperlink>
    </w:p>
    <w:p w14:paraId="35D45125" w14:textId="4148F4B0" w:rsidR="00DE7085" w:rsidRDefault="00DE7085" w:rsidP="00DE7085">
      <w:pPr>
        <w:pStyle w:val="TOC1"/>
        <w:divId w:val="570233858"/>
        <w:rPr>
          <w:rFonts w:asciiTheme="minorHAnsi" w:eastAsiaTheme="minorEastAsia" w:hAnsiTheme="minorHAnsi" w:cstheme="minorBidi"/>
          <w:szCs w:val="22"/>
          <w:lang w:eastAsia="en-GB"/>
        </w:rPr>
      </w:pPr>
      <w:hyperlink w:anchor="_Toc97639411" w:history="1">
        <w:r w:rsidRPr="00C51312">
          <w:rPr>
            <w:rStyle w:val="Hyperlink"/>
          </w:rPr>
          <w:t>17.1</w:t>
        </w:r>
        <w:r>
          <w:rPr>
            <w:rFonts w:asciiTheme="minorHAnsi" w:eastAsiaTheme="minorEastAsia" w:hAnsiTheme="minorHAnsi" w:cstheme="minorBidi"/>
            <w:szCs w:val="22"/>
            <w:lang w:eastAsia="en-GB"/>
          </w:rPr>
          <w:tab/>
        </w:r>
        <w:r w:rsidRPr="00C51312">
          <w:rPr>
            <w:rStyle w:val="Hyperlink"/>
          </w:rPr>
          <w:t>SA WG1 Rel-17 CRs</w:t>
        </w:r>
        <w:r>
          <w:tab/>
        </w:r>
        <w:r>
          <w:fldChar w:fldCharType="begin" w:fldLock="1"/>
        </w:r>
        <w:r>
          <w:instrText xml:space="preserve"> PAGEREF _Toc97639411 \h </w:instrText>
        </w:r>
        <w:r>
          <w:fldChar w:fldCharType="separate"/>
        </w:r>
        <w:r>
          <w:t>134</w:t>
        </w:r>
        <w:r>
          <w:fldChar w:fldCharType="end"/>
        </w:r>
      </w:hyperlink>
    </w:p>
    <w:p w14:paraId="2D39C0E6" w14:textId="0FA07F66"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12" w:history="1">
        <w:r w:rsidRPr="00C51312">
          <w:rPr>
            <w:rStyle w:val="Hyperlink"/>
          </w:rPr>
          <w:t>Block 5 (to approve / note Thursday 15:00 UTC)</w:t>
        </w:r>
        <w:r>
          <w:tab/>
        </w:r>
        <w:r>
          <w:fldChar w:fldCharType="begin" w:fldLock="1"/>
        </w:r>
        <w:r>
          <w:instrText xml:space="preserve"> PAGEREF _Toc97639412 \h </w:instrText>
        </w:r>
        <w:r>
          <w:fldChar w:fldCharType="separate"/>
        </w:r>
        <w:r>
          <w:t>134</w:t>
        </w:r>
        <w:r>
          <w:fldChar w:fldCharType="end"/>
        </w:r>
      </w:hyperlink>
    </w:p>
    <w:p w14:paraId="1BAA03D6" w14:textId="726A0E81" w:rsidR="00DE7085" w:rsidRDefault="00DE7085" w:rsidP="00DE7085">
      <w:pPr>
        <w:pStyle w:val="TOC1"/>
        <w:divId w:val="570233858"/>
        <w:rPr>
          <w:rFonts w:asciiTheme="minorHAnsi" w:eastAsiaTheme="minorEastAsia" w:hAnsiTheme="minorHAnsi" w:cstheme="minorBidi"/>
          <w:szCs w:val="22"/>
          <w:lang w:eastAsia="en-GB"/>
        </w:rPr>
      </w:pPr>
      <w:hyperlink w:anchor="_Toc97639413" w:history="1">
        <w:r w:rsidRPr="00C51312">
          <w:rPr>
            <w:rStyle w:val="Hyperlink"/>
          </w:rPr>
          <w:t>17.2</w:t>
        </w:r>
        <w:r>
          <w:rPr>
            <w:rFonts w:asciiTheme="minorHAnsi" w:eastAsiaTheme="minorEastAsia" w:hAnsiTheme="minorHAnsi" w:cstheme="minorBidi"/>
            <w:szCs w:val="22"/>
            <w:lang w:eastAsia="en-GB"/>
          </w:rPr>
          <w:tab/>
        </w:r>
        <w:r w:rsidRPr="00C51312">
          <w:rPr>
            <w:rStyle w:val="Hyperlink"/>
          </w:rPr>
          <w:t>SA WG2 Rel-17 CRs</w:t>
        </w:r>
        <w:r>
          <w:tab/>
        </w:r>
        <w:r>
          <w:fldChar w:fldCharType="begin" w:fldLock="1"/>
        </w:r>
        <w:r>
          <w:instrText xml:space="preserve"> PAGEREF _Toc97639413 \h </w:instrText>
        </w:r>
        <w:r>
          <w:fldChar w:fldCharType="separate"/>
        </w:r>
        <w:r>
          <w:t>135</w:t>
        </w:r>
        <w:r>
          <w:fldChar w:fldCharType="end"/>
        </w:r>
      </w:hyperlink>
    </w:p>
    <w:p w14:paraId="6461D8C5" w14:textId="26212A58"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14" w:history="1">
        <w:r w:rsidRPr="00C51312">
          <w:rPr>
            <w:rStyle w:val="Hyperlink"/>
          </w:rPr>
          <w:t>Block 5 (to approve / note Thursday 15:00 UTC)</w:t>
        </w:r>
        <w:r>
          <w:tab/>
        </w:r>
        <w:r>
          <w:fldChar w:fldCharType="begin" w:fldLock="1"/>
        </w:r>
        <w:r>
          <w:instrText xml:space="preserve"> PAGEREF _Toc97639414 \h </w:instrText>
        </w:r>
        <w:r>
          <w:fldChar w:fldCharType="separate"/>
        </w:r>
        <w:r>
          <w:t>147</w:t>
        </w:r>
        <w:r>
          <w:fldChar w:fldCharType="end"/>
        </w:r>
      </w:hyperlink>
    </w:p>
    <w:p w14:paraId="18C5E7F8" w14:textId="512AB30C" w:rsidR="00DE7085" w:rsidRDefault="00DE7085" w:rsidP="00DE7085">
      <w:pPr>
        <w:pStyle w:val="TOC1"/>
        <w:divId w:val="570233858"/>
        <w:rPr>
          <w:rFonts w:asciiTheme="minorHAnsi" w:eastAsiaTheme="minorEastAsia" w:hAnsiTheme="minorHAnsi" w:cstheme="minorBidi"/>
          <w:szCs w:val="22"/>
          <w:lang w:eastAsia="en-GB"/>
        </w:rPr>
      </w:pPr>
      <w:hyperlink w:anchor="_Toc97639415" w:history="1">
        <w:r w:rsidRPr="00C51312">
          <w:rPr>
            <w:rStyle w:val="Hyperlink"/>
          </w:rPr>
          <w:t>17.3</w:t>
        </w:r>
        <w:r>
          <w:rPr>
            <w:rFonts w:asciiTheme="minorHAnsi" w:eastAsiaTheme="minorEastAsia" w:hAnsiTheme="minorHAnsi" w:cstheme="minorBidi"/>
            <w:szCs w:val="22"/>
            <w:lang w:eastAsia="en-GB"/>
          </w:rPr>
          <w:tab/>
        </w:r>
        <w:r w:rsidRPr="00C51312">
          <w:rPr>
            <w:rStyle w:val="Hyperlink"/>
          </w:rPr>
          <w:t>SA WG3 and SA WG3 LI Rel-17 CRs</w:t>
        </w:r>
        <w:r>
          <w:tab/>
        </w:r>
        <w:r>
          <w:fldChar w:fldCharType="begin" w:fldLock="1"/>
        </w:r>
        <w:r>
          <w:instrText xml:space="preserve"> PAGEREF _Toc97639415 \h </w:instrText>
        </w:r>
        <w:r>
          <w:fldChar w:fldCharType="separate"/>
        </w:r>
        <w:r>
          <w:t>154</w:t>
        </w:r>
        <w:r>
          <w:fldChar w:fldCharType="end"/>
        </w:r>
      </w:hyperlink>
    </w:p>
    <w:p w14:paraId="7B60C5DE" w14:textId="51FD7026"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16" w:history="1">
        <w:r w:rsidRPr="00C51312">
          <w:rPr>
            <w:rStyle w:val="Hyperlink"/>
          </w:rPr>
          <w:t>Block 5 (to approve / note Thursday 15:00 UTC)</w:t>
        </w:r>
        <w:r>
          <w:tab/>
        </w:r>
        <w:r>
          <w:fldChar w:fldCharType="begin" w:fldLock="1"/>
        </w:r>
        <w:r>
          <w:instrText xml:space="preserve"> PAGEREF _Toc97639416 \h </w:instrText>
        </w:r>
        <w:r>
          <w:fldChar w:fldCharType="separate"/>
        </w:r>
        <w:r>
          <w:t>154</w:t>
        </w:r>
        <w:r>
          <w:fldChar w:fldCharType="end"/>
        </w:r>
      </w:hyperlink>
    </w:p>
    <w:p w14:paraId="4A93DF5E" w14:textId="6EF8F51D" w:rsidR="00DE7085" w:rsidRDefault="00DE7085" w:rsidP="00DE7085">
      <w:pPr>
        <w:pStyle w:val="TOC1"/>
        <w:divId w:val="570233858"/>
        <w:rPr>
          <w:rFonts w:asciiTheme="minorHAnsi" w:eastAsiaTheme="minorEastAsia" w:hAnsiTheme="minorHAnsi" w:cstheme="minorBidi"/>
          <w:szCs w:val="22"/>
          <w:lang w:eastAsia="en-GB"/>
        </w:rPr>
      </w:pPr>
      <w:hyperlink w:anchor="_Toc97639417" w:history="1">
        <w:r w:rsidRPr="00C51312">
          <w:rPr>
            <w:rStyle w:val="Hyperlink"/>
          </w:rPr>
          <w:t>17.4</w:t>
        </w:r>
        <w:r>
          <w:rPr>
            <w:rFonts w:asciiTheme="minorHAnsi" w:eastAsiaTheme="minorEastAsia" w:hAnsiTheme="minorHAnsi" w:cstheme="minorBidi"/>
            <w:szCs w:val="22"/>
            <w:lang w:eastAsia="en-GB"/>
          </w:rPr>
          <w:tab/>
        </w:r>
        <w:r w:rsidRPr="00C51312">
          <w:rPr>
            <w:rStyle w:val="Hyperlink"/>
          </w:rPr>
          <w:t>SA WG4 Rel-17 CRs</w:t>
        </w:r>
        <w:r>
          <w:tab/>
        </w:r>
        <w:r>
          <w:fldChar w:fldCharType="begin" w:fldLock="1"/>
        </w:r>
        <w:r>
          <w:instrText xml:space="preserve"> PAGEREF _Toc97639417 \h </w:instrText>
        </w:r>
        <w:r>
          <w:fldChar w:fldCharType="separate"/>
        </w:r>
        <w:r>
          <w:t>160</w:t>
        </w:r>
        <w:r>
          <w:fldChar w:fldCharType="end"/>
        </w:r>
      </w:hyperlink>
    </w:p>
    <w:p w14:paraId="25ECED98" w14:textId="394BB81C"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18" w:history="1">
        <w:r w:rsidRPr="00C51312">
          <w:rPr>
            <w:rStyle w:val="Hyperlink"/>
          </w:rPr>
          <w:t>Block 5 (to approve / note Thursday 15:00 UTC)</w:t>
        </w:r>
        <w:r>
          <w:tab/>
        </w:r>
        <w:r>
          <w:fldChar w:fldCharType="begin" w:fldLock="1"/>
        </w:r>
        <w:r>
          <w:instrText xml:space="preserve"> PAGEREF _Toc97639418 \h </w:instrText>
        </w:r>
        <w:r>
          <w:fldChar w:fldCharType="separate"/>
        </w:r>
        <w:r>
          <w:t>160</w:t>
        </w:r>
        <w:r>
          <w:fldChar w:fldCharType="end"/>
        </w:r>
      </w:hyperlink>
    </w:p>
    <w:p w14:paraId="0D63AEE6" w14:textId="03CBF36F" w:rsidR="00DE7085" w:rsidRDefault="00DE7085" w:rsidP="00DE7085">
      <w:pPr>
        <w:pStyle w:val="TOC1"/>
        <w:divId w:val="570233858"/>
        <w:rPr>
          <w:rFonts w:asciiTheme="minorHAnsi" w:eastAsiaTheme="minorEastAsia" w:hAnsiTheme="minorHAnsi" w:cstheme="minorBidi"/>
          <w:szCs w:val="22"/>
          <w:lang w:eastAsia="en-GB"/>
        </w:rPr>
      </w:pPr>
      <w:hyperlink w:anchor="_Toc97639419" w:history="1">
        <w:r w:rsidRPr="00C51312">
          <w:rPr>
            <w:rStyle w:val="Hyperlink"/>
          </w:rPr>
          <w:t>17.5</w:t>
        </w:r>
        <w:r>
          <w:rPr>
            <w:rFonts w:asciiTheme="minorHAnsi" w:eastAsiaTheme="minorEastAsia" w:hAnsiTheme="minorHAnsi" w:cstheme="minorBidi"/>
            <w:szCs w:val="22"/>
            <w:lang w:eastAsia="en-GB"/>
          </w:rPr>
          <w:tab/>
        </w:r>
        <w:r w:rsidRPr="00C51312">
          <w:rPr>
            <w:rStyle w:val="Hyperlink"/>
          </w:rPr>
          <w:t>SA WG5 Rel-17 CRs</w:t>
        </w:r>
        <w:r>
          <w:tab/>
        </w:r>
        <w:r>
          <w:fldChar w:fldCharType="begin" w:fldLock="1"/>
        </w:r>
        <w:r>
          <w:instrText xml:space="preserve"> PAGEREF _Toc97639419 \h </w:instrText>
        </w:r>
        <w:r>
          <w:fldChar w:fldCharType="separate"/>
        </w:r>
        <w:r>
          <w:t>162</w:t>
        </w:r>
        <w:r>
          <w:fldChar w:fldCharType="end"/>
        </w:r>
      </w:hyperlink>
    </w:p>
    <w:p w14:paraId="44395664" w14:textId="67340A9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20" w:history="1">
        <w:r w:rsidRPr="00C51312">
          <w:rPr>
            <w:rStyle w:val="Hyperlink"/>
          </w:rPr>
          <w:t>Block 5 (to approve / note Thursday 15:00 UTC)</w:t>
        </w:r>
        <w:r>
          <w:tab/>
        </w:r>
        <w:r>
          <w:fldChar w:fldCharType="begin" w:fldLock="1"/>
        </w:r>
        <w:r>
          <w:instrText xml:space="preserve"> PAGEREF _Toc97639420 \h </w:instrText>
        </w:r>
        <w:r>
          <w:fldChar w:fldCharType="separate"/>
        </w:r>
        <w:r>
          <w:t>162</w:t>
        </w:r>
        <w:r>
          <w:fldChar w:fldCharType="end"/>
        </w:r>
      </w:hyperlink>
    </w:p>
    <w:p w14:paraId="66B413F1" w14:textId="4D3236F0" w:rsidR="00DE7085" w:rsidRDefault="00DE7085" w:rsidP="00DE7085">
      <w:pPr>
        <w:pStyle w:val="TOC1"/>
        <w:divId w:val="570233858"/>
        <w:rPr>
          <w:rFonts w:asciiTheme="minorHAnsi" w:eastAsiaTheme="minorEastAsia" w:hAnsiTheme="minorHAnsi" w:cstheme="minorBidi"/>
          <w:szCs w:val="22"/>
          <w:lang w:eastAsia="en-GB"/>
        </w:rPr>
      </w:pPr>
      <w:hyperlink w:anchor="_Toc97639421" w:history="1">
        <w:r w:rsidRPr="00C51312">
          <w:rPr>
            <w:rStyle w:val="Hyperlink"/>
          </w:rPr>
          <w:t>17.6</w:t>
        </w:r>
        <w:r>
          <w:rPr>
            <w:rFonts w:asciiTheme="minorHAnsi" w:eastAsiaTheme="minorEastAsia" w:hAnsiTheme="minorHAnsi" w:cstheme="minorBidi"/>
            <w:szCs w:val="22"/>
            <w:lang w:eastAsia="en-GB"/>
          </w:rPr>
          <w:tab/>
        </w:r>
        <w:r w:rsidRPr="00C51312">
          <w:rPr>
            <w:rStyle w:val="Hyperlink"/>
          </w:rPr>
          <w:t>SA WG6 Rel-17 CRs</w:t>
        </w:r>
        <w:r>
          <w:tab/>
        </w:r>
        <w:r>
          <w:fldChar w:fldCharType="begin" w:fldLock="1"/>
        </w:r>
        <w:r>
          <w:instrText xml:space="preserve"> PAGEREF _Toc97639421 \h </w:instrText>
        </w:r>
        <w:r>
          <w:fldChar w:fldCharType="separate"/>
        </w:r>
        <w:r>
          <w:t>168</w:t>
        </w:r>
        <w:r>
          <w:fldChar w:fldCharType="end"/>
        </w:r>
      </w:hyperlink>
    </w:p>
    <w:p w14:paraId="256DE7AF" w14:textId="418B15AD"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22" w:history="1">
        <w:r w:rsidRPr="00C51312">
          <w:rPr>
            <w:rStyle w:val="Hyperlink"/>
          </w:rPr>
          <w:t>Block 5 (to approve / note Thursday 15:00 UTC)</w:t>
        </w:r>
        <w:r>
          <w:tab/>
        </w:r>
        <w:r>
          <w:fldChar w:fldCharType="begin" w:fldLock="1"/>
        </w:r>
        <w:r>
          <w:instrText xml:space="preserve"> PAGEREF _Toc97639422 \h </w:instrText>
        </w:r>
        <w:r>
          <w:fldChar w:fldCharType="separate"/>
        </w:r>
        <w:r>
          <w:t>168</w:t>
        </w:r>
        <w:r>
          <w:fldChar w:fldCharType="end"/>
        </w:r>
      </w:hyperlink>
    </w:p>
    <w:p w14:paraId="045DE3F8" w14:textId="5BC01A24" w:rsidR="00DE7085" w:rsidRDefault="00DE7085" w:rsidP="00DE7085">
      <w:pPr>
        <w:pStyle w:val="TOC1"/>
        <w:divId w:val="570233858"/>
        <w:rPr>
          <w:rFonts w:asciiTheme="minorHAnsi" w:eastAsiaTheme="minorEastAsia" w:hAnsiTheme="minorHAnsi" w:cstheme="minorBidi"/>
          <w:szCs w:val="22"/>
          <w:lang w:eastAsia="en-GB"/>
        </w:rPr>
      </w:pPr>
      <w:hyperlink w:anchor="_Toc97639423" w:history="1">
        <w:r w:rsidRPr="00C51312">
          <w:rPr>
            <w:rStyle w:val="Hyperlink"/>
          </w:rPr>
          <w:t>18</w:t>
        </w:r>
        <w:r>
          <w:rPr>
            <w:rFonts w:asciiTheme="minorHAnsi" w:eastAsiaTheme="minorEastAsia" w:hAnsiTheme="minorHAnsi" w:cstheme="minorBidi"/>
            <w:szCs w:val="22"/>
            <w:lang w:eastAsia="en-GB"/>
          </w:rPr>
          <w:tab/>
        </w:r>
        <w:r w:rsidRPr="00C51312">
          <w:rPr>
            <w:rStyle w:val="Hyperlink"/>
          </w:rPr>
          <w:t>Rel-18 CRs</w:t>
        </w:r>
        <w:r>
          <w:tab/>
        </w:r>
        <w:r>
          <w:fldChar w:fldCharType="begin" w:fldLock="1"/>
        </w:r>
        <w:r>
          <w:instrText xml:space="preserve"> PAGEREF _Toc97639423 \h </w:instrText>
        </w:r>
        <w:r>
          <w:fldChar w:fldCharType="separate"/>
        </w:r>
        <w:r>
          <w:t>171</w:t>
        </w:r>
        <w:r>
          <w:fldChar w:fldCharType="end"/>
        </w:r>
      </w:hyperlink>
    </w:p>
    <w:p w14:paraId="20FF47D5" w14:textId="57E9BF61" w:rsidR="00DE7085" w:rsidRDefault="00DE7085" w:rsidP="00DE7085">
      <w:pPr>
        <w:pStyle w:val="TOC1"/>
        <w:divId w:val="570233858"/>
        <w:rPr>
          <w:rFonts w:asciiTheme="minorHAnsi" w:eastAsiaTheme="minorEastAsia" w:hAnsiTheme="minorHAnsi" w:cstheme="minorBidi"/>
          <w:szCs w:val="22"/>
          <w:lang w:eastAsia="en-GB"/>
        </w:rPr>
      </w:pPr>
      <w:hyperlink w:anchor="_Toc97639424" w:history="1">
        <w:r w:rsidRPr="00C51312">
          <w:rPr>
            <w:rStyle w:val="Hyperlink"/>
          </w:rPr>
          <w:t>18.1</w:t>
        </w:r>
        <w:r>
          <w:rPr>
            <w:rFonts w:asciiTheme="minorHAnsi" w:eastAsiaTheme="minorEastAsia" w:hAnsiTheme="minorHAnsi" w:cstheme="minorBidi"/>
            <w:szCs w:val="22"/>
            <w:lang w:eastAsia="en-GB"/>
          </w:rPr>
          <w:tab/>
        </w:r>
        <w:r w:rsidRPr="00C51312">
          <w:rPr>
            <w:rStyle w:val="Hyperlink"/>
          </w:rPr>
          <w:t>SA WG1 Rel-18 CRs</w:t>
        </w:r>
        <w:r>
          <w:tab/>
        </w:r>
        <w:r>
          <w:fldChar w:fldCharType="begin" w:fldLock="1"/>
        </w:r>
        <w:r>
          <w:instrText xml:space="preserve"> PAGEREF _Toc97639424 \h </w:instrText>
        </w:r>
        <w:r>
          <w:fldChar w:fldCharType="separate"/>
        </w:r>
        <w:r>
          <w:t>171</w:t>
        </w:r>
        <w:r>
          <w:fldChar w:fldCharType="end"/>
        </w:r>
      </w:hyperlink>
    </w:p>
    <w:p w14:paraId="7C738CB1" w14:textId="036B29F4"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25" w:history="1">
        <w:r w:rsidRPr="00C51312">
          <w:rPr>
            <w:rStyle w:val="Hyperlink"/>
          </w:rPr>
          <w:t>Block 5 (to approve / note Thursday 15:00 UTC)</w:t>
        </w:r>
        <w:r>
          <w:tab/>
        </w:r>
        <w:r>
          <w:fldChar w:fldCharType="begin" w:fldLock="1"/>
        </w:r>
        <w:r>
          <w:instrText xml:space="preserve"> PAGEREF _Toc97639425 \h </w:instrText>
        </w:r>
        <w:r>
          <w:fldChar w:fldCharType="separate"/>
        </w:r>
        <w:r>
          <w:t>171</w:t>
        </w:r>
        <w:r>
          <w:fldChar w:fldCharType="end"/>
        </w:r>
      </w:hyperlink>
    </w:p>
    <w:p w14:paraId="77E96C17" w14:textId="5DD6260C" w:rsidR="00DE7085" w:rsidRDefault="00DE7085" w:rsidP="00DE7085">
      <w:pPr>
        <w:pStyle w:val="TOC1"/>
        <w:divId w:val="570233858"/>
        <w:rPr>
          <w:rFonts w:asciiTheme="minorHAnsi" w:eastAsiaTheme="minorEastAsia" w:hAnsiTheme="minorHAnsi" w:cstheme="minorBidi"/>
          <w:szCs w:val="22"/>
          <w:lang w:eastAsia="en-GB"/>
        </w:rPr>
      </w:pPr>
      <w:hyperlink w:anchor="_Toc97639426" w:history="1">
        <w:r w:rsidRPr="00C51312">
          <w:rPr>
            <w:rStyle w:val="Hyperlink"/>
          </w:rPr>
          <w:t>18.2</w:t>
        </w:r>
        <w:r>
          <w:rPr>
            <w:rFonts w:asciiTheme="minorHAnsi" w:eastAsiaTheme="minorEastAsia" w:hAnsiTheme="minorHAnsi" w:cstheme="minorBidi"/>
            <w:szCs w:val="22"/>
            <w:lang w:eastAsia="en-GB"/>
          </w:rPr>
          <w:tab/>
        </w:r>
        <w:r w:rsidRPr="00C51312">
          <w:rPr>
            <w:rStyle w:val="Hyperlink"/>
          </w:rPr>
          <w:t>SA WG2 Rel-18 CRs</w:t>
        </w:r>
        <w:r>
          <w:tab/>
        </w:r>
        <w:r>
          <w:fldChar w:fldCharType="begin" w:fldLock="1"/>
        </w:r>
        <w:r>
          <w:instrText xml:space="preserve"> PAGEREF _Toc97639426 \h </w:instrText>
        </w:r>
        <w:r>
          <w:fldChar w:fldCharType="separate"/>
        </w:r>
        <w:r>
          <w:t>175</w:t>
        </w:r>
        <w:r>
          <w:fldChar w:fldCharType="end"/>
        </w:r>
      </w:hyperlink>
    </w:p>
    <w:p w14:paraId="50E4B00E" w14:textId="21C1C2AE"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27" w:history="1">
        <w:r w:rsidRPr="00C51312">
          <w:rPr>
            <w:rStyle w:val="Hyperlink"/>
          </w:rPr>
          <w:t>Block 5 (to approve / note Thursday 15:00 UTC)</w:t>
        </w:r>
        <w:r>
          <w:tab/>
        </w:r>
        <w:r>
          <w:fldChar w:fldCharType="begin" w:fldLock="1"/>
        </w:r>
        <w:r>
          <w:instrText xml:space="preserve"> PAGEREF _Toc97639427 \h </w:instrText>
        </w:r>
        <w:r>
          <w:fldChar w:fldCharType="separate"/>
        </w:r>
        <w:r>
          <w:t>175</w:t>
        </w:r>
        <w:r>
          <w:fldChar w:fldCharType="end"/>
        </w:r>
      </w:hyperlink>
    </w:p>
    <w:p w14:paraId="7042F31B" w14:textId="7F5C4D96" w:rsidR="00DE7085" w:rsidRDefault="00DE7085" w:rsidP="00DE7085">
      <w:pPr>
        <w:pStyle w:val="TOC1"/>
        <w:divId w:val="570233858"/>
        <w:rPr>
          <w:rFonts w:asciiTheme="minorHAnsi" w:eastAsiaTheme="minorEastAsia" w:hAnsiTheme="minorHAnsi" w:cstheme="minorBidi"/>
          <w:szCs w:val="22"/>
          <w:lang w:eastAsia="en-GB"/>
        </w:rPr>
      </w:pPr>
      <w:hyperlink w:anchor="_Toc97639428" w:history="1">
        <w:r w:rsidRPr="00C51312">
          <w:rPr>
            <w:rStyle w:val="Hyperlink"/>
          </w:rPr>
          <w:t>18.3</w:t>
        </w:r>
        <w:r>
          <w:rPr>
            <w:rFonts w:asciiTheme="minorHAnsi" w:eastAsiaTheme="minorEastAsia" w:hAnsiTheme="minorHAnsi" w:cstheme="minorBidi"/>
            <w:szCs w:val="22"/>
            <w:lang w:eastAsia="en-GB"/>
          </w:rPr>
          <w:tab/>
        </w:r>
        <w:r w:rsidRPr="00C51312">
          <w:rPr>
            <w:rStyle w:val="Hyperlink"/>
          </w:rPr>
          <w:t>SA WG3 and SA WG3 LI Rel-18 CRs</w:t>
        </w:r>
        <w:r>
          <w:tab/>
        </w:r>
        <w:r>
          <w:fldChar w:fldCharType="begin" w:fldLock="1"/>
        </w:r>
        <w:r>
          <w:instrText xml:space="preserve"> PAGEREF _Toc97639428 \h </w:instrText>
        </w:r>
        <w:r>
          <w:fldChar w:fldCharType="separate"/>
        </w:r>
        <w:r>
          <w:t>175</w:t>
        </w:r>
        <w:r>
          <w:fldChar w:fldCharType="end"/>
        </w:r>
      </w:hyperlink>
    </w:p>
    <w:p w14:paraId="537553D6" w14:textId="7F932A5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29" w:history="1">
        <w:r w:rsidRPr="00C51312">
          <w:rPr>
            <w:rStyle w:val="Hyperlink"/>
          </w:rPr>
          <w:t>Block 5 (to approve / note Thursday 15:00 UTC)</w:t>
        </w:r>
        <w:r>
          <w:tab/>
        </w:r>
        <w:r>
          <w:fldChar w:fldCharType="begin" w:fldLock="1"/>
        </w:r>
        <w:r>
          <w:instrText xml:space="preserve"> PAGEREF _Toc97639429 \h </w:instrText>
        </w:r>
        <w:r>
          <w:fldChar w:fldCharType="separate"/>
        </w:r>
        <w:r>
          <w:t>175</w:t>
        </w:r>
        <w:r>
          <w:fldChar w:fldCharType="end"/>
        </w:r>
      </w:hyperlink>
    </w:p>
    <w:p w14:paraId="571E0A7D" w14:textId="35335D50" w:rsidR="00DE7085" w:rsidRDefault="00DE7085" w:rsidP="00DE7085">
      <w:pPr>
        <w:pStyle w:val="TOC1"/>
        <w:divId w:val="570233858"/>
        <w:rPr>
          <w:rFonts w:asciiTheme="minorHAnsi" w:eastAsiaTheme="minorEastAsia" w:hAnsiTheme="minorHAnsi" w:cstheme="minorBidi"/>
          <w:szCs w:val="22"/>
          <w:lang w:eastAsia="en-GB"/>
        </w:rPr>
      </w:pPr>
      <w:hyperlink w:anchor="_Toc97639430" w:history="1">
        <w:r w:rsidRPr="00C51312">
          <w:rPr>
            <w:rStyle w:val="Hyperlink"/>
          </w:rPr>
          <w:t>18.4</w:t>
        </w:r>
        <w:r>
          <w:rPr>
            <w:rFonts w:asciiTheme="minorHAnsi" w:eastAsiaTheme="minorEastAsia" w:hAnsiTheme="minorHAnsi" w:cstheme="minorBidi"/>
            <w:szCs w:val="22"/>
            <w:lang w:eastAsia="en-GB"/>
          </w:rPr>
          <w:tab/>
        </w:r>
        <w:r w:rsidRPr="00C51312">
          <w:rPr>
            <w:rStyle w:val="Hyperlink"/>
          </w:rPr>
          <w:t>SA WG4 Rel-18 CRs</w:t>
        </w:r>
        <w:r>
          <w:tab/>
        </w:r>
        <w:r>
          <w:fldChar w:fldCharType="begin" w:fldLock="1"/>
        </w:r>
        <w:r>
          <w:instrText xml:space="preserve"> PAGEREF _Toc97639430 \h </w:instrText>
        </w:r>
        <w:r>
          <w:fldChar w:fldCharType="separate"/>
        </w:r>
        <w:r>
          <w:t>175</w:t>
        </w:r>
        <w:r>
          <w:fldChar w:fldCharType="end"/>
        </w:r>
      </w:hyperlink>
    </w:p>
    <w:p w14:paraId="36853DC5" w14:textId="7EED91F5"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31" w:history="1">
        <w:r w:rsidRPr="00C51312">
          <w:rPr>
            <w:rStyle w:val="Hyperlink"/>
          </w:rPr>
          <w:t>Block 5 (to approve / note Thursday 15:00 UTC)</w:t>
        </w:r>
        <w:r>
          <w:tab/>
        </w:r>
        <w:r>
          <w:fldChar w:fldCharType="begin" w:fldLock="1"/>
        </w:r>
        <w:r>
          <w:instrText xml:space="preserve"> PAGEREF _Toc97639431 \h </w:instrText>
        </w:r>
        <w:r>
          <w:fldChar w:fldCharType="separate"/>
        </w:r>
        <w:r>
          <w:t>175</w:t>
        </w:r>
        <w:r>
          <w:fldChar w:fldCharType="end"/>
        </w:r>
      </w:hyperlink>
    </w:p>
    <w:p w14:paraId="309F78AC" w14:textId="024B0392" w:rsidR="00DE7085" w:rsidRDefault="00DE7085" w:rsidP="00DE7085">
      <w:pPr>
        <w:pStyle w:val="TOC1"/>
        <w:divId w:val="570233858"/>
        <w:rPr>
          <w:rFonts w:asciiTheme="minorHAnsi" w:eastAsiaTheme="minorEastAsia" w:hAnsiTheme="minorHAnsi" w:cstheme="minorBidi"/>
          <w:szCs w:val="22"/>
          <w:lang w:eastAsia="en-GB"/>
        </w:rPr>
      </w:pPr>
      <w:hyperlink w:anchor="_Toc97639432" w:history="1">
        <w:r w:rsidRPr="00C51312">
          <w:rPr>
            <w:rStyle w:val="Hyperlink"/>
          </w:rPr>
          <w:t>18.5</w:t>
        </w:r>
        <w:r>
          <w:rPr>
            <w:rFonts w:asciiTheme="minorHAnsi" w:eastAsiaTheme="minorEastAsia" w:hAnsiTheme="minorHAnsi" w:cstheme="minorBidi"/>
            <w:szCs w:val="22"/>
            <w:lang w:eastAsia="en-GB"/>
          </w:rPr>
          <w:tab/>
        </w:r>
        <w:r w:rsidRPr="00C51312">
          <w:rPr>
            <w:rStyle w:val="Hyperlink"/>
          </w:rPr>
          <w:t>SA WG5 Rel-18 CRs</w:t>
        </w:r>
        <w:r>
          <w:tab/>
        </w:r>
        <w:r>
          <w:fldChar w:fldCharType="begin" w:fldLock="1"/>
        </w:r>
        <w:r>
          <w:instrText xml:space="preserve"> PAGEREF _Toc97639432 \h </w:instrText>
        </w:r>
        <w:r>
          <w:fldChar w:fldCharType="separate"/>
        </w:r>
        <w:r>
          <w:t>175</w:t>
        </w:r>
        <w:r>
          <w:fldChar w:fldCharType="end"/>
        </w:r>
      </w:hyperlink>
    </w:p>
    <w:p w14:paraId="70E52A9C" w14:textId="5A6516BA"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33" w:history="1">
        <w:r w:rsidRPr="00C51312">
          <w:rPr>
            <w:rStyle w:val="Hyperlink"/>
          </w:rPr>
          <w:t>Block 5 (to approve / note Thursday 15:00 UTC)</w:t>
        </w:r>
        <w:r>
          <w:tab/>
        </w:r>
        <w:r>
          <w:fldChar w:fldCharType="begin" w:fldLock="1"/>
        </w:r>
        <w:r>
          <w:instrText xml:space="preserve"> PAGEREF _Toc97639433 \h </w:instrText>
        </w:r>
        <w:r>
          <w:fldChar w:fldCharType="separate"/>
        </w:r>
        <w:r>
          <w:t>175</w:t>
        </w:r>
        <w:r>
          <w:fldChar w:fldCharType="end"/>
        </w:r>
      </w:hyperlink>
    </w:p>
    <w:p w14:paraId="22A0917E" w14:textId="5AFF6FF5" w:rsidR="00DE7085" w:rsidRDefault="00DE7085" w:rsidP="00DE7085">
      <w:pPr>
        <w:pStyle w:val="TOC1"/>
        <w:divId w:val="570233858"/>
        <w:rPr>
          <w:rFonts w:asciiTheme="minorHAnsi" w:eastAsiaTheme="minorEastAsia" w:hAnsiTheme="minorHAnsi" w:cstheme="minorBidi"/>
          <w:szCs w:val="22"/>
          <w:lang w:eastAsia="en-GB"/>
        </w:rPr>
      </w:pPr>
      <w:hyperlink w:anchor="_Toc97639434" w:history="1">
        <w:r w:rsidRPr="00C51312">
          <w:rPr>
            <w:rStyle w:val="Hyperlink"/>
          </w:rPr>
          <w:t>18.6</w:t>
        </w:r>
        <w:r>
          <w:rPr>
            <w:rFonts w:asciiTheme="minorHAnsi" w:eastAsiaTheme="minorEastAsia" w:hAnsiTheme="minorHAnsi" w:cstheme="minorBidi"/>
            <w:szCs w:val="22"/>
            <w:lang w:eastAsia="en-GB"/>
          </w:rPr>
          <w:tab/>
        </w:r>
        <w:r w:rsidRPr="00C51312">
          <w:rPr>
            <w:rStyle w:val="Hyperlink"/>
          </w:rPr>
          <w:t>SA WG6 Rel-18 CRs</w:t>
        </w:r>
        <w:r>
          <w:tab/>
        </w:r>
        <w:r>
          <w:fldChar w:fldCharType="begin" w:fldLock="1"/>
        </w:r>
        <w:r>
          <w:instrText xml:space="preserve"> PAGEREF _Toc97639434 \h </w:instrText>
        </w:r>
        <w:r>
          <w:fldChar w:fldCharType="separate"/>
        </w:r>
        <w:r>
          <w:t>175</w:t>
        </w:r>
        <w:r>
          <w:fldChar w:fldCharType="end"/>
        </w:r>
      </w:hyperlink>
    </w:p>
    <w:p w14:paraId="04FA5B21" w14:textId="12489FB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35" w:history="1">
        <w:r w:rsidRPr="00C51312">
          <w:rPr>
            <w:rStyle w:val="Hyperlink"/>
          </w:rPr>
          <w:t>Block 5 (to approve / note Thursday 15:00 UTC)</w:t>
        </w:r>
        <w:r>
          <w:tab/>
        </w:r>
        <w:r>
          <w:fldChar w:fldCharType="begin" w:fldLock="1"/>
        </w:r>
        <w:r>
          <w:instrText xml:space="preserve"> PAGEREF _Toc97639435 \h </w:instrText>
        </w:r>
        <w:r>
          <w:fldChar w:fldCharType="separate"/>
        </w:r>
        <w:r>
          <w:t>175</w:t>
        </w:r>
        <w:r>
          <w:fldChar w:fldCharType="end"/>
        </w:r>
      </w:hyperlink>
    </w:p>
    <w:p w14:paraId="1386B7FD" w14:textId="17A1FEEF" w:rsidR="00DE7085" w:rsidRDefault="00DE7085" w:rsidP="00DE7085">
      <w:pPr>
        <w:pStyle w:val="TOC1"/>
        <w:divId w:val="570233858"/>
        <w:rPr>
          <w:rFonts w:asciiTheme="minorHAnsi" w:eastAsiaTheme="minorEastAsia" w:hAnsiTheme="minorHAnsi" w:cstheme="minorBidi"/>
          <w:szCs w:val="22"/>
          <w:lang w:eastAsia="en-GB"/>
        </w:rPr>
      </w:pPr>
      <w:hyperlink w:anchor="_Toc97639436" w:history="1">
        <w:r w:rsidRPr="00C51312">
          <w:rPr>
            <w:rStyle w:val="Hyperlink"/>
          </w:rPr>
          <w:t>19</w:t>
        </w:r>
        <w:r>
          <w:rPr>
            <w:rFonts w:asciiTheme="minorHAnsi" w:eastAsiaTheme="minorEastAsia" w:hAnsiTheme="minorHAnsi" w:cstheme="minorBidi"/>
            <w:szCs w:val="22"/>
            <w:lang w:eastAsia="en-GB"/>
          </w:rPr>
          <w:tab/>
        </w:r>
        <w:r w:rsidRPr="00C51312">
          <w:rPr>
            <w:rStyle w:val="Hyperlink"/>
          </w:rPr>
          <w:t>Rel-19 CRs</w:t>
        </w:r>
        <w:r>
          <w:tab/>
        </w:r>
        <w:r>
          <w:fldChar w:fldCharType="begin" w:fldLock="1"/>
        </w:r>
        <w:r>
          <w:instrText xml:space="preserve"> PAGEREF _Toc97639436 \h </w:instrText>
        </w:r>
        <w:r>
          <w:fldChar w:fldCharType="separate"/>
        </w:r>
        <w:r>
          <w:t>176</w:t>
        </w:r>
        <w:r>
          <w:fldChar w:fldCharType="end"/>
        </w:r>
      </w:hyperlink>
    </w:p>
    <w:p w14:paraId="324D24D3" w14:textId="36EDC8CD"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37" w:history="1">
        <w:r w:rsidRPr="00C51312">
          <w:rPr>
            <w:rStyle w:val="Hyperlink"/>
          </w:rPr>
          <w:t>Block 5 (to approve / note Thursday 15:00 UTC)</w:t>
        </w:r>
        <w:r>
          <w:tab/>
        </w:r>
        <w:r>
          <w:fldChar w:fldCharType="begin" w:fldLock="1"/>
        </w:r>
        <w:r>
          <w:instrText xml:space="preserve"> PAGEREF _Toc97639437 \h </w:instrText>
        </w:r>
        <w:r>
          <w:fldChar w:fldCharType="separate"/>
        </w:r>
        <w:r>
          <w:t>176</w:t>
        </w:r>
        <w:r>
          <w:fldChar w:fldCharType="end"/>
        </w:r>
      </w:hyperlink>
    </w:p>
    <w:p w14:paraId="548A8A2B" w14:textId="724C5617" w:rsidR="00DE7085" w:rsidRDefault="00DE7085" w:rsidP="00DE7085">
      <w:pPr>
        <w:pStyle w:val="TOC1"/>
        <w:divId w:val="570233858"/>
        <w:rPr>
          <w:rFonts w:asciiTheme="minorHAnsi" w:eastAsiaTheme="minorEastAsia" w:hAnsiTheme="minorHAnsi" w:cstheme="minorBidi"/>
          <w:szCs w:val="22"/>
          <w:lang w:eastAsia="en-GB"/>
        </w:rPr>
      </w:pPr>
      <w:hyperlink w:anchor="_Toc97639438" w:history="1">
        <w:r w:rsidRPr="00C51312">
          <w:rPr>
            <w:rStyle w:val="Hyperlink"/>
          </w:rPr>
          <w:t>20</w:t>
        </w:r>
        <w:r>
          <w:rPr>
            <w:rFonts w:asciiTheme="minorHAnsi" w:eastAsiaTheme="minorEastAsia" w:hAnsiTheme="minorHAnsi" w:cstheme="minorBidi"/>
            <w:szCs w:val="22"/>
            <w:lang w:eastAsia="en-GB"/>
          </w:rPr>
          <w:tab/>
        </w:r>
        <w:r w:rsidRPr="00C51312">
          <w:rPr>
            <w:rStyle w:val="Hyperlink"/>
          </w:rPr>
          <w:t>CRs related to Study Items</w:t>
        </w:r>
        <w:r>
          <w:tab/>
        </w:r>
        <w:r>
          <w:fldChar w:fldCharType="begin" w:fldLock="1"/>
        </w:r>
        <w:r>
          <w:instrText xml:space="preserve"> PAGEREF _Toc97639438 \h </w:instrText>
        </w:r>
        <w:r>
          <w:fldChar w:fldCharType="separate"/>
        </w:r>
        <w:r>
          <w:t>176</w:t>
        </w:r>
        <w:r>
          <w:fldChar w:fldCharType="end"/>
        </w:r>
      </w:hyperlink>
    </w:p>
    <w:p w14:paraId="61E37374" w14:textId="78BE6616"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39" w:history="1">
        <w:r w:rsidRPr="00C51312">
          <w:rPr>
            <w:rStyle w:val="Hyperlink"/>
          </w:rPr>
          <w:t>Block 6 (to approve / endorse / note Thursday 15:00 UTC)</w:t>
        </w:r>
        <w:r>
          <w:tab/>
        </w:r>
        <w:r>
          <w:fldChar w:fldCharType="begin" w:fldLock="1"/>
        </w:r>
        <w:r>
          <w:instrText xml:space="preserve"> PAGEREF _Toc97639439 \h </w:instrText>
        </w:r>
        <w:r>
          <w:fldChar w:fldCharType="separate"/>
        </w:r>
        <w:r>
          <w:t>176</w:t>
        </w:r>
        <w:r>
          <w:fldChar w:fldCharType="end"/>
        </w:r>
      </w:hyperlink>
    </w:p>
    <w:p w14:paraId="6DD10F31" w14:textId="3679CD79" w:rsidR="00DE7085" w:rsidRDefault="00DE7085" w:rsidP="00DE7085">
      <w:pPr>
        <w:pStyle w:val="TOC1"/>
        <w:divId w:val="570233858"/>
        <w:rPr>
          <w:rFonts w:asciiTheme="minorHAnsi" w:eastAsiaTheme="minorEastAsia" w:hAnsiTheme="minorHAnsi" w:cstheme="minorBidi"/>
          <w:szCs w:val="22"/>
          <w:lang w:eastAsia="en-GB"/>
        </w:rPr>
      </w:pPr>
      <w:hyperlink w:anchor="_Toc97639440" w:history="1">
        <w:r w:rsidRPr="00C51312">
          <w:rPr>
            <w:rStyle w:val="Hyperlink"/>
          </w:rPr>
          <w:t>21</w:t>
        </w:r>
        <w:r>
          <w:rPr>
            <w:rFonts w:asciiTheme="minorHAnsi" w:eastAsiaTheme="minorEastAsia" w:hAnsiTheme="minorHAnsi" w:cstheme="minorBidi"/>
            <w:szCs w:val="22"/>
            <w:lang w:eastAsia="en-GB"/>
          </w:rPr>
          <w:tab/>
        </w:r>
        <w:r w:rsidRPr="00C51312">
          <w:rPr>
            <w:rStyle w:val="Hyperlink"/>
          </w:rPr>
          <w:t>Project Management &amp; TSG SA owned specifications</w:t>
        </w:r>
        <w:r>
          <w:tab/>
        </w:r>
        <w:r>
          <w:fldChar w:fldCharType="begin" w:fldLock="1"/>
        </w:r>
        <w:r>
          <w:instrText xml:space="preserve"> PAGEREF _Toc97639440 \h </w:instrText>
        </w:r>
        <w:r>
          <w:fldChar w:fldCharType="separate"/>
        </w:r>
        <w:r>
          <w:t>176</w:t>
        </w:r>
        <w:r>
          <w:fldChar w:fldCharType="end"/>
        </w:r>
      </w:hyperlink>
    </w:p>
    <w:p w14:paraId="0840B3C7" w14:textId="769ED1D6" w:rsidR="00DE7085" w:rsidRDefault="00DE7085" w:rsidP="00DE7085">
      <w:pPr>
        <w:pStyle w:val="TOC1"/>
        <w:divId w:val="570233858"/>
        <w:rPr>
          <w:rFonts w:asciiTheme="minorHAnsi" w:eastAsiaTheme="minorEastAsia" w:hAnsiTheme="minorHAnsi" w:cstheme="minorBidi"/>
          <w:szCs w:val="22"/>
          <w:lang w:eastAsia="en-GB"/>
        </w:rPr>
      </w:pPr>
      <w:hyperlink w:anchor="_Toc97639441" w:history="1">
        <w:r w:rsidRPr="00C51312">
          <w:rPr>
            <w:rStyle w:val="Hyperlink"/>
          </w:rPr>
          <w:t>21.1</w:t>
        </w:r>
        <w:r>
          <w:rPr>
            <w:rFonts w:asciiTheme="minorHAnsi" w:eastAsiaTheme="minorEastAsia" w:hAnsiTheme="minorHAnsi" w:cstheme="minorBidi"/>
            <w:szCs w:val="22"/>
            <w:lang w:eastAsia="en-GB"/>
          </w:rPr>
          <w:tab/>
        </w:r>
        <w:r w:rsidRPr="00C51312">
          <w:rPr>
            <w:rStyle w:val="Hyperlink"/>
          </w:rPr>
          <w:t>General project management issues</w:t>
        </w:r>
        <w:r>
          <w:tab/>
        </w:r>
        <w:r>
          <w:fldChar w:fldCharType="begin" w:fldLock="1"/>
        </w:r>
        <w:r>
          <w:instrText xml:space="preserve"> PAGEREF _Toc97639441 \h </w:instrText>
        </w:r>
        <w:r>
          <w:fldChar w:fldCharType="separate"/>
        </w:r>
        <w:r>
          <w:t>176</w:t>
        </w:r>
        <w:r>
          <w:fldChar w:fldCharType="end"/>
        </w:r>
      </w:hyperlink>
    </w:p>
    <w:p w14:paraId="353D9F34" w14:textId="63900D26"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42" w:history="1">
        <w:r w:rsidRPr="00C51312">
          <w:rPr>
            <w:rStyle w:val="Hyperlink"/>
          </w:rPr>
          <w:t>Block 6 (to approve / endorse / note Thursday 15:00 UTC)</w:t>
        </w:r>
        <w:r>
          <w:tab/>
        </w:r>
        <w:r>
          <w:fldChar w:fldCharType="begin" w:fldLock="1"/>
        </w:r>
        <w:r>
          <w:instrText xml:space="preserve"> PAGEREF _Toc97639442 \h </w:instrText>
        </w:r>
        <w:r>
          <w:fldChar w:fldCharType="separate"/>
        </w:r>
        <w:r>
          <w:t>176</w:t>
        </w:r>
        <w:r>
          <w:fldChar w:fldCharType="end"/>
        </w:r>
      </w:hyperlink>
    </w:p>
    <w:p w14:paraId="1811536D" w14:textId="3A3758B5" w:rsidR="00DE7085" w:rsidRDefault="00DE7085" w:rsidP="00DE7085">
      <w:pPr>
        <w:pStyle w:val="TOC1"/>
        <w:divId w:val="570233858"/>
        <w:rPr>
          <w:rFonts w:asciiTheme="minorHAnsi" w:eastAsiaTheme="minorEastAsia" w:hAnsiTheme="minorHAnsi" w:cstheme="minorBidi"/>
          <w:szCs w:val="22"/>
          <w:lang w:eastAsia="en-GB"/>
        </w:rPr>
      </w:pPr>
      <w:hyperlink w:anchor="_Toc97639443" w:history="1">
        <w:r w:rsidRPr="00C51312">
          <w:rPr>
            <w:rStyle w:val="Hyperlink"/>
          </w:rPr>
          <w:t>21.2</w:t>
        </w:r>
        <w:r>
          <w:rPr>
            <w:rFonts w:asciiTheme="minorHAnsi" w:eastAsiaTheme="minorEastAsia" w:hAnsiTheme="minorHAnsi" w:cstheme="minorBidi"/>
            <w:szCs w:val="22"/>
            <w:lang w:eastAsia="en-GB"/>
          </w:rPr>
          <w:tab/>
        </w:r>
        <w:r w:rsidRPr="00C51312">
          <w:rPr>
            <w:rStyle w:val="Hyperlink"/>
          </w:rPr>
          <w:t>E-Meeting Procedures (TSG SA, SA WGs)</w:t>
        </w:r>
        <w:r>
          <w:tab/>
        </w:r>
        <w:r>
          <w:fldChar w:fldCharType="begin" w:fldLock="1"/>
        </w:r>
        <w:r>
          <w:instrText xml:space="preserve"> PAGEREF _Toc97639443 \h </w:instrText>
        </w:r>
        <w:r>
          <w:fldChar w:fldCharType="separate"/>
        </w:r>
        <w:r>
          <w:t>176</w:t>
        </w:r>
        <w:r>
          <w:fldChar w:fldCharType="end"/>
        </w:r>
      </w:hyperlink>
    </w:p>
    <w:p w14:paraId="6BBA45A7" w14:textId="38D8E10E"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44" w:history="1">
        <w:r w:rsidRPr="00C51312">
          <w:rPr>
            <w:rStyle w:val="Hyperlink"/>
          </w:rPr>
          <w:t>Block 6 (to approve / endorse / note Thursday 15:00 UTC)</w:t>
        </w:r>
        <w:r>
          <w:tab/>
        </w:r>
        <w:r>
          <w:fldChar w:fldCharType="begin" w:fldLock="1"/>
        </w:r>
        <w:r>
          <w:instrText xml:space="preserve"> PAGEREF _Toc97639444 \h </w:instrText>
        </w:r>
        <w:r>
          <w:fldChar w:fldCharType="separate"/>
        </w:r>
        <w:r>
          <w:t>176</w:t>
        </w:r>
        <w:r>
          <w:fldChar w:fldCharType="end"/>
        </w:r>
      </w:hyperlink>
    </w:p>
    <w:p w14:paraId="640EF554" w14:textId="71AE25FD" w:rsidR="00DE7085" w:rsidRDefault="00DE7085" w:rsidP="00DE7085">
      <w:pPr>
        <w:pStyle w:val="TOC1"/>
        <w:divId w:val="570233858"/>
        <w:rPr>
          <w:rFonts w:asciiTheme="minorHAnsi" w:eastAsiaTheme="minorEastAsia" w:hAnsiTheme="minorHAnsi" w:cstheme="minorBidi"/>
          <w:szCs w:val="22"/>
          <w:lang w:eastAsia="en-GB"/>
        </w:rPr>
      </w:pPr>
      <w:hyperlink w:anchor="_Toc97639445" w:history="1">
        <w:r w:rsidRPr="00C51312">
          <w:rPr>
            <w:rStyle w:val="Hyperlink"/>
          </w:rPr>
          <w:t>21.3</w:t>
        </w:r>
        <w:r>
          <w:rPr>
            <w:rFonts w:asciiTheme="minorHAnsi" w:eastAsiaTheme="minorEastAsia" w:hAnsiTheme="minorHAnsi" w:cstheme="minorBidi"/>
            <w:szCs w:val="22"/>
            <w:lang w:eastAsia="en-GB"/>
          </w:rPr>
          <w:tab/>
        </w:r>
        <w:r w:rsidRPr="00C51312">
          <w:rPr>
            <w:rStyle w:val="Hyperlink"/>
          </w:rPr>
          <w:t>Review of the work plan</w:t>
        </w:r>
        <w:r>
          <w:tab/>
        </w:r>
        <w:r>
          <w:fldChar w:fldCharType="begin" w:fldLock="1"/>
        </w:r>
        <w:r>
          <w:instrText xml:space="preserve"> PAGEREF _Toc97639445 \h </w:instrText>
        </w:r>
        <w:r>
          <w:fldChar w:fldCharType="separate"/>
        </w:r>
        <w:r>
          <w:t>176</w:t>
        </w:r>
        <w:r>
          <w:fldChar w:fldCharType="end"/>
        </w:r>
      </w:hyperlink>
    </w:p>
    <w:p w14:paraId="2CE67374" w14:textId="2AD8F51C"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46" w:history="1">
        <w:r w:rsidRPr="00C51312">
          <w:rPr>
            <w:rStyle w:val="Hyperlink"/>
          </w:rPr>
          <w:t>Block 6 (to approve / endorse / note Thursday 15:00 UTC)</w:t>
        </w:r>
        <w:r>
          <w:tab/>
        </w:r>
        <w:r>
          <w:fldChar w:fldCharType="begin" w:fldLock="1"/>
        </w:r>
        <w:r>
          <w:instrText xml:space="preserve"> PAGEREF _Toc97639446 \h </w:instrText>
        </w:r>
        <w:r>
          <w:fldChar w:fldCharType="separate"/>
        </w:r>
        <w:r>
          <w:t>177</w:t>
        </w:r>
        <w:r>
          <w:fldChar w:fldCharType="end"/>
        </w:r>
      </w:hyperlink>
    </w:p>
    <w:p w14:paraId="1FE7FE1D" w14:textId="0E4DD523" w:rsidR="00DE7085" w:rsidRDefault="00DE7085" w:rsidP="00DE7085">
      <w:pPr>
        <w:pStyle w:val="TOC1"/>
        <w:divId w:val="570233858"/>
        <w:rPr>
          <w:rFonts w:asciiTheme="minorHAnsi" w:eastAsiaTheme="minorEastAsia" w:hAnsiTheme="minorHAnsi" w:cstheme="minorBidi"/>
          <w:szCs w:val="22"/>
          <w:lang w:eastAsia="en-GB"/>
        </w:rPr>
      </w:pPr>
      <w:hyperlink w:anchor="_Toc97639447" w:history="1">
        <w:r w:rsidRPr="00C51312">
          <w:rPr>
            <w:rStyle w:val="Hyperlink"/>
          </w:rPr>
          <w:t>21.4</w:t>
        </w:r>
        <w:r>
          <w:rPr>
            <w:rFonts w:asciiTheme="minorHAnsi" w:eastAsiaTheme="minorEastAsia" w:hAnsiTheme="minorHAnsi" w:cstheme="minorBidi"/>
            <w:szCs w:val="22"/>
            <w:lang w:eastAsia="en-GB"/>
          </w:rPr>
          <w:tab/>
        </w:r>
        <w:r w:rsidRPr="00C51312">
          <w:rPr>
            <w:rStyle w:val="Hyperlink"/>
          </w:rPr>
          <w:t>Specification Status</w:t>
        </w:r>
        <w:r>
          <w:tab/>
        </w:r>
        <w:r>
          <w:fldChar w:fldCharType="begin" w:fldLock="1"/>
        </w:r>
        <w:r>
          <w:instrText xml:space="preserve"> PAGEREF _Toc97639447 \h </w:instrText>
        </w:r>
        <w:r>
          <w:fldChar w:fldCharType="separate"/>
        </w:r>
        <w:r>
          <w:t>177</w:t>
        </w:r>
        <w:r>
          <w:fldChar w:fldCharType="end"/>
        </w:r>
      </w:hyperlink>
    </w:p>
    <w:p w14:paraId="220C5144" w14:textId="5D41C493"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48" w:history="1">
        <w:r w:rsidRPr="00C51312">
          <w:rPr>
            <w:rStyle w:val="Hyperlink"/>
          </w:rPr>
          <w:t>Block 6 (to approve / endorse / note Thursday 15:00 UTC)</w:t>
        </w:r>
        <w:r>
          <w:tab/>
        </w:r>
        <w:r>
          <w:fldChar w:fldCharType="begin" w:fldLock="1"/>
        </w:r>
        <w:r>
          <w:instrText xml:space="preserve"> PAGEREF _Toc97639448 \h </w:instrText>
        </w:r>
        <w:r>
          <w:fldChar w:fldCharType="separate"/>
        </w:r>
        <w:r>
          <w:t>177</w:t>
        </w:r>
        <w:r>
          <w:fldChar w:fldCharType="end"/>
        </w:r>
      </w:hyperlink>
    </w:p>
    <w:p w14:paraId="4D96500E" w14:textId="2DFFA903" w:rsidR="00DE7085" w:rsidRDefault="00DE7085" w:rsidP="00DE7085">
      <w:pPr>
        <w:pStyle w:val="TOC1"/>
        <w:divId w:val="570233858"/>
        <w:rPr>
          <w:rFonts w:asciiTheme="minorHAnsi" w:eastAsiaTheme="minorEastAsia" w:hAnsiTheme="minorHAnsi" w:cstheme="minorBidi"/>
          <w:szCs w:val="22"/>
          <w:lang w:eastAsia="en-GB"/>
        </w:rPr>
      </w:pPr>
      <w:hyperlink w:anchor="_Toc97639449" w:history="1">
        <w:r w:rsidRPr="00C51312">
          <w:rPr>
            <w:rStyle w:val="Hyperlink"/>
          </w:rPr>
          <w:t>21.5</w:t>
        </w:r>
        <w:r>
          <w:rPr>
            <w:rFonts w:asciiTheme="minorHAnsi" w:eastAsiaTheme="minorEastAsia" w:hAnsiTheme="minorHAnsi" w:cstheme="minorBidi"/>
            <w:szCs w:val="22"/>
            <w:lang w:eastAsia="en-GB"/>
          </w:rPr>
          <w:tab/>
        </w:r>
        <w:r w:rsidRPr="00C51312">
          <w:rPr>
            <w:rStyle w:val="Hyperlink"/>
          </w:rPr>
          <w:t>Work Item Summaries for TR 21.91x</w:t>
        </w:r>
        <w:r>
          <w:tab/>
        </w:r>
        <w:r>
          <w:fldChar w:fldCharType="begin" w:fldLock="1"/>
        </w:r>
        <w:r>
          <w:instrText xml:space="preserve"> PAGEREF _Toc97639449 \h </w:instrText>
        </w:r>
        <w:r>
          <w:fldChar w:fldCharType="separate"/>
        </w:r>
        <w:r>
          <w:t>177</w:t>
        </w:r>
        <w:r>
          <w:fldChar w:fldCharType="end"/>
        </w:r>
      </w:hyperlink>
    </w:p>
    <w:p w14:paraId="1A8A0553" w14:textId="6F17C5AB"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50" w:history="1">
        <w:r w:rsidRPr="00C51312">
          <w:rPr>
            <w:rStyle w:val="Hyperlink"/>
          </w:rPr>
          <w:t>Block 6 (to approve / endorse / note Thursday 15:00 UTC)</w:t>
        </w:r>
        <w:r>
          <w:tab/>
        </w:r>
        <w:r>
          <w:fldChar w:fldCharType="begin" w:fldLock="1"/>
        </w:r>
        <w:r>
          <w:instrText xml:space="preserve"> PAGEREF _Toc97639450 \h </w:instrText>
        </w:r>
        <w:r>
          <w:fldChar w:fldCharType="separate"/>
        </w:r>
        <w:r>
          <w:t>177</w:t>
        </w:r>
        <w:r>
          <w:fldChar w:fldCharType="end"/>
        </w:r>
      </w:hyperlink>
    </w:p>
    <w:p w14:paraId="3BFB0BA2" w14:textId="0C6417B9" w:rsidR="00DE7085" w:rsidRDefault="00DE7085" w:rsidP="00DE7085">
      <w:pPr>
        <w:pStyle w:val="TOC1"/>
        <w:divId w:val="570233858"/>
        <w:rPr>
          <w:rFonts w:asciiTheme="minorHAnsi" w:eastAsiaTheme="minorEastAsia" w:hAnsiTheme="minorHAnsi" w:cstheme="minorBidi"/>
          <w:szCs w:val="22"/>
          <w:lang w:eastAsia="en-GB"/>
        </w:rPr>
      </w:pPr>
      <w:hyperlink w:anchor="_Toc97639451" w:history="1">
        <w:r w:rsidRPr="00C51312">
          <w:rPr>
            <w:rStyle w:val="Hyperlink"/>
          </w:rPr>
          <w:t>21.6</w:t>
        </w:r>
        <w:r>
          <w:rPr>
            <w:rFonts w:asciiTheme="minorHAnsi" w:eastAsiaTheme="minorEastAsia" w:hAnsiTheme="minorHAnsi" w:cstheme="minorBidi"/>
            <w:szCs w:val="22"/>
            <w:lang w:eastAsia="en-GB"/>
          </w:rPr>
          <w:tab/>
        </w:r>
        <w:r w:rsidRPr="00C51312">
          <w:rPr>
            <w:rStyle w:val="Hyperlink"/>
          </w:rPr>
          <w:t>Improvements to working methods &amp; CRs against TSG SA owned Specifications</w:t>
        </w:r>
        <w:r>
          <w:tab/>
        </w:r>
        <w:r>
          <w:fldChar w:fldCharType="begin" w:fldLock="1"/>
        </w:r>
        <w:r>
          <w:instrText xml:space="preserve"> PAGEREF _Toc97639451 \h </w:instrText>
        </w:r>
        <w:r>
          <w:fldChar w:fldCharType="separate"/>
        </w:r>
        <w:r>
          <w:t>178</w:t>
        </w:r>
        <w:r>
          <w:fldChar w:fldCharType="end"/>
        </w:r>
      </w:hyperlink>
    </w:p>
    <w:p w14:paraId="28FA0E75" w14:textId="77A72C6F"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52" w:history="1">
        <w:r w:rsidRPr="00C51312">
          <w:rPr>
            <w:rStyle w:val="Hyperlink"/>
          </w:rPr>
          <w:t>Block 6 (to approve / endorse / note Thursday 15:00 UTC)</w:t>
        </w:r>
        <w:r>
          <w:tab/>
        </w:r>
        <w:r>
          <w:fldChar w:fldCharType="begin" w:fldLock="1"/>
        </w:r>
        <w:r>
          <w:instrText xml:space="preserve"> PAGEREF _Toc97639452 \h </w:instrText>
        </w:r>
        <w:r>
          <w:fldChar w:fldCharType="separate"/>
        </w:r>
        <w:r>
          <w:t>180</w:t>
        </w:r>
        <w:r>
          <w:fldChar w:fldCharType="end"/>
        </w:r>
      </w:hyperlink>
    </w:p>
    <w:p w14:paraId="1C0978B8" w14:textId="4E14AC64" w:rsidR="00DE7085" w:rsidRDefault="00DE7085" w:rsidP="00DE7085">
      <w:pPr>
        <w:pStyle w:val="TOC1"/>
        <w:divId w:val="570233858"/>
        <w:rPr>
          <w:rFonts w:asciiTheme="minorHAnsi" w:eastAsiaTheme="minorEastAsia" w:hAnsiTheme="minorHAnsi" w:cstheme="minorBidi"/>
          <w:szCs w:val="22"/>
          <w:lang w:eastAsia="en-GB"/>
        </w:rPr>
      </w:pPr>
      <w:hyperlink w:anchor="_Toc97639453" w:history="1">
        <w:r w:rsidRPr="00C51312">
          <w:rPr>
            <w:rStyle w:val="Hyperlink"/>
          </w:rPr>
          <w:t>21.7</w:t>
        </w:r>
        <w:r>
          <w:rPr>
            <w:rFonts w:asciiTheme="minorHAnsi" w:eastAsiaTheme="minorEastAsia" w:hAnsiTheme="minorHAnsi" w:cstheme="minorBidi"/>
            <w:szCs w:val="22"/>
            <w:lang w:eastAsia="en-GB"/>
          </w:rPr>
          <w:tab/>
        </w:r>
        <w:r w:rsidRPr="00C51312">
          <w:rPr>
            <w:rStyle w:val="Hyperlink"/>
          </w:rPr>
          <w:t>MCC Status Report</w:t>
        </w:r>
        <w:r>
          <w:tab/>
        </w:r>
        <w:r>
          <w:fldChar w:fldCharType="begin" w:fldLock="1"/>
        </w:r>
        <w:r>
          <w:instrText xml:space="preserve"> PAGEREF _Toc97639453 \h </w:instrText>
        </w:r>
        <w:r>
          <w:fldChar w:fldCharType="separate"/>
        </w:r>
        <w:r>
          <w:t>180</w:t>
        </w:r>
        <w:r>
          <w:fldChar w:fldCharType="end"/>
        </w:r>
      </w:hyperlink>
    </w:p>
    <w:p w14:paraId="3268F8FF" w14:textId="5AC3C982" w:rsidR="00DE7085" w:rsidRDefault="00DE7085" w:rsidP="00DE7085">
      <w:pPr>
        <w:pStyle w:val="TOC1"/>
        <w:divId w:val="570233858"/>
        <w:rPr>
          <w:rFonts w:asciiTheme="minorHAnsi" w:eastAsiaTheme="minorEastAsia" w:hAnsiTheme="minorHAnsi" w:cstheme="minorBidi"/>
          <w:szCs w:val="22"/>
          <w:lang w:eastAsia="en-GB"/>
        </w:rPr>
      </w:pPr>
      <w:hyperlink w:anchor="_Toc97639454" w:history="1">
        <w:r w:rsidRPr="00C51312">
          <w:rPr>
            <w:rStyle w:val="Hyperlink"/>
          </w:rPr>
          <w:t>21.8</w:t>
        </w:r>
        <w:r>
          <w:rPr>
            <w:rFonts w:asciiTheme="minorHAnsi" w:eastAsiaTheme="minorEastAsia" w:hAnsiTheme="minorHAnsi" w:cstheme="minorBidi"/>
            <w:szCs w:val="22"/>
            <w:lang w:eastAsia="en-GB"/>
          </w:rPr>
          <w:tab/>
        </w:r>
        <w:r w:rsidRPr="00C51312">
          <w:rPr>
            <w:rStyle w:val="Hyperlink"/>
          </w:rPr>
          <w:t>Future Meeting schedule</w:t>
        </w:r>
        <w:r>
          <w:tab/>
        </w:r>
        <w:r>
          <w:fldChar w:fldCharType="begin" w:fldLock="1"/>
        </w:r>
        <w:r>
          <w:instrText xml:space="preserve"> PAGEREF _Toc97639454 \h </w:instrText>
        </w:r>
        <w:r>
          <w:fldChar w:fldCharType="separate"/>
        </w:r>
        <w:r>
          <w:t>180</w:t>
        </w:r>
        <w:r>
          <w:fldChar w:fldCharType="end"/>
        </w:r>
      </w:hyperlink>
    </w:p>
    <w:p w14:paraId="0025136D" w14:textId="23C68D2C" w:rsidR="00DE7085" w:rsidRDefault="00DE7085" w:rsidP="00DE7085">
      <w:pPr>
        <w:pStyle w:val="TOC2"/>
        <w:divId w:val="570233858"/>
        <w:rPr>
          <w:rFonts w:asciiTheme="minorHAnsi" w:eastAsiaTheme="minorEastAsia" w:hAnsiTheme="minorHAnsi" w:cstheme="minorBidi"/>
          <w:sz w:val="22"/>
          <w:szCs w:val="22"/>
          <w:lang w:eastAsia="en-GB"/>
        </w:rPr>
      </w:pPr>
      <w:hyperlink w:anchor="_Toc97639455" w:history="1">
        <w:r w:rsidRPr="00C51312">
          <w:rPr>
            <w:rStyle w:val="Hyperlink"/>
          </w:rPr>
          <w:t>Block 6 (to approve / endorse / note Thursday 15:00 UTC)</w:t>
        </w:r>
        <w:r>
          <w:tab/>
        </w:r>
        <w:r>
          <w:fldChar w:fldCharType="begin" w:fldLock="1"/>
        </w:r>
        <w:r>
          <w:instrText xml:space="preserve"> PAGEREF _Toc97639455 \h </w:instrText>
        </w:r>
        <w:r>
          <w:fldChar w:fldCharType="separate"/>
        </w:r>
        <w:r>
          <w:t>180</w:t>
        </w:r>
        <w:r>
          <w:fldChar w:fldCharType="end"/>
        </w:r>
      </w:hyperlink>
    </w:p>
    <w:p w14:paraId="2966E656" w14:textId="6B502B56" w:rsidR="00DE7085" w:rsidRDefault="00DE7085" w:rsidP="00DE7085">
      <w:pPr>
        <w:pStyle w:val="TOC1"/>
        <w:divId w:val="570233858"/>
        <w:rPr>
          <w:rFonts w:asciiTheme="minorHAnsi" w:eastAsiaTheme="minorEastAsia" w:hAnsiTheme="minorHAnsi" w:cstheme="minorBidi"/>
          <w:szCs w:val="22"/>
          <w:lang w:eastAsia="en-GB"/>
        </w:rPr>
      </w:pPr>
      <w:hyperlink w:anchor="_Toc97639456" w:history="1">
        <w:r w:rsidRPr="00C51312">
          <w:rPr>
            <w:rStyle w:val="Hyperlink"/>
          </w:rPr>
          <w:t>22</w:t>
        </w:r>
        <w:r>
          <w:rPr>
            <w:rFonts w:asciiTheme="minorHAnsi" w:eastAsiaTheme="minorEastAsia" w:hAnsiTheme="minorHAnsi" w:cstheme="minorBidi"/>
            <w:szCs w:val="22"/>
            <w:lang w:eastAsia="en-GB"/>
          </w:rPr>
          <w:tab/>
        </w:r>
        <w:r w:rsidRPr="00C51312">
          <w:rPr>
            <w:rStyle w:val="Hyperlink"/>
          </w:rPr>
          <w:t>Any Other Business</w:t>
        </w:r>
        <w:r>
          <w:tab/>
        </w:r>
        <w:r>
          <w:fldChar w:fldCharType="begin" w:fldLock="1"/>
        </w:r>
        <w:r>
          <w:instrText xml:space="preserve"> PAGEREF _Toc97639456 \h </w:instrText>
        </w:r>
        <w:r>
          <w:fldChar w:fldCharType="separate"/>
        </w:r>
        <w:r>
          <w:t>180</w:t>
        </w:r>
        <w:r>
          <w:fldChar w:fldCharType="end"/>
        </w:r>
      </w:hyperlink>
    </w:p>
    <w:p w14:paraId="6B9F2B63" w14:textId="18FA5C68" w:rsidR="00DE7085" w:rsidRDefault="00DE7085" w:rsidP="00DE7085">
      <w:pPr>
        <w:pStyle w:val="TOC1"/>
        <w:divId w:val="570233858"/>
        <w:rPr>
          <w:rFonts w:asciiTheme="minorHAnsi" w:eastAsiaTheme="minorEastAsia" w:hAnsiTheme="minorHAnsi" w:cstheme="minorBidi"/>
          <w:szCs w:val="22"/>
          <w:lang w:eastAsia="en-GB"/>
        </w:rPr>
      </w:pPr>
      <w:hyperlink w:anchor="_Toc97639457" w:history="1">
        <w:r w:rsidRPr="00C51312">
          <w:rPr>
            <w:rStyle w:val="Hyperlink"/>
          </w:rPr>
          <w:t>23</w:t>
        </w:r>
        <w:r>
          <w:rPr>
            <w:rFonts w:asciiTheme="minorHAnsi" w:eastAsiaTheme="minorEastAsia" w:hAnsiTheme="minorHAnsi" w:cstheme="minorBidi"/>
            <w:szCs w:val="22"/>
            <w:lang w:eastAsia="en-GB"/>
          </w:rPr>
          <w:tab/>
        </w:r>
        <w:r w:rsidRPr="00C51312">
          <w:rPr>
            <w:rStyle w:val="Hyperlink"/>
          </w:rPr>
          <w:t>Close of Meeting</w:t>
        </w:r>
        <w:r>
          <w:tab/>
        </w:r>
        <w:r>
          <w:fldChar w:fldCharType="begin" w:fldLock="1"/>
        </w:r>
        <w:r>
          <w:instrText xml:space="preserve"> PAGEREF _Toc97639457 \h </w:instrText>
        </w:r>
        <w:r>
          <w:fldChar w:fldCharType="separate"/>
        </w:r>
        <w:r>
          <w:t>180</w:t>
        </w:r>
        <w:r>
          <w:fldChar w:fldCharType="end"/>
        </w:r>
      </w:hyperlink>
    </w:p>
    <w:p w14:paraId="54505B64" w14:textId="6E67B76B" w:rsidR="00DE7085" w:rsidRDefault="00DE7085" w:rsidP="00DE7085">
      <w:pPr>
        <w:pStyle w:val="TOC9"/>
        <w:divId w:val="570233858"/>
        <w:rPr>
          <w:rFonts w:asciiTheme="minorHAnsi" w:eastAsiaTheme="minorEastAsia" w:hAnsiTheme="minorHAnsi" w:cstheme="minorBidi"/>
          <w:b w:val="0"/>
          <w:szCs w:val="22"/>
          <w:lang w:eastAsia="en-GB"/>
        </w:rPr>
      </w:pPr>
      <w:hyperlink w:anchor="_Toc97639458" w:history="1">
        <w:r w:rsidRPr="00C51312">
          <w:rPr>
            <w:rStyle w:val="Hyperlink"/>
          </w:rPr>
          <w:t>Annex A:</w:t>
        </w:r>
        <w:r>
          <w:rPr>
            <w:rFonts w:asciiTheme="minorHAnsi" w:eastAsiaTheme="minorEastAsia" w:hAnsiTheme="minorHAnsi" w:cstheme="minorBidi"/>
            <w:b w:val="0"/>
            <w:szCs w:val="22"/>
            <w:lang w:eastAsia="en-GB"/>
          </w:rPr>
          <w:tab/>
        </w:r>
        <w:r w:rsidRPr="00C51312">
          <w:rPr>
            <w:rStyle w:val="Hyperlink"/>
          </w:rPr>
          <w:t>Lists of 3GPP Officials</w:t>
        </w:r>
        <w:r>
          <w:tab/>
        </w:r>
        <w:r>
          <w:fldChar w:fldCharType="begin" w:fldLock="1"/>
        </w:r>
        <w:r>
          <w:instrText xml:space="preserve"> PAGEREF _Toc97639458 \h </w:instrText>
        </w:r>
        <w:r>
          <w:fldChar w:fldCharType="separate"/>
        </w:r>
        <w:r>
          <w:t>181</w:t>
        </w:r>
        <w:r>
          <w:fldChar w:fldCharType="end"/>
        </w:r>
      </w:hyperlink>
    </w:p>
    <w:p w14:paraId="29CEF0DC" w14:textId="7E7D6C6A" w:rsidR="00DE7085" w:rsidRDefault="00DE7085" w:rsidP="00DE7085">
      <w:pPr>
        <w:pStyle w:val="TOC1"/>
        <w:divId w:val="570233858"/>
        <w:rPr>
          <w:rFonts w:asciiTheme="minorHAnsi" w:eastAsiaTheme="minorEastAsia" w:hAnsiTheme="minorHAnsi" w:cstheme="minorBidi"/>
          <w:szCs w:val="22"/>
          <w:lang w:eastAsia="en-GB"/>
        </w:rPr>
      </w:pPr>
      <w:hyperlink w:anchor="_Toc97639459" w:history="1">
        <w:r w:rsidRPr="00C51312">
          <w:rPr>
            <w:rStyle w:val="Hyperlink"/>
          </w:rPr>
          <w:t>A.1</w:t>
        </w:r>
        <w:r>
          <w:rPr>
            <w:rFonts w:asciiTheme="minorHAnsi" w:eastAsiaTheme="minorEastAsia" w:hAnsiTheme="minorHAnsi" w:cstheme="minorBidi"/>
            <w:szCs w:val="22"/>
            <w:lang w:eastAsia="en-GB"/>
          </w:rPr>
          <w:tab/>
        </w:r>
        <w:r w:rsidRPr="00C51312">
          <w:rPr>
            <w:rStyle w:val="Hyperlink"/>
          </w:rPr>
          <w:t>TSG SA Officials</w:t>
        </w:r>
        <w:r>
          <w:tab/>
        </w:r>
        <w:r>
          <w:fldChar w:fldCharType="begin" w:fldLock="1"/>
        </w:r>
        <w:r>
          <w:instrText xml:space="preserve"> PAGEREF _Toc97639459 \h </w:instrText>
        </w:r>
        <w:r>
          <w:fldChar w:fldCharType="separate"/>
        </w:r>
        <w:r>
          <w:t>181</w:t>
        </w:r>
        <w:r>
          <w:fldChar w:fldCharType="end"/>
        </w:r>
      </w:hyperlink>
    </w:p>
    <w:p w14:paraId="02FAE01F" w14:textId="41C11611" w:rsidR="00DE7085" w:rsidRDefault="00DE7085" w:rsidP="00DE7085">
      <w:pPr>
        <w:pStyle w:val="TOC1"/>
        <w:divId w:val="570233858"/>
        <w:rPr>
          <w:rFonts w:asciiTheme="minorHAnsi" w:eastAsiaTheme="minorEastAsia" w:hAnsiTheme="minorHAnsi" w:cstheme="minorBidi"/>
          <w:szCs w:val="22"/>
          <w:lang w:eastAsia="en-GB"/>
        </w:rPr>
      </w:pPr>
      <w:hyperlink w:anchor="_Toc97639460" w:history="1">
        <w:r w:rsidRPr="00C51312">
          <w:rPr>
            <w:rStyle w:val="Hyperlink"/>
          </w:rPr>
          <w:t>A.2</w:t>
        </w:r>
        <w:r>
          <w:rPr>
            <w:rFonts w:asciiTheme="minorHAnsi" w:eastAsiaTheme="minorEastAsia" w:hAnsiTheme="minorHAnsi" w:cstheme="minorBidi"/>
            <w:szCs w:val="22"/>
            <w:lang w:eastAsia="en-GB"/>
          </w:rPr>
          <w:tab/>
        </w:r>
        <w:r w:rsidRPr="00C51312">
          <w:rPr>
            <w:rStyle w:val="Hyperlink"/>
          </w:rPr>
          <w:t>TSG CT Officials</w:t>
        </w:r>
        <w:r>
          <w:tab/>
        </w:r>
        <w:r>
          <w:fldChar w:fldCharType="begin" w:fldLock="1"/>
        </w:r>
        <w:r>
          <w:instrText xml:space="preserve"> PAGEREF _Toc97639460 \h </w:instrText>
        </w:r>
        <w:r>
          <w:fldChar w:fldCharType="separate"/>
        </w:r>
        <w:r>
          <w:t>182</w:t>
        </w:r>
        <w:r>
          <w:fldChar w:fldCharType="end"/>
        </w:r>
      </w:hyperlink>
    </w:p>
    <w:p w14:paraId="6D74C194" w14:textId="0CD695B6" w:rsidR="00DE7085" w:rsidRDefault="00DE7085" w:rsidP="00DE7085">
      <w:pPr>
        <w:pStyle w:val="TOC1"/>
        <w:divId w:val="570233858"/>
        <w:rPr>
          <w:rFonts w:asciiTheme="minorHAnsi" w:eastAsiaTheme="minorEastAsia" w:hAnsiTheme="minorHAnsi" w:cstheme="minorBidi"/>
          <w:szCs w:val="22"/>
          <w:lang w:eastAsia="en-GB"/>
        </w:rPr>
      </w:pPr>
      <w:hyperlink w:anchor="_Toc97639461" w:history="1">
        <w:r w:rsidRPr="00C51312">
          <w:rPr>
            <w:rStyle w:val="Hyperlink"/>
          </w:rPr>
          <w:t>A.3</w:t>
        </w:r>
        <w:r>
          <w:rPr>
            <w:rFonts w:asciiTheme="minorHAnsi" w:eastAsiaTheme="minorEastAsia" w:hAnsiTheme="minorHAnsi" w:cstheme="minorBidi"/>
            <w:szCs w:val="22"/>
            <w:lang w:eastAsia="en-GB"/>
          </w:rPr>
          <w:tab/>
        </w:r>
        <w:r w:rsidRPr="00C51312">
          <w:rPr>
            <w:rStyle w:val="Hyperlink"/>
          </w:rPr>
          <w:t>TSG RAN Officials</w:t>
        </w:r>
        <w:r>
          <w:tab/>
        </w:r>
        <w:r>
          <w:fldChar w:fldCharType="begin" w:fldLock="1"/>
        </w:r>
        <w:r>
          <w:instrText xml:space="preserve"> PAGEREF _Toc97639461 \h </w:instrText>
        </w:r>
        <w:r>
          <w:fldChar w:fldCharType="separate"/>
        </w:r>
        <w:r>
          <w:t>183</w:t>
        </w:r>
        <w:r>
          <w:fldChar w:fldCharType="end"/>
        </w:r>
      </w:hyperlink>
    </w:p>
    <w:p w14:paraId="33332D13" w14:textId="260E0BA6" w:rsidR="00DE7085" w:rsidRDefault="00DE7085" w:rsidP="00DE7085">
      <w:pPr>
        <w:pStyle w:val="TOC9"/>
        <w:divId w:val="570233858"/>
        <w:rPr>
          <w:rFonts w:asciiTheme="minorHAnsi" w:eastAsiaTheme="minorEastAsia" w:hAnsiTheme="minorHAnsi" w:cstheme="minorBidi"/>
          <w:b w:val="0"/>
          <w:szCs w:val="22"/>
          <w:lang w:eastAsia="en-GB"/>
        </w:rPr>
      </w:pPr>
      <w:hyperlink w:anchor="_Toc97639462" w:history="1">
        <w:r w:rsidRPr="00C51312">
          <w:rPr>
            <w:rStyle w:val="Hyperlink"/>
          </w:rPr>
          <w:t>Annex B</w:t>
        </w:r>
        <w:r>
          <w:rPr>
            <w:rFonts w:asciiTheme="minorHAnsi" w:eastAsiaTheme="minorEastAsia" w:hAnsiTheme="minorHAnsi" w:cstheme="minorBidi"/>
            <w:b w:val="0"/>
            <w:szCs w:val="22"/>
            <w:lang w:eastAsia="en-GB"/>
          </w:rPr>
          <w:tab/>
        </w:r>
        <w:r w:rsidRPr="00C51312">
          <w:rPr>
            <w:rStyle w:val="Hyperlink"/>
          </w:rPr>
          <w:t>Lists of documents</w:t>
        </w:r>
        <w:r>
          <w:tab/>
        </w:r>
        <w:r>
          <w:fldChar w:fldCharType="begin" w:fldLock="1"/>
        </w:r>
        <w:r>
          <w:instrText xml:space="preserve"> PAGEREF _Toc97639462 \h </w:instrText>
        </w:r>
        <w:r>
          <w:fldChar w:fldCharType="separate"/>
        </w:r>
        <w:r>
          <w:t>185</w:t>
        </w:r>
        <w:r>
          <w:fldChar w:fldCharType="end"/>
        </w:r>
      </w:hyperlink>
    </w:p>
    <w:p w14:paraId="4D550872" w14:textId="06DC6AE8" w:rsidR="00DE7085" w:rsidRDefault="00DE7085" w:rsidP="00DE7085">
      <w:pPr>
        <w:pStyle w:val="TOC1"/>
        <w:divId w:val="570233858"/>
        <w:rPr>
          <w:rFonts w:asciiTheme="minorHAnsi" w:eastAsiaTheme="minorEastAsia" w:hAnsiTheme="minorHAnsi" w:cstheme="minorBidi"/>
          <w:szCs w:val="22"/>
          <w:lang w:eastAsia="en-GB"/>
        </w:rPr>
      </w:pPr>
      <w:hyperlink w:anchor="_Toc97639463" w:history="1">
        <w:r w:rsidRPr="00C51312">
          <w:rPr>
            <w:rStyle w:val="Hyperlink"/>
          </w:rPr>
          <w:t>B.1</w:t>
        </w:r>
        <w:r>
          <w:rPr>
            <w:rFonts w:asciiTheme="minorHAnsi" w:eastAsiaTheme="minorEastAsia" w:hAnsiTheme="minorHAnsi" w:cstheme="minorBidi"/>
            <w:szCs w:val="22"/>
            <w:lang w:eastAsia="en-GB"/>
          </w:rPr>
          <w:tab/>
        </w:r>
        <w:r w:rsidRPr="00C51312">
          <w:rPr>
            <w:rStyle w:val="Hyperlink"/>
          </w:rPr>
          <w:t>List of documents by TD number</w:t>
        </w:r>
        <w:r>
          <w:tab/>
        </w:r>
        <w:r>
          <w:fldChar w:fldCharType="begin" w:fldLock="1"/>
        </w:r>
        <w:r>
          <w:instrText xml:space="preserve"> PAGEREF _Toc97639463 \h </w:instrText>
        </w:r>
        <w:r>
          <w:fldChar w:fldCharType="separate"/>
        </w:r>
        <w:r>
          <w:t>185</w:t>
        </w:r>
        <w:r>
          <w:fldChar w:fldCharType="end"/>
        </w:r>
      </w:hyperlink>
    </w:p>
    <w:p w14:paraId="5231CF63" w14:textId="4E0FF7CB" w:rsidR="00DE7085" w:rsidRDefault="00DE7085" w:rsidP="00DE7085">
      <w:pPr>
        <w:pStyle w:val="TOC1"/>
        <w:divId w:val="570233858"/>
        <w:rPr>
          <w:rFonts w:asciiTheme="minorHAnsi" w:eastAsiaTheme="minorEastAsia" w:hAnsiTheme="minorHAnsi" w:cstheme="minorBidi"/>
          <w:szCs w:val="22"/>
          <w:lang w:eastAsia="en-GB"/>
        </w:rPr>
      </w:pPr>
      <w:hyperlink w:anchor="_Toc97639464" w:history="1">
        <w:r w:rsidRPr="00C51312">
          <w:rPr>
            <w:rStyle w:val="Hyperlink"/>
          </w:rPr>
          <w:t>B.2</w:t>
        </w:r>
        <w:r>
          <w:rPr>
            <w:rFonts w:asciiTheme="minorHAnsi" w:eastAsiaTheme="minorEastAsia" w:hAnsiTheme="minorHAnsi" w:cstheme="minorBidi"/>
            <w:szCs w:val="22"/>
            <w:lang w:eastAsia="en-GB"/>
          </w:rPr>
          <w:tab/>
        </w:r>
        <w:r w:rsidRPr="00C51312">
          <w:rPr>
            <w:rStyle w:val="Hyperlink"/>
          </w:rPr>
          <w:t>List of documents by Agenda Item</w:t>
        </w:r>
        <w:r>
          <w:tab/>
        </w:r>
        <w:r>
          <w:fldChar w:fldCharType="begin" w:fldLock="1"/>
        </w:r>
        <w:r>
          <w:instrText xml:space="preserve"> PAGEREF _Toc97639464 \h </w:instrText>
        </w:r>
        <w:r>
          <w:fldChar w:fldCharType="separate"/>
        </w:r>
        <w:r>
          <w:t>228</w:t>
        </w:r>
        <w:r>
          <w:fldChar w:fldCharType="end"/>
        </w:r>
      </w:hyperlink>
    </w:p>
    <w:p w14:paraId="5BEDD7DD" w14:textId="30072C20" w:rsidR="00DE7085" w:rsidRDefault="00DE7085" w:rsidP="00DE7085">
      <w:pPr>
        <w:pStyle w:val="TOC9"/>
        <w:divId w:val="570233858"/>
        <w:rPr>
          <w:rFonts w:asciiTheme="minorHAnsi" w:eastAsiaTheme="minorEastAsia" w:hAnsiTheme="minorHAnsi" w:cstheme="minorBidi"/>
          <w:b w:val="0"/>
          <w:szCs w:val="22"/>
          <w:lang w:eastAsia="en-GB"/>
        </w:rPr>
      </w:pPr>
      <w:hyperlink w:anchor="_Toc97639465" w:history="1">
        <w:r w:rsidRPr="00C51312">
          <w:rPr>
            <w:rStyle w:val="Hyperlink"/>
          </w:rPr>
          <w:t>Annex C</w:t>
        </w:r>
        <w:r>
          <w:rPr>
            <w:rFonts w:asciiTheme="minorHAnsi" w:eastAsiaTheme="minorEastAsia" w:hAnsiTheme="minorHAnsi" w:cstheme="minorBidi"/>
            <w:b w:val="0"/>
            <w:szCs w:val="22"/>
            <w:lang w:eastAsia="en-GB"/>
          </w:rPr>
          <w:tab/>
        </w:r>
        <w:r w:rsidRPr="00C51312">
          <w:rPr>
            <w:rStyle w:val="Hyperlink"/>
          </w:rPr>
          <w:t>List of attendees</w:t>
        </w:r>
        <w:r>
          <w:tab/>
        </w:r>
        <w:r>
          <w:fldChar w:fldCharType="begin" w:fldLock="1"/>
        </w:r>
        <w:r>
          <w:instrText xml:space="preserve"> PAGEREF _Toc97639465 \h </w:instrText>
        </w:r>
        <w:r>
          <w:fldChar w:fldCharType="separate"/>
        </w:r>
        <w:r>
          <w:t>271</w:t>
        </w:r>
        <w:r>
          <w:fldChar w:fldCharType="end"/>
        </w:r>
      </w:hyperlink>
    </w:p>
    <w:p w14:paraId="4E7F1D64" w14:textId="05409BBC" w:rsidR="00DE7085" w:rsidRDefault="00DE7085" w:rsidP="00DE7085">
      <w:pPr>
        <w:pStyle w:val="TOC9"/>
        <w:divId w:val="570233858"/>
        <w:rPr>
          <w:rFonts w:asciiTheme="minorHAnsi" w:eastAsiaTheme="minorEastAsia" w:hAnsiTheme="minorHAnsi" w:cstheme="minorBidi"/>
          <w:b w:val="0"/>
          <w:szCs w:val="22"/>
          <w:lang w:eastAsia="en-GB"/>
        </w:rPr>
      </w:pPr>
      <w:hyperlink w:anchor="_Toc97639466" w:history="1">
        <w:r w:rsidRPr="00C51312">
          <w:rPr>
            <w:rStyle w:val="Hyperlink"/>
          </w:rPr>
          <w:t>Annex D</w:t>
        </w:r>
        <w:r>
          <w:rPr>
            <w:rFonts w:asciiTheme="minorHAnsi" w:eastAsiaTheme="minorEastAsia" w:hAnsiTheme="minorHAnsi" w:cstheme="minorBidi"/>
            <w:b w:val="0"/>
            <w:szCs w:val="22"/>
            <w:lang w:eastAsia="en-GB"/>
          </w:rPr>
          <w:tab/>
        </w:r>
        <w:r w:rsidRPr="00C51312">
          <w:rPr>
            <w:rStyle w:val="Hyperlink"/>
          </w:rPr>
          <w:t>Incoming and Outgoing Liaison Statements</w:t>
        </w:r>
        <w:r>
          <w:tab/>
        </w:r>
        <w:r>
          <w:fldChar w:fldCharType="begin" w:fldLock="1"/>
        </w:r>
        <w:r>
          <w:instrText xml:space="preserve"> PAGEREF _Toc97639466 \h </w:instrText>
        </w:r>
        <w:r>
          <w:fldChar w:fldCharType="separate"/>
        </w:r>
        <w:r>
          <w:t>282</w:t>
        </w:r>
        <w:r>
          <w:fldChar w:fldCharType="end"/>
        </w:r>
      </w:hyperlink>
    </w:p>
    <w:p w14:paraId="7D975293" w14:textId="485E6000" w:rsidR="00DE7085" w:rsidRDefault="00DE7085" w:rsidP="00DE7085">
      <w:pPr>
        <w:pStyle w:val="TOC1"/>
        <w:divId w:val="570233858"/>
        <w:rPr>
          <w:rFonts w:asciiTheme="minorHAnsi" w:eastAsiaTheme="minorEastAsia" w:hAnsiTheme="minorHAnsi" w:cstheme="minorBidi"/>
          <w:szCs w:val="22"/>
          <w:lang w:eastAsia="en-GB"/>
        </w:rPr>
      </w:pPr>
      <w:hyperlink w:anchor="_Toc97639467" w:history="1">
        <w:r w:rsidRPr="00C51312">
          <w:rPr>
            <w:rStyle w:val="Hyperlink"/>
          </w:rPr>
          <w:t>D.1</w:t>
        </w:r>
        <w:r>
          <w:rPr>
            <w:rFonts w:asciiTheme="minorHAnsi" w:eastAsiaTheme="minorEastAsia" w:hAnsiTheme="minorHAnsi" w:cstheme="minorBidi"/>
            <w:szCs w:val="22"/>
            <w:lang w:eastAsia="en-GB"/>
          </w:rPr>
          <w:tab/>
        </w:r>
        <w:r w:rsidRPr="00C51312">
          <w:rPr>
            <w:rStyle w:val="Hyperlink"/>
          </w:rPr>
          <w:t>Incoming LSs</w:t>
        </w:r>
        <w:r>
          <w:tab/>
        </w:r>
        <w:r>
          <w:fldChar w:fldCharType="begin" w:fldLock="1"/>
        </w:r>
        <w:r>
          <w:instrText xml:space="preserve"> PAGEREF _Toc97639467 \h </w:instrText>
        </w:r>
        <w:r>
          <w:fldChar w:fldCharType="separate"/>
        </w:r>
        <w:r>
          <w:t>282</w:t>
        </w:r>
        <w:r>
          <w:fldChar w:fldCharType="end"/>
        </w:r>
      </w:hyperlink>
    </w:p>
    <w:p w14:paraId="3147DC05" w14:textId="41FA8539" w:rsidR="00DE7085" w:rsidRDefault="00DE7085" w:rsidP="00DE7085">
      <w:pPr>
        <w:pStyle w:val="TOC1"/>
        <w:divId w:val="570233858"/>
        <w:rPr>
          <w:rFonts w:asciiTheme="minorHAnsi" w:eastAsiaTheme="minorEastAsia" w:hAnsiTheme="minorHAnsi" w:cstheme="minorBidi"/>
          <w:szCs w:val="22"/>
          <w:lang w:eastAsia="en-GB"/>
        </w:rPr>
      </w:pPr>
      <w:hyperlink w:anchor="_Toc97639468" w:history="1">
        <w:r w:rsidRPr="00C51312">
          <w:rPr>
            <w:rStyle w:val="Hyperlink"/>
          </w:rPr>
          <w:t>D.2</w:t>
        </w:r>
        <w:r>
          <w:rPr>
            <w:rFonts w:asciiTheme="minorHAnsi" w:eastAsiaTheme="minorEastAsia" w:hAnsiTheme="minorHAnsi" w:cstheme="minorBidi"/>
            <w:szCs w:val="22"/>
            <w:lang w:eastAsia="en-GB"/>
          </w:rPr>
          <w:tab/>
        </w:r>
        <w:r w:rsidRPr="00C51312">
          <w:rPr>
            <w:rStyle w:val="Hyperlink"/>
          </w:rPr>
          <w:t>Outgoing LSs</w:t>
        </w:r>
        <w:r>
          <w:tab/>
        </w:r>
        <w:r>
          <w:fldChar w:fldCharType="begin" w:fldLock="1"/>
        </w:r>
        <w:r>
          <w:instrText xml:space="preserve"> PAGEREF _Toc97639468 \h </w:instrText>
        </w:r>
        <w:r>
          <w:fldChar w:fldCharType="separate"/>
        </w:r>
        <w:r>
          <w:t>285</w:t>
        </w:r>
        <w:r>
          <w:fldChar w:fldCharType="end"/>
        </w:r>
      </w:hyperlink>
    </w:p>
    <w:p w14:paraId="2CD08728" w14:textId="5ABC2F7E" w:rsidR="00DE7085" w:rsidRDefault="00DE7085" w:rsidP="00DE7085">
      <w:pPr>
        <w:pStyle w:val="TOC9"/>
        <w:divId w:val="570233858"/>
        <w:rPr>
          <w:rFonts w:asciiTheme="minorHAnsi" w:eastAsiaTheme="minorEastAsia" w:hAnsiTheme="minorHAnsi" w:cstheme="minorBidi"/>
          <w:b w:val="0"/>
          <w:szCs w:val="22"/>
          <w:lang w:eastAsia="en-GB"/>
        </w:rPr>
      </w:pPr>
      <w:hyperlink w:anchor="_Toc97639469" w:history="1">
        <w:r w:rsidRPr="00C51312">
          <w:rPr>
            <w:rStyle w:val="Hyperlink"/>
          </w:rPr>
          <w:t>Annex E</w:t>
        </w:r>
        <w:r>
          <w:rPr>
            <w:rFonts w:asciiTheme="minorHAnsi" w:eastAsiaTheme="minorEastAsia" w:hAnsiTheme="minorHAnsi" w:cstheme="minorBidi"/>
            <w:b w:val="0"/>
            <w:szCs w:val="22"/>
            <w:lang w:eastAsia="en-GB"/>
          </w:rPr>
          <w:tab/>
        </w:r>
        <w:r w:rsidRPr="00C51312">
          <w:rPr>
            <w:rStyle w:val="Hyperlink"/>
          </w:rPr>
          <w:t>TS, TR, WID, SID and CR Lists</w:t>
        </w:r>
        <w:r>
          <w:tab/>
        </w:r>
        <w:r>
          <w:fldChar w:fldCharType="begin" w:fldLock="1"/>
        </w:r>
        <w:r>
          <w:instrText xml:space="preserve"> PAGEREF _Toc97639469 \h </w:instrText>
        </w:r>
        <w:r>
          <w:fldChar w:fldCharType="separate"/>
        </w:r>
        <w:r>
          <w:t>286</w:t>
        </w:r>
        <w:r>
          <w:fldChar w:fldCharType="end"/>
        </w:r>
      </w:hyperlink>
    </w:p>
    <w:p w14:paraId="56DDCD1E" w14:textId="3A0E7237" w:rsidR="00DE7085" w:rsidRDefault="00DE7085" w:rsidP="00DE7085">
      <w:pPr>
        <w:pStyle w:val="TOC1"/>
        <w:divId w:val="570233858"/>
        <w:rPr>
          <w:rFonts w:asciiTheme="minorHAnsi" w:eastAsiaTheme="minorEastAsia" w:hAnsiTheme="minorHAnsi" w:cstheme="minorBidi"/>
          <w:szCs w:val="22"/>
          <w:lang w:eastAsia="en-GB"/>
        </w:rPr>
      </w:pPr>
      <w:hyperlink w:anchor="_Toc97639470" w:history="1">
        <w:r w:rsidRPr="00C51312">
          <w:rPr>
            <w:rStyle w:val="Hyperlink"/>
          </w:rPr>
          <w:t>E.1</w:t>
        </w:r>
        <w:r>
          <w:rPr>
            <w:rFonts w:asciiTheme="minorHAnsi" w:eastAsiaTheme="minorEastAsia" w:hAnsiTheme="minorHAnsi" w:cstheme="minorBidi"/>
            <w:szCs w:val="22"/>
            <w:lang w:eastAsia="en-GB"/>
          </w:rPr>
          <w:tab/>
        </w:r>
        <w:r w:rsidRPr="00C51312">
          <w:rPr>
            <w:rStyle w:val="Hyperlink"/>
          </w:rPr>
          <w:t>List of newly approved TSs and TRs</w:t>
        </w:r>
        <w:r>
          <w:tab/>
        </w:r>
        <w:r>
          <w:fldChar w:fldCharType="begin" w:fldLock="1"/>
        </w:r>
        <w:r>
          <w:instrText xml:space="preserve"> PAGEREF _Toc97639470 \h </w:instrText>
        </w:r>
        <w:r>
          <w:fldChar w:fldCharType="separate"/>
        </w:r>
        <w:r>
          <w:t>286</w:t>
        </w:r>
        <w:r>
          <w:fldChar w:fldCharType="end"/>
        </w:r>
      </w:hyperlink>
    </w:p>
    <w:p w14:paraId="1612CB99" w14:textId="0BE8068A" w:rsidR="00DE7085" w:rsidRDefault="00DE7085" w:rsidP="00DE7085">
      <w:pPr>
        <w:pStyle w:val="TOC1"/>
        <w:divId w:val="570233858"/>
        <w:rPr>
          <w:rFonts w:asciiTheme="minorHAnsi" w:eastAsiaTheme="minorEastAsia" w:hAnsiTheme="minorHAnsi" w:cstheme="minorBidi"/>
          <w:szCs w:val="22"/>
          <w:lang w:eastAsia="en-GB"/>
        </w:rPr>
      </w:pPr>
      <w:hyperlink w:anchor="_Toc97639471" w:history="1">
        <w:r w:rsidRPr="00C51312">
          <w:rPr>
            <w:rStyle w:val="Hyperlink"/>
          </w:rPr>
          <w:t>E.2</w:t>
        </w:r>
        <w:r>
          <w:rPr>
            <w:rFonts w:asciiTheme="minorHAnsi" w:eastAsiaTheme="minorEastAsia" w:hAnsiTheme="minorHAnsi" w:cstheme="minorBidi"/>
            <w:szCs w:val="22"/>
            <w:lang w:eastAsia="en-GB"/>
          </w:rPr>
          <w:tab/>
        </w:r>
        <w:r w:rsidRPr="00C51312">
          <w:rPr>
            <w:rStyle w:val="Hyperlink"/>
          </w:rPr>
          <w:t>List of TSs and TRs presented for information</w:t>
        </w:r>
        <w:r>
          <w:tab/>
        </w:r>
        <w:r>
          <w:fldChar w:fldCharType="begin" w:fldLock="1"/>
        </w:r>
        <w:r>
          <w:instrText xml:space="preserve"> PAGEREF _Toc97639471 \h </w:instrText>
        </w:r>
        <w:r>
          <w:fldChar w:fldCharType="separate"/>
        </w:r>
        <w:r>
          <w:t>287</w:t>
        </w:r>
        <w:r>
          <w:fldChar w:fldCharType="end"/>
        </w:r>
      </w:hyperlink>
    </w:p>
    <w:p w14:paraId="6A195BEF" w14:textId="1F18CAB5" w:rsidR="00DE7085" w:rsidRDefault="00DE7085" w:rsidP="00DE7085">
      <w:pPr>
        <w:pStyle w:val="TOC1"/>
        <w:divId w:val="570233858"/>
        <w:rPr>
          <w:rFonts w:asciiTheme="minorHAnsi" w:eastAsiaTheme="minorEastAsia" w:hAnsiTheme="minorHAnsi" w:cstheme="minorBidi"/>
          <w:szCs w:val="22"/>
          <w:lang w:eastAsia="en-GB"/>
        </w:rPr>
      </w:pPr>
      <w:hyperlink w:anchor="_Toc97639472" w:history="1">
        <w:r w:rsidRPr="00C51312">
          <w:rPr>
            <w:rStyle w:val="Hyperlink"/>
          </w:rPr>
          <w:t>E.3</w:t>
        </w:r>
        <w:r>
          <w:rPr>
            <w:rFonts w:asciiTheme="minorHAnsi" w:eastAsiaTheme="minorEastAsia" w:hAnsiTheme="minorHAnsi" w:cstheme="minorBidi"/>
            <w:szCs w:val="22"/>
            <w:lang w:eastAsia="en-GB"/>
          </w:rPr>
          <w:tab/>
        </w:r>
        <w:r w:rsidRPr="00C51312">
          <w:rPr>
            <w:rStyle w:val="Hyperlink"/>
          </w:rPr>
          <w:t>List of Approved CR Packs</w:t>
        </w:r>
        <w:r>
          <w:tab/>
        </w:r>
        <w:r>
          <w:fldChar w:fldCharType="begin" w:fldLock="1"/>
        </w:r>
        <w:r>
          <w:instrText xml:space="preserve"> PAGEREF _Toc97639472 \h </w:instrText>
        </w:r>
        <w:r>
          <w:fldChar w:fldCharType="separate"/>
        </w:r>
        <w:r>
          <w:t>288</w:t>
        </w:r>
        <w:r>
          <w:fldChar w:fldCharType="end"/>
        </w:r>
      </w:hyperlink>
    </w:p>
    <w:p w14:paraId="69E8D83B" w14:textId="53455C78" w:rsidR="00DE7085" w:rsidRDefault="00DE7085" w:rsidP="00DE7085">
      <w:pPr>
        <w:pStyle w:val="TOC1"/>
        <w:divId w:val="570233858"/>
        <w:rPr>
          <w:rFonts w:asciiTheme="minorHAnsi" w:eastAsiaTheme="minorEastAsia" w:hAnsiTheme="minorHAnsi" w:cstheme="minorBidi"/>
          <w:szCs w:val="22"/>
          <w:lang w:eastAsia="en-GB"/>
        </w:rPr>
      </w:pPr>
      <w:hyperlink w:anchor="_Toc97639473" w:history="1">
        <w:r w:rsidRPr="00C51312">
          <w:rPr>
            <w:rStyle w:val="Hyperlink"/>
          </w:rPr>
          <w:t>E.4</w:t>
        </w:r>
        <w:r>
          <w:rPr>
            <w:rFonts w:asciiTheme="minorHAnsi" w:eastAsiaTheme="minorEastAsia" w:hAnsiTheme="minorHAnsi" w:cstheme="minorBidi"/>
            <w:szCs w:val="22"/>
            <w:lang w:eastAsia="en-GB"/>
          </w:rPr>
          <w:tab/>
        </w:r>
        <w:r w:rsidRPr="00C51312">
          <w:rPr>
            <w:rStyle w:val="Hyperlink"/>
          </w:rPr>
          <w:t>List of Approved CRs</w:t>
        </w:r>
        <w:r>
          <w:tab/>
        </w:r>
        <w:r>
          <w:fldChar w:fldCharType="begin" w:fldLock="1"/>
        </w:r>
        <w:r>
          <w:instrText xml:space="preserve"> PAGEREF _Toc97639473 \h </w:instrText>
        </w:r>
        <w:r>
          <w:fldChar w:fldCharType="separate"/>
        </w:r>
        <w:r>
          <w:t>297</w:t>
        </w:r>
        <w:r>
          <w:fldChar w:fldCharType="end"/>
        </w:r>
      </w:hyperlink>
    </w:p>
    <w:p w14:paraId="24BC4BAB" w14:textId="3F504BE1" w:rsidR="00DE7085" w:rsidRDefault="00DE7085" w:rsidP="00DE7085">
      <w:pPr>
        <w:pStyle w:val="TOC9"/>
        <w:divId w:val="570233858"/>
        <w:rPr>
          <w:rFonts w:asciiTheme="minorHAnsi" w:eastAsiaTheme="minorEastAsia" w:hAnsiTheme="minorHAnsi" w:cstheme="minorBidi"/>
          <w:b w:val="0"/>
          <w:szCs w:val="22"/>
          <w:lang w:eastAsia="en-GB"/>
        </w:rPr>
      </w:pPr>
      <w:hyperlink w:anchor="_Toc97639474" w:history="1">
        <w:r w:rsidRPr="00C51312">
          <w:rPr>
            <w:rStyle w:val="Hyperlink"/>
          </w:rPr>
          <w:t>Annex F</w:t>
        </w:r>
        <w:r>
          <w:rPr>
            <w:rFonts w:asciiTheme="minorHAnsi" w:eastAsiaTheme="minorEastAsia" w:hAnsiTheme="minorHAnsi" w:cstheme="minorBidi"/>
            <w:b w:val="0"/>
            <w:szCs w:val="22"/>
            <w:lang w:eastAsia="en-GB"/>
          </w:rPr>
          <w:tab/>
        </w:r>
        <w:r w:rsidRPr="00C51312">
          <w:rPr>
            <w:rStyle w:val="Hyperlink"/>
          </w:rPr>
          <w:t>List of new and revised WIDs / SIDs</w:t>
        </w:r>
        <w:r>
          <w:tab/>
        </w:r>
        <w:r>
          <w:fldChar w:fldCharType="begin" w:fldLock="1"/>
        </w:r>
        <w:r>
          <w:instrText xml:space="preserve"> PAGEREF _Toc97639474 \h </w:instrText>
        </w:r>
        <w:r>
          <w:fldChar w:fldCharType="separate"/>
        </w:r>
        <w:r>
          <w:t>299</w:t>
        </w:r>
        <w:r>
          <w:fldChar w:fldCharType="end"/>
        </w:r>
      </w:hyperlink>
    </w:p>
    <w:p w14:paraId="66AF98BD" w14:textId="6CC1E1F9" w:rsidR="00DE7085" w:rsidRDefault="00DE7085" w:rsidP="00DE7085">
      <w:pPr>
        <w:pStyle w:val="TOC1"/>
        <w:divId w:val="570233858"/>
        <w:rPr>
          <w:rFonts w:asciiTheme="minorHAnsi" w:eastAsiaTheme="minorEastAsia" w:hAnsiTheme="minorHAnsi" w:cstheme="minorBidi"/>
          <w:szCs w:val="22"/>
          <w:lang w:eastAsia="en-GB"/>
        </w:rPr>
      </w:pPr>
      <w:hyperlink w:anchor="_Toc97639475" w:history="1">
        <w:r w:rsidRPr="00C51312">
          <w:rPr>
            <w:rStyle w:val="Hyperlink"/>
          </w:rPr>
          <w:t>F.1</w:t>
        </w:r>
        <w:r>
          <w:rPr>
            <w:rFonts w:asciiTheme="minorHAnsi" w:eastAsiaTheme="minorEastAsia" w:hAnsiTheme="minorHAnsi" w:cstheme="minorBidi"/>
            <w:szCs w:val="22"/>
            <w:lang w:eastAsia="en-GB"/>
          </w:rPr>
          <w:tab/>
        </w:r>
        <w:r w:rsidRPr="00C51312">
          <w:rPr>
            <w:rStyle w:val="Hyperlink"/>
          </w:rPr>
          <w:t>List of Approved WIDs / SIDs</w:t>
        </w:r>
        <w:r>
          <w:tab/>
        </w:r>
        <w:r>
          <w:fldChar w:fldCharType="begin" w:fldLock="1"/>
        </w:r>
        <w:r>
          <w:instrText xml:space="preserve"> PAGEREF _Toc97639475 \h </w:instrText>
        </w:r>
        <w:r>
          <w:fldChar w:fldCharType="separate"/>
        </w:r>
        <w:r>
          <w:t>299</w:t>
        </w:r>
        <w:r>
          <w:fldChar w:fldCharType="end"/>
        </w:r>
      </w:hyperlink>
    </w:p>
    <w:p w14:paraId="79837EA5" w14:textId="0872F004" w:rsidR="00DE7085" w:rsidRDefault="00DE7085" w:rsidP="00DE7085">
      <w:pPr>
        <w:pStyle w:val="TOC1"/>
        <w:divId w:val="570233858"/>
        <w:rPr>
          <w:rFonts w:asciiTheme="minorHAnsi" w:eastAsiaTheme="minorEastAsia" w:hAnsiTheme="minorHAnsi" w:cstheme="minorBidi"/>
          <w:szCs w:val="22"/>
          <w:lang w:eastAsia="en-GB"/>
        </w:rPr>
      </w:pPr>
      <w:hyperlink w:anchor="_Toc97639476" w:history="1">
        <w:r w:rsidRPr="00C51312">
          <w:rPr>
            <w:rStyle w:val="Hyperlink"/>
          </w:rPr>
          <w:t>F.2</w:t>
        </w:r>
        <w:r>
          <w:rPr>
            <w:rFonts w:asciiTheme="minorHAnsi" w:eastAsiaTheme="minorEastAsia" w:hAnsiTheme="minorHAnsi" w:cstheme="minorBidi"/>
            <w:szCs w:val="22"/>
            <w:lang w:eastAsia="en-GB"/>
          </w:rPr>
          <w:tab/>
        </w:r>
        <w:r w:rsidRPr="00C51312">
          <w:rPr>
            <w:rStyle w:val="Hyperlink"/>
          </w:rPr>
          <w:t>List of Updated WIDs / SIDs</w:t>
        </w:r>
        <w:r>
          <w:tab/>
        </w:r>
        <w:r>
          <w:fldChar w:fldCharType="begin" w:fldLock="1"/>
        </w:r>
        <w:r>
          <w:instrText xml:space="preserve"> PAGEREF _Toc97639476 \h </w:instrText>
        </w:r>
        <w:r>
          <w:fldChar w:fldCharType="separate"/>
        </w:r>
        <w:r>
          <w:t>304</w:t>
        </w:r>
        <w:r>
          <w:fldChar w:fldCharType="end"/>
        </w:r>
      </w:hyperlink>
    </w:p>
    <w:p w14:paraId="449E870A" w14:textId="015738BB" w:rsidR="00DE7085" w:rsidRDefault="00DE7085" w:rsidP="00DE7085">
      <w:pPr>
        <w:pStyle w:val="TOC9"/>
        <w:divId w:val="570233858"/>
        <w:rPr>
          <w:rFonts w:asciiTheme="minorHAnsi" w:eastAsiaTheme="minorEastAsia" w:hAnsiTheme="minorHAnsi" w:cstheme="minorBidi"/>
          <w:b w:val="0"/>
          <w:szCs w:val="22"/>
          <w:lang w:eastAsia="en-GB"/>
        </w:rPr>
      </w:pPr>
      <w:hyperlink w:anchor="_Toc97639477" w:history="1">
        <w:r w:rsidRPr="00C51312">
          <w:rPr>
            <w:rStyle w:val="Hyperlink"/>
          </w:rPr>
          <w:t>Annex G</w:t>
        </w:r>
        <w:r>
          <w:rPr>
            <w:rFonts w:asciiTheme="minorHAnsi" w:eastAsiaTheme="minorEastAsia" w:hAnsiTheme="minorHAnsi" w:cstheme="minorBidi"/>
            <w:b w:val="0"/>
            <w:szCs w:val="22"/>
            <w:lang w:eastAsia="en-GB"/>
          </w:rPr>
          <w:tab/>
        </w:r>
        <w:r w:rsidRPr="00C51312">
          <w:rPr>
            <w:rStyle w:val="Hyperlink"/>
          </w:rPr>
          <w:t>List of endorsed WI summaries</w:t>
        </w:r>
        <w:r>
          <w:tab/>
        </w:r>
        <w:r>
          <w:fldChar w:fldCharType="begin" w:fldLock="1"/>
        </w:r>
        <w:r>
          <w:instrText xml:space="preserve"> PAGEREF _Toc97639477 \h </w:instrText>
        </w:r>
        <w:r>
          <w:fldChar w:fldCharType="separate"/>
        </w:r>
        <w:r>
          <w:t>306</w:t>
        </w:r>
        <w:r>
          <w:fldChar w:fldCharType="end"/>
        </w:r>
      </w:hyperlink>
    </w:p>
    <w:p w14:paraId="10AF514B" w14:textId="6CC21B3E" w:rsidR="00DE7085" w:rsidRDefault="00DE7085" w:rsidP="00DE7085">
      <w:pPr>
        <w:pStyle w:val="TOC9"/>
        <w:divId w:val="570233858"/>
        <w:rPr>
          <w:rFonts w:asciiTheme="minorHAnsi" w:eastAsiaTheme="minorEastAsia" w:hAnsiTheme="minorHAnsi" w:cstheme="minorBidi"/>
          <w:b w:val="0"/>
          <w:szCs w:val="22"/>
          <w:lang w:eastAsia="en-GB"/>
        </w:rPr>
      </w:pPr>
      <w:hyperlink w:anchor="_Toc97639478" w:history="1">
        <w:r w:rsidRPr="00C51312">
          <w:rPr>
            <w:rStyle w:val="Hyperlink"/>
          </w:rPr>
          <w:t>Annex I</w:t>
        </w:r>
        <w:r>
          <w:rPr>
            <w:rFonts w:asciiTheme="minorHAnsi" w:eastAsiaTheme="minorEastAsia" w:hAnsiTheme="minorHAnsi" w:cstheme="minorBidi"/>
            <w:b w:val="0"/>
            <w:szCs w:val="22"/>
            <w:lang w:eastAsia="en-GB"/>
          </w:rPr>
          <w:tab/>
        </w:r>
        <w:r w:rsidRPr="00C51312">
          <w:rPr>
            <w:rStyle w:val="Hyperlink"/>
          </w:rPr>
          <w:t>Notes from Conference Calls</w:t>
        </w:r>
        <w:r>
          <w:tab/>
        </w:r>
        <w:r>
          <w:fldChar w:fldCharType="begin" w:fldLock="1"/>
        </w:r>
        <w:r>
          <w:instrText xml:space="preserve"> PAGEREF _Toc97639478 \h </w:instrText>
        </w:r>
        <w:r>
          <w:fldChar w:fldCharType="separate"/>
        </w:r>
        <w:r>
          <w:t>307</w:t>
        </w:r>
        <w:r>
          <w:fldChar w:fldCharType="end"/>
        </w:r>
      </w:hyperlink>
    </w:p>
    <w:p w14:paraId="30CE68BD" w14:textId="218D31B8" w:rsidR="00DE7085" w:rsidRDefault="00DE7085" w:rsidP="00DE7085">
      <w:pPr>
        <w:pStyle w:val="TOC1"/>
        <w:divId w:val="570233858"/>
        <w:rPr>
          <w:rFonts w:asciiTheme="minorHAnsi" w:eastAsiaTheme="minorEastAsia" w:hAnsiTheme="minorHAnsi" w:cstheme="minorBidi"/>
          <w:szCs w:val="22"/>
          <w:lang w:eastAsia="en-GB"/>
        </w:rPr>
      </w:pPr>
      <w:hyperlink w:anchor="_Toc97639479" w:history="1">
        <w:r w:rsidRPr="00C51312">
          <w:rPr>
            <w:rStyle w:val="Hyperlink"/>
          </w:rPr>
          <w:t>I.1</w:t>
        </w:r>
        <w:r>
          <w:rPr>
            <w:rFonts w:asciiTheme="minorHAnsi" w:eastAsiaTheme="minorEastAsia" w:hAnsiTheme="minorHAnsi" w:cstheme="minorBidi"/>
            <w:szCs w:val="22"/>
            <w:lang w:eastAsia="en-GB"/>
          </w:rPr>
          <w:tab/>
        </w:r>
        <w:r w:rsidRPr="00C51312">
          <w:rPr>
            <w:rStyle w:val="Hyperlink"/>
          </w:rPr>
          <w:t>SA#94E_CC#1</w:t>
        </w:r>
        <w:r>
          <w:tab/>
        </w:r>
        <w:r>
          <w:fldChar w:fldCharType="begin" w:fldLock="1"/>
        </w:r>
        <w:r>
          <w:instrText xml:space="preserve"> PAGEREF _Toc97639479 \h </w:instrText>
        </w:r>
        <w:r>
          <w:fldChar w:fldCharType="separate"/>
        </w:r>
        <w:r>
          <w:t>307</w:t>
        </w:r>
        <w:r>
          <w:fldChar w:fldCharType="end"/>
        </w:r>
      </w:hyperlink>
    </w:p>
    <w:p w14:paraId="7994E0DD" w14:textId="224554F0" w:rsidR="00DE7085" w:rsidRDefault="00DE7085" w:rsidP="00DE7085">
      <w:pPr>
        <w:pStyle w:val="TOC1"/>
        <w:divId w:val="570233858"/>
        <w:rPr>
          <w:rFonts w:asciiTheme="minorHAnsi" w:eastAsiaTheme="minorEastAsia" w:hAnsiTheme="minorHAnsi" w:cstheme="minorBidi"/>
          <w:szCs w:val="22"/>
          <w:lang w:eastAsia="en-GB"/>
        </w:rPr>
      </w:pPr>
      <w:hyperlink w:anchor="_Toc97639480" w:history="1">
        <w:r w:rsidRPr="00C51312">
          <w:rPr>
            <w:rStyle w:val="Hyperlink"/>
          </w:rPr>
          <w:t>I.2</w:t>
        </w:r>
        <w:r>
          <w:rPr>
            <w:rFonts w:asciiTheme="minorHAnsi" w:eastAsiaTheme="minorEastAsia" w:hAnsiTheme="minorHAnsi" w:cstheme="minorBidi"/>
            <w:szCs w:val="22"/>
            <w:lang w:eastAsia="en-GB"/>
          </w:rPr>
          <w:tab/>
        </w:r>
        <w:r w:rsidRPr="00C51312">
          <w:rPr>
            <w:rStyle w:val="Hyperlink"/>
          </w:rPr>
          <w:t>SA#94E_CC#2</w:t>
        </w:r>
        <w:r>
          <w:tab/>
        </w:r>
        <w:r>
          <w:fldChar w:fldCharType="begin" w:fldLock="1"/>
        </w:r>
        <w:r>
          <w:instrText xml:space="preserve"> PAGEREF _Toc97639480 \h </w:instrText>
        </w:r>
        <w:r>
          <w:fldChar w:fldCharType="separate"/>
        </w:r>
        <w:r>
          <w:t>318</w:t>
        </w:r>
        <w:r>
          <w:fldChar w:fldCharType="end"/>
        </w:r>
      </w:hyperlink>
    </w:p>
    <w:p w14:paraId="5F83860E" w14:textId="69E79670" w:rsidR="00DE7085" w:rsidRDefault="00DE7085" w:rsidP="00DE7085">
      <w:pPr>
        <w:pStyle w:val="TOC1"/>
        <w:divId w:val="570233858"/>
        <w:rPr>
          <w:rFonts w:asciiTheme="minorHAnsi" w:eastAsiaTheme="minorEastAsia" w:hAnsiTheme="minorHAnsi" w:cstheme="minorBidi"/>
          <w:szCs w:val="22"/>
          <w:lang w:eastAsia="en-GB"/>
        </w:rPr>
      </w:pPr>
      <w:hyperlink w:anchor="_Toc97639481" w:history="1">
        <w:r w:rsidRPr="00C51312">
          <w:rPr>
            <w:rStyle w:val="Hyperlink"/>
          </w:rPr>
          <w:t>I.3</w:t>
        </w:r>
        <w:r>
          <w:rPr>
            <w:rFonts w:asciiTheme="minorHAnsi" w:eastAsiaTheme="minorEastAsia" w:hAnsiTheme="minorHAnsi" w:cstheme="minorBidi"/>
            <w:szCs w:val="22"/>
            <w:lang w:eastAsia="en-GB"/>
          </w:rPr>
          <w:tab/>
        </w:r>
        <w:r w:rsidRPr="00C51312">
          <w:rPr>
            <w:rStyle w:val="Hyperlink"/>
          </w:rPr>
          <w:t>SA#94E_CC#3</w:t>
        </w:r>
        <w:r>
          <w:tab/>
        </w:r>
        <w:r>
          <w:fldChar w:fldCharType="begin" w:fldLock="1"/>
        </w:r>
        <w:r>
          <w:instrText xml:space="preserve"> PAGEREF _Toc97639481 \h </w:instrText>
        </w:r>
        <w:r>
          <w:fldChar w:fldCharType="separate"/>
        </w:r>
        <w:r>
          <w:t>330</w:t>
        </w:r>
        <w:r>
          <w:fldChar w:fldCharType="end"/>
        </w:r>
      </w:hyperlink>
    </w:p>
    <w:p w14:paraId="53BAA605" w14:textId="72FC5033" w:rsidR="00DE7085" w:rsidRDefault="00DE7085" w:rsidP="00DE7085">
      <w:pPr>
        <w:pStyle w:val="TOC1"/>
        <w:divId w:val="570233858"/>
        <w:rPr>
          <w:rFonts w:asciiTheme="minorHAnsi" w:eastAsiaTheme="minorEastAsia" w:hAnsiTheme="minorHAnsi" w:cstheme="minorBidi"/>
          <w:szCs w:val="22"/>
          <w:lang w:eastAsia="en-GB"/>
        </w:rPr>
      </w:pPr>
      <w:hyperlink w:anchor="_Toc97639482" w:history="1">
        <w:r w:rsidRPr="00C51312">
          <w:rPr>
            <w:rStyle w:val="Hyperlink"/>
          </w:rPr>
          <w:t>I.4</w:t>
        </w:r>
        <w:r>
          <w:rPr>
            <w:rFonts w:asciiTheme="minorHAnsi" w:eastAsiaTheme="minorEastAsia" w:hAnsiTheme="minorHAnsi" w:cstheme="minorBidi"/>
            <w:szCs w:val="22"/>
            <w:lang w:eastAsia="en-GB"/>
          </w:rPr>
          <w:tab/>
        </w:r>
        <w:r w:rsidRPr="00C51312">
          <w:rPr>
            <w:rStyle w:val="Hyperlink"/>
          </w:rPr>
          <w:t>SA#94E_CC#4</w:t>
        </w:r>
        <w:r>
          <w:tab/>
        </w:r>
        <w:r>
          <w:fldChar w:fldCharType="begin" w:fldLock="1"/>
        </w:r>
        <w:r>
          <w:instrText xml:space="preserve"> PAGEREF _Toc97639482 \h </w:instrText>
        </w:r>
        <w:r>
          <w:fldChar w:fldCharType="separate"/>
        </w:r>
        <w:r>
          <w:t>338</w:t>
        </w:r>
        <w:r>
          <w:fldChar w:fldCharType="end"/>
        </w:r>
      </w:hyperlink>
    </w:p>
    <w:p w14:paraId="3A7FECFA" w14:textId="689C0DD9" w:rsidR="00DE7085" w:rsidRDefault="00DE7085" w:rsidP="00DE7085">
      <w:pPr>
        <w:pStyle w:val="TOC1"/>
        <w:divId w:val="570233858"/>
        <w:rPr>
          <w:rFonts w:asciiTheme="minorHAnsi" w:eastAsiaTheme="minorEastAsia" w:hAnsiTheme="minorHAnsi" w:cstheme="minorBidi"/>
          <w:szCs w:val="22"/>
          <w:lang w:eastAsia="en-GB"/>
        </w:rPr>
      </w:pPr>
      <w:hyperlink w:anchor="_Toc97639483" w:history="1">
        <w:r w:rsidRPr="00C51312">
          <w:rPr>
            <w:rStyle w:val="Hyperlink"/>
          </w:rPr>
          <w:t>I.5</w:t>
        </w:r>
        <w:r>
          <w:rPr>
            <w:rFonts w:asciiTheme="minorHAnsi" w:eastAsiaTheme="minorEastAsia" w:hAnsiTheme="minorHAnsi" w:cstheme="minorBidi"/>
            <w:szCs w:val="22"/>
            <w:lang w:eastAsia="en-GB"/>
          </w:rPr>
          <w:tab/>
        </w:r>
        <w:r w:rsidRPr="00C51312">
          <w:rPr>
            <w:rStyle w:val="Hyperlink"/>
          </w:rPr>
          <w:t>SA#94E_CC#5</w:t>
        </w:r>
        <w:r>
          <w:tab/>
        </w:r>
        <w:r>
          <w:fldChar w:fldCharType="begin" w:fldLock="1"/>
        </w:r>
        <w:r>
          <w:instrText xml:space="preserve"> PAGEREF _Toc97639483 \h </w:instrText>
        </w:r>
        <w:r>
          <w:fldChar w:fldCharType="separate"/>
        </w:r>
        <w:r>
          <w:t>348</w:t>
        </w:r>
        <w:r>
          <w:fldChar w:fldCharType="end"/>
        </w:r>
      </w:hyperlink>
    </w:p>
    <w:p w14:paraId="470698FB" w14:textId="58B30085" w:rsidR="00000000" w:rsidRDefault="00DE7085" w:rsidP="00DE7085">
      <w:pPr>
        <w:spacing w:before="100" w:beforeAutospacing="1" w:after="100" w:afterAutospacing="1"/>
        <w:divId w:val="570233858"/>
        <w:rPr>
          <w:rFonts w:eastAsiaTheme="minorEastAsia"/>
        </w:rPr>
      </w:pPr>
      <w:r>
        <w:rPr>
          <w:rFonts w:eastAsiaTheme="minorEastAsia"/>
        </w:rPr>
        <w:fldChar w:fldCharType="end"/>
      </w:r>
    </w:p>
    <w:p w14:paraId="6327BDC8" w14:textId="77777777" w:rsidR="00000000" w:rsidRDefault="00DE7085">
      <w:pPr>
        <w:pStyle w:val="Heading1"/>
        <w:divId w:val="837428084"/>
      </w:pPr>
      <w:bookmarkStart w:id="0" w:name="_Toc97638840"/>
      <w:bookmarkStart w:id="1" w:name="_Toc97639323"/>
      <w:r>
        <w:t>0</w:t>
      </w:r>
      <w:r>
        <w:tab/>
        <w:t>Definitions</w:t>
      </w:r>
      <w:bookmarkEnd w:id="0"/>
      <w:bookmarkEnd w:id="1"/>
    </w:p>
    <w:p w14:paraId="06A89161" w14:textId="77777777" w:rsidR="00000000" w:rsidRDefault="00DE7085">
      <w:pPr>
        <w:pStyle w:val="Heading5Char"/>
        <w:ind w:left="2694" w:hanging="2694"/>
        <w:divId w:val="570233858"/>
        <w:rPr>
          <w:rFonts w:eastAsiaTheme="minorEastAsia"/>
        </w:rPr>
      </w:pPr>
      <w:r>
        <w:rPr>
          <w:color w:val="0000FF"/>
        </w:rPr>
        <w:t>Noted:</w:t>
      </w:r>
      <w:r>
        <w:tab/>
        <w:t>A document is "noted" to indicate that its content was made available to the meeting, but that the document itself was not agreed or endorsed by the meeting. Any agreements or actions resulti</w:t>
      </w:r>
      <w:r>
        <w:t>ng from discussion of the document are explicitly indicated in the meeting report.</w:t>
      </w:r>
    </w:p>
    <w:p w14:paraId="0BDDE30D" w14:textId="77777777" w:rsidR="00000000" w:rsidRDefault="00DE7085">
      <w:pPr>
        <w:pStyle w:val="Heading5Char"/>
        <w:ind w:left="2694" w:hanging="2694"/>
        <w:divId w:val="570233858"/>
      </w:pPr>
      <w:r>
        <w:t>Approved:</w:t>
      </w:r>
      <w:r>
        <w:tab/>
        <w:t xml:space="preserve">A document "approved" in this report </w:t>
      </w:r>
      <w:r>
        <w:rPr>
          <w:b/>
          <w:bCs/>
        </w:rPr>
        <w:t>refers to the status within the WG</w:t>
      </w:r>
      <w:r>
        <w:t xml:space="preserve">. For some document types (e.g. CR, WID/SID), </w:t>
      </w:r>
      <w:r>
        <w:rPr>
          <w:b/>
          <w:bCs/>
        </w:rPr>
        <w:t>the final status of documents are determined a</w:t>
      </w:r>
      <w:r>
        <w:rPr>
          <w:b/>
          <w:bCs/>
        </w:rPr>
        <w:t>t the TSG level</w:t>
      </w:r>
      <w:r>
        <w:t xml:space="preserve">, whereas this report always uses </w:t>
      </w:r>
      <w:r>
        <w:lastRenderedPageBreak/>
        <w:t>"approved", which may be translated in the 3GU document lists as "agreed" (e.g. for CRs).</w:t>
      </w:r>
    </w:p>
    <w:p w14:paraId="5A5C0EA9" w14:textId="77777777" w:rsidR="00000000" w:rsidRDefault="00DE7085">
      <w:pPr>
        <w:pStyle w:val="Heading5Char"/>
        <w:ind w:left="2694" w:hanging="2694"/>
        <w:divId w:val="570233858"/>
      </w:pPr>
      <w:r>
        <w:t>Agreed (in parallel session):</w:t>
      </w:r>
      <w:r>
        <w:tab/>
        <w:t>A document is "agreed" at a parallel or drafting session to indicate it's temporary sta</w:t>
      </w:r>
      <w:r>
        <w:t>tus until the closing WG plenary sessions. The final status is determined in WG plenary sessions or via an e-mail approval process.</w:t>
      </w:r>
    </w:p>
    <w:p w14:paraId="18AB584B" w14:textId="77777777" w:rsidR="00000000" w:rsidRDefault="00DE7085">
      <w:pPr>
        <w:spacing w:before="100" w:beforeAutospacing="1" w:after="100" w:afterAutospacing="1"/>
        <w:divId w:val="570233858"/>
      </w:pPr>
    </w:p>
    <w:p w14:paraId="0066E222" w14:textId="77777777" w:rsidR="00000000" w:rsidRDefault="00DE7085">
      <w:pPr>
        <w:keepNext/>
        <w:keepLines/>
        <w:spacing w:before="100" w:beforeAutospacing="1" w:after="100" w:afterAutospacing="1"/>
        <w:divId w:val="570233858"/>
      </w:pPr>
      <w:bookmarkStart w:id="2" w:name="_Hlk5524091"/>
      <w:r>
        <w:t>IPR Call Reminder:</w:t>
      </w:r>
    </w:p>
    <w:p w14:paraId="05FDDE43" w14:textId="77777777" w:rsidR="00000000" w:rsidRDefault="00DE7085">
      <w:pPr>
        <w:keepLines/>
        <w:spacing w:before="100" w:beforeAutospacing="1" w:after="100" w:afterAutospacing="1"/>
        <w:divId w:val="570233858"/>
      </w:pPr>
      <w:r>
        <w:t xml:space="preserve">The Chairman of the meeting made the following call for </w:t>
      </w:r>
      <w:r>
        <w:rPr>
          <w:noProof/>
        </w:rPr>
        <w:t>IPRs</w:t>
      </w:r>
      <w:r>
        <w:t>, and asked ETSI members to check the latest</w:t>
      </w:r>
      <w:r>
        <w:t xml:space="preserve"> version of </w:t>
      </w:r>
      <w:r>
        <w:rPr>
          <w:noProof/>
        </w:rPr>
        <w:t xml:space="preserve">ETSI's </w:t>
      </w:r>
      <w:r>
        <w:t>policy available on the web server:</w:t>
      </w:r>
    </w:p>
    <w:p w14:paraId="774474BF" w14:textId="77777777" w:rsidR="00000000" w:rsidRDefault="00DE7085">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570233858"/>
      </w:pPr>
      <w:r>
        <w:t>The attention of the delegates to the meeting of this Technical Specification Groupwas drawn to the fact that 3GPP Individual Members have the obligation underthe IPR Policies of their respective Organizational Partners to inform theirrespective Organizati</w:t>
      </w:r>
      <w:r>
        <w:t>onal Partners of Essential IPRs they become aware of.</w:t>
      </w:r>
    </w:p>
    <w:p w14:paraId="183FCBBF" w14:textId="77777777" w:rsidR="00000000" w:rsidRDefault="00DE7085">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570233858"/>
      </w:pPr>
      <w:r>
        <w:t>The delegates were asked to take note that they were thereby invited:</w:t>
      </w:r>
    </w:p>
    <w:p w14:paraId="62781190" w14:textId="77777777" w:rsidR="00000000" w:rsidRDefault="00DE7085">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570233858"/>
      </w:pPr>
      <w:r>
        <w:t>-</w:t>
      </w:r>
      <w:r>
        <w:tab/>
        <w:t>to investigate whether their organization or any other organization owns IPRs which wereor were likely to become Essential in resp</w:t>
      </w:r>
      <w:r>
        <w:t>ect of the work of 3GPP.</w:t>
      </w:r>
    </w:p>
    <w:p w14:paraId="33469D7A" w14:textId="77777777" w:rsidR="00000000" w:rsidRDefault="00DE7085">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570233858"/>
      </w:pPr>
      <w:r>
        <w:t>-</w:t>
      </w:r>
      <w:r>
        <w:tab/>
        <w:t xml:space="preserve">to notify their respective Organizational Partners of all potential IPRs e.g. for ETSIby means of the IPR Information Statement and the Licensing declaration forms </w:t>
      </w:r>
      <w:r>
        <w:t>(</w:t>
      </w:r>
      <w:r>
        <w:t>https://www.3gpp.org/3gpp-calendar/89-call-for-ipr-meetings).</w:t>
      </w:r>
    </w:p>
    <w:p w14:paraId="371414D5" w14:textId="77777777" w:rsidR="00000000" w:rsidRDefault="00DE7085">
      <w:pPr>
        <w:pStyle w:val="Heading8Char"/>
        <w:keepNext/>
        <w:keepLines/>
        <w:divId w:val="570233858"/>
      </w:pPr>
    </w:p>
    <w:p w14:paraId="186FFC1C" w14:textId="77777777" w:rsidR="00000000" w:rsidRDefault="00DE7085">
      <w:pPr>
        <w:keepNext/>
        <w:keepLines/>
        <w:spacing w:before="100" w:beforeAutospacing="1" w:after="100" w:afterAutospacing="1"/>
        <w:divId w:val="570233858"/>
      </w:pPr>
      <w:r>
        <w:t>A</w:t>
      </w:r>
      <w:r>
        <w:t>ntitrust declaration:</w:t>
      </w:r>
      <w:bookmarkEnd w:id="2"/>
    </w:p>
    <w:p w14:paraId="1B2771A6" w14:textId="77777777" w:rsidR="00000000" w:rsidRDefault="00DE7085">
      <w:pPr>
        <w:keepLines/>
        <w:spacing w:before="100" w:beforeAutospacing="1" w:after="100" w:afterAutospacing="1"/>
        <w:divId w:val="570233858"/>
      </w:pPr>
      <w:r>
        <w:t>The Chairman of the meeting made the following Antitrust declaration:</w:t>
      </w:r>
    </w:p>
    <w:p w14:paraId="533FBEFA" w14:textId="77777777" w:rsidR="00000000" w:rsidRDefault="00DE7085">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570233858"/>
      </w:pPr>
      <w:r>
        <w:t>The attention of the delegates to the meeting was drawn to the fact that 3GPP activities were subject to antitrust and competition laws and that compliance with sai</w:t>
      </w:r>
      <w:r>
        <w:t xml:space="preserve">d laws was therefore required by any participant of the meeting including the Chairman and Vice-Chairmen and were invited to seek any clarification needed with their legal counsel. The present meeting would be conducted with strict impartiality and in the </w:t>
      </w:r>
      <w:r>
        <w:t>interests of 3GPP. Delegates were reminded that timely submission of work items in advance of TSG/WG meetings was important to allow for full and fair consideration of such matters.</w:t>
      </w:r>
    </w:p>
    <w:p w14:paraId="4F8E5636" w14:textId="77777777" w:rsidR="00000000" w:rsidRDefault="00DE7085">
      <w:pPr>
        <w:pStyle w:val="Heading1"/>
        <w:divId w:val="290206464"/>
      </w:pPr>
      <w:bookmarkStart w:id="3" w:name="_Toc97638841"/>
      <w:bookmarkStart w:id="4" w:name="_Toc97639324"/>
      <w:r>
        <w:t>0.1</w:t>
      </w:r>
      <w:r>
        <w:tab/>
        <w:t>Executive Summary</w:t>
      </w:r>
      <w:bookmarkEnd w:id="3"/>
      <w:bookmarkEnd w:id="4"/>
    </w:p>
    <w:p w14:paraId="228E23D8" w14:textId="77777777" w:rsidR="00000000" w:rsidRDefault="00DE7085">
      <w:pPr>
        <w:spacing w:before="100" w:beforeAutospacing="1" w:after="100" w:afterAutospacing="1"/>
        <w:divId w:val="290206464"/>
        <w:rPr>
          <w:rFonts w:eastAsiaTheme="minorEastAsia"/>
        </w:rPr>
      </w:pPr>
      <w:r>
        <w:rPr>
          <w:color w:val="0000FF"/>
        </w:rPr>
        <w:t>To be provided by Chair</w:t>
      </w:r>
    </w:p>
    <w:p w14:paraId="4201E139" w14:textId="77777777" w:rsidR="00000000" w:rsidRDefault="00DE7085">
      <w:pPr>
        <w:pStyle w:val="Heading1"/>
        <w:divId w:val="308748821"/>
      </w:pPr>
      <w:bookmarkStart w:id="5" w:name="_Toc97638842"/>
      <w:bookmarkStart w:id="6" w:name="_Toc97639325"/>
      <w:r>
        <w:t>1</w:t>
      </w:r>
      <w:r>
        <w:tab/>
        <w:t xml:space="preserve">Opening of the Meeting by </w:t>
      </w:r>
      <w:r>
        <w:t>e-mail</w:t>
      </w:r>
      <w:bookmarkEnd w:id="5"/>
      <w:bookmarkEnd w:id="6"/>
    </w:p>
    <w:p w14:paraId="5D2A13AF" w14:textId="77777777" w:rsidR="00000000" w:rsidRDefault="00DE7085">
      <w:pPr>
        <w:spacing w:before="100" w:beforeAutospacing="1" w:after="100" w:afterAutospacing="1"/>
        <w:divId w:val="308748821"/>
        <w:rPr>
          <w:rFonts w:eastAsiaTheme="minorEastAsia"/>
        </w:rPr>
      </w:pPr>
      <w:r>
        <w:rPr>
          <w:color w:val="0000FF"/>
        </w:rPr>
        <w:t>Tuesday, 14 December 2021, 09:00 UTC</w:t>
      </w:r>
    </w:p>
    <w:p w14:paraId="32420175" w14:textId="77777777" w:rsidR="00000000" w:rsidRDefault="00DE7085">
      <w:pPr>
        <w:pStyle w:val="Heading1"/>
        <w:divId w:val="1785071940"/>
      </w:pPr>
      <w:bookmarkStart w:id="7" w:name="_Toc97638843"/>
      <w:bookmarkStart w:id="8" w:name="_Toc97639326"/>
      <w:r>
        <w:t>1.1</w:t>
      </w:r>
      <w:r>
        <w:tab/>
        <w:t>Welcome Speech</w:t>
      </w:r>
      <w:bookmarkEnd w:id="7"/>
      <w:bookmarkEnd w:id="8"/>
    </w:p>
    <w:p w14:paraId="293EBA06" w14:textId="77777777" w:rsidR="00000000" w:rsidRDefault="00DE7085">
      <w:pPr>
        <w:spacing w:before="100" w:beforeAutospacing="1" w:after="100" w:afterAutospacing="1"/>
        <w:divId w:val="1785071940"/>
        <w:rPr>
          <w:rFonts w:eastAsiaTheme="minorEastAsia"/>
        </w:rPr>
      </w:pPr>
      <w:r>
        <w:rPr>
          <w:color w:val="0000FF"/>
        </w:rPr>
        <w:t>e-meeting Kick-Off e-mail from TSG SA Chair:</w:t>
      </w:r>
      <w:r>
        <w:rPr>
          <w:color w:val="0000FF"/>
        </w:rPr>
        <w:br/>
        <w:t>Dear SA,</w:t>
      </w:r>
      <w:r>
        <w:rPr>
          <w:color w:val="0000FF"/>
        </w:rPr>
        <w:br/>
      </w:r>
      <w:r>
        <w:rPr>
          <w:color w:val="0000FF"/>
        </w:rPr>
        <w:lastRenderedPageBreak/>
        <w:br/>
        <w:t xml:space="preserve">This mail marks the start of our 3GPP SA#93-e meeting. </w:t>
      </w:r>
      <w:r>
        <w:rPr>
          <w:color w:val="0000FF"/>
        </w:rPr>
        <w:br/>
      </w:r>
      <w:r>
        <w:rPr>
          <w:color w:val="0000FF"/>
        </w:rPr>
        <w:br/>
      </w:r>
      <w:r>
        <w:rPr>
          <w:color w:val="0000FF"/>
        </w:rPr>
        <w:t xml:space="preserve">Please find the meeting agenda here: https://www.3gpp.org/ftp/tsg_sa/TSG_SA/TSGS_94E_Electronic_2021_12/Docs/SP-211244.zip. It includes the procedures by which this e-meeting will be run as well as a detailed agenda and a time schedule with all deadlines, </w:t>
      </w:r>
      <w:r>
        <w:rPr>
          <w:color w:val="0000FF"/>
        </w:rPr>
        <w:t>start and ending times of the meeting. Please read it carefully, it gives you guidance on how to handle documents, mails and general communication during this e-meeting.</w:t>
      </w:r>
      <w:r>
        <w:rPr>
          <w:color w:val="0000FF"/>
        </w:rPr>
        <w:br/>
      </w:r>
      <w:r>
        <w:rPr>
          <w:color w:val="0000FF"/>
        </w:rPr>
        <w:br/>
        <w:t xml:space="preserve">If you intend to participate in one or more of the daily GoToWebinar (GTW) Sessions, </w:t>
      </w:r>
      <w:r>
        <w:rPr>
          <w:color w:val="0000FF"/>
        </w:rPr>
        <w:t xml:space="preserve">please read the related information on the reflector. Invitations for these GTW sessions were sent a while ago on the SA reflector. </w:t>
      </w:r>
      <w:r>
        <w:rPr>
          <w:color w:val="0000FF"/>
        </w:rPr>
        <w:br/>
      </w:r>
      <w:r>
        <w:rPr>
          <w:color w:val="0000FF"/>
        </w:rPr>
        <w:br/>
        <w:t>Note that we will handle the agenda during this week in quite a flexible way, as the R18 content discussions will take a l</w:t>
      </w:r>
      <w:r>
        <w:rPr>
          <w:color w:val="0000FF"/>
        </w:rPr>
        <w:t>ot of time.</w:t>
      </w:r>
      <w:r>
        <w:rPr>
          <w:color w:val="0000FF"/>
        </w:rPr>
        <w:br/>
      </w:r>
      <w:r>
        <w:rPr>
          <w:color w:val="0000FF"/>
        </w:rPr>
        <w:br/>
        <w:t>If at any time you face a technical or procedural problem or have a related questions, please send a mail to Maurice and me. If we get aware of issues of general interest we will communicate them on this list asap.</w:t>
      </w:r>
      <w:r>
        <w:rPr>
          <w:color w:val="0000FF"/>
        </w:rPr>
        <w:br/>
      </w:r>
      <w:r>
        <w:rPr>
          <w:color w:val="0000FF"/>
        </w:rPr>
        <w:br/>
        <w:t>Please make sure that you h</w:t>
      </w:r>
      <w:r>
        <w:rPr>
          <w:color w:val="0000FF"/>
        </w:rPr>
        <w:t xml:space="preserve">ave registered to this meeting here: </w:t>
      </w:r>
      <w:r>
        <w:rPr>
          <w:color w:val="0000FF"/>
        </w:rPr>
        <w:br/>
        <w:t>https://portal.3gpp.org/?tbid=All&amp;SubTB=#/registration?MtgId=60223</w:t>
      </w:r>
      <w:r>
        <w:rPr>
          <w:color w:val="0000FF"/>
        </w:rPr>
        <w:br/>
      </w:r>
      <w:r>
        <w:rPr>
          <w:color w:val="0000FF"/>
        </w:rPr>
        <w:br/>
        <w:t>The latest chairs notes can be found in this folder: https://www.3gpp.org/ftp/tsg_sa/TSG_SA/TSGS_94E_Electronic_2021_12/INBOX/Chair_Notes. I will send</w:t>
      </w:r>
      <w:r>
        <w:rPr>
          <w:color w:val="0000FF"/>
        </w:rPr>
        <w:t xml:space="preserve"> e-mails on the list once I upload an updated version of the chairs notes.</w:t>
      </w:r>
      <w:r>
        <w:rPr>
          <w:color w:val="0000FF"/>
        </w:rPr>
        <w:br/>
      </w:r>
      <w:r>
        <w:rPr>
          <w:color w:val="0000FF"/>
        </w:rPr>
        <w:br/>
        <w:t xml:space="preserve">Remember that all times related to this meeting are indicated in UTC. </w:t>
      </w:r>
      <w:r>
        <w:rPr>
          <w:color w:val="0000FF"/>
        </w:rPr>
        <w:br/>
      </w:r>
      <w:r>
        <w:rPr>
          <w:color w:val="0000FF"/>
        </w:rPr>
        <w:br/>
        <w:t>I would like to introduce the SA Plenary Officials</w:t>
      </w:r>
      <w:r>
        <w:rPr>
          <w:color w:val="0000FF"/>
        </w:rPr>
        <w:br/>
        <w:t xml:space="preserve">- Georg Mayer, SA Chair, georg.mayer@huawei.com </w:t>
      </w:r>
      <w:r>
        <w:rPr>
          <w:color w:val="0000FF"/>
        </w:rPr>
        <w:br/>
        <w:t>- Mona M</w:t>
      </w:r>
      <w:r>
        <w:rPr>
          <w:color w:val="0000FF"/>
        </w:rPr>
        <w:t>ustapha, SA ViceChair, mona_mustapha@apple.com</w:t>
      </w:r>
      <w:r>
        <w:rPr>
          <w:color w:val="0000FF"/>
        </w:rPr>
        <w:br/>
        <w:t xml:space="preserve">- Satoshi Nagata, SA ViceChair, nagatas@nttdocomo.com </w:t>
      </w:r>
      <w:r>
        <w:rPr>
          <w:color w:val="0000FF"/>
        </w:rPr>
        <w:br/>
        <w:t xml:space="preserve">- Mark Younge, SA ViceChair, mark.younge@t-mobile.com </w:t>
      </w:r>
      <w:r>
        <w:rPr>
          <w:color w:val="0000FF"/>
        </w:rPr>
        <w:br/>
        <w:t xml:space="preserve">- Maurice Pope, MCC, maurice.pope@etsi.org </w:t>
      </w:r>
      <w:r>
        <w:rPr>
          <w:color w:val="0000FF"/>
        </w:rPr>
        <w:br/>
      </w:r>
      <w:r>
        <w:rPr>
          <w:color w:val="0000FF"/>
        </w:rPr>
        <w:br/>
        <w:t>I would like to emphasize 3GPP SA meetings are usually</w:t>
      </w:r>
      <w:r>
        <w:rPr>
          <w:color w:val="0000FF"/>
        </w:rPr>
        <w:t xml:space="preserve"> not conducted as e-meetings and that all SA working group meetings which bring input to this plenary were held as e-meetings as well. We are all still gaining new experience on how to run -the show- in this full electronic mode and I have to ask your pati</w:t>
      </w:r>
      <w:r>
        <w:rPr>
          <w:color w:val="0000FF"/>
        </w:rPr>
        <w:t>ence and understanding if things do not immediately work out to your satisfaction or if misunderstandings occur. I know that all of you are friendly, polite and respectful people and I am convinced we will all work together nicely to make this a fruitful m</w:t>
      </w:r>
      <w:r>
        <w:rPr>
          <w:color w:val="0000FF"/>
        </w:rPr>
        <w:t xml:space="preserve">eeting. Thank you all in advance for your cooperation! </w:t>
      </w:r>
      <w:r>
        <w:rPr>
          <w:color w:val="0000FF"/>
        </w:rPr>
        <w:br/>
        <w:t>[See IPR and Antitrust reminders]</w:t>
      </w:r>
      <w:r>
        <w:rPr>
          <w:color w:val="0000FF"/>
        </w:rPr>
        <w:br/>
        <w:t>I wish all of you a successful meeting, good cooperation and fruitful discussions.</w:t>
      </w:r>
      <w:r>
        <w:rPr>
          <w:color w:val="0000FF"/>
        </w:rPr>
        <w:br/>
      </w:r>
      <w:r>
        <w:rPr>
          <w:color w:val="0000FF"/>
        </w:rPr>
        <w:br/>
        <w:t>Cheers,</w:t>
      </w:r>
      <w:r>
        <w:rPr>
          <w:color w:val="0000FF"/>
        </w:rPr>
        <w:br/>
        <w:t>Georg</w:t>
      </w:r>
    </w:p>
    <w:p w14:paraId="66734DD2" w14:textId="77777777" w:rsidR="00000000" w:rsidRDefault="00DE7085">
      <w:pPr>
        <w:pStyle w:val="Heading1"/>
        <w:divId w:val="615798322"/>
      </w:pPr>
      <w:bookmarkStart w:id="9" w:name="_Toc97638844"/>
      <w:bookmarkStart w:id="10" w:name="_Toc97639327"/>
      <w:r>
        <w:t>1.2</w:t>
      </w:r>
      <w:r>
        <w:tab/>
        <w:t>Introduction</w:t>
      </w:r>
      <w:bookmarkEnd w:id="9"/>
      <w:bookmarkEnd w:id="10"/>
    </w:p>
    <w:p w14:paraId="707D62BA" w14:textId="77777777" w:rsidR="00000000" w:rsidRDefault="00DE7085">
      <w:pPr>
        <w:pStyle w:val="Heading1"/>
        <w:divId w:val="1307588139"/>
      </w:pPr>
      <w:bookmarkStart w:id="11" w:name="_Toc97638845"/>
      <w:bookmarkStart w:id="12" w:name="_Toc97639328"/>
      <w:r>
        <w:t>1.3</w:t>
      </w:r>
      <w:r>
        <w:tab/>
        <w:t>IPR &amp; Antitrust reminders</w:t>
      </w:r>
      <w:bookmarkEnd w:id="11"/>
      <w:bookmarkEnd w:id="12"/>
    </w:p>
    <w:p w14:paraId="154179ED" w14:textId="77777777" w:rsidR="00000000" w:rsidRDefault="00DE7085">
      <w:pPr>
        <w:spacing w:before="100" w:beforeAutospacing="1" w:after="100" w:afterAutospacing="1"/>
        <w:divId w:val="1307588139"/>
        <w:rPr>
          <w:rFonts w:eastAsiaTheme="minorEastAsia"/>
        </w:rPr>
      </w:pPr>
      <w:r>
        <w:rPr>
          <w:color w:val="0000FF"/>
        </w:rPr>
        <w:t>See above</w:t>
      </w:r>
    </w:p>
    <w:p w14:paraId="0BEF326C" w14:textId="77777777" w:rsidR="00000000" w:rsidRDefault="00DE7085">
      <w:pPr>
        <w:pStyle w:val="Heading1"/>
        <w:divId w:val="1724022778"/>
      </w:pPr>
      <w:bookmarkStart w:id="13" w:name="_Toc97638846"/>
      <w:bookmarkStart w:id="14" w:name="_Toc97639329"/>
      <w:r>
        <w:t>1.4</w:t>
      </w:r>
      <w:r>
        <w:tab/>
        <w:t>Approva</w:t>
      </w:r>
      <w:r>
        <w:t>l of Agenda</w:t>
      </w:r>
      <w:bookmarkEnd w:id="13"/>
      <w:bookmarkEnd w:id="14"/>
    </w:p>
    <w:p w14:paraId="726E0AFC" w14:textId="77777777" w:rsidR="00000000" w:rsidRDefault="00DE7085">
      <w:pPr>
        <w:spacing w:before="100" w:beforeAutospacing="1" w:after="100" w:afterAutospacing="1"/>
        <w:divId w:val="1724022778"/>
        <w:rPr>
          <w:rFonts w:eastAsiaTheme="minorEastAsia"/>
        </w:rPr>
      </w:pPr>
      <w:r>
        <w:rPr>
          <w:color w:val="0000FF"/>
        </w:rPr>
        <w:t>(comments and objections need to be sent by mail before start of the meeting)</w:t>
      </w:r>
    </w:p>
    <w:p w14:paraId="02A856C5" w14:textId="77777777" w:rsidR="00000000" w:rsidRDefault="00DE7085">
      <w:pPr>
        <w:keepNext/>
        <w:keepLines/>
        <w:pBdr>
          <w:top w:val="single" w:sz="4" w:space="1" w:color="auto"/>
        </w:pBdr>
        <w:spacing w:before="100" w:beforeAutospacing="1" w:after="100" w:afterAutospacing="1"/>
        <w:divId w:val="1724022778"/>
      </w:pPr>
      <w:r>
        <w:rPr>
          <w:color w:val="0000FF"/>
        </w:rPr>
        <w:lastRenderedPageBreak/>
        <w:t>TD SP-211244</w:t>
      </w:r>
      <w:r>
        <w:t xml:space="preserve"> (AGENDA) Agenda &amp; Procedures &amp; Time Schedule for TSG SA#94-e. (Source: TSG SA Chair).</w:t>
      </w:r>
      <w:r>
        <w:br/>
      </w:r>
      <w:r>
        <w:rPr>
          <w:b/>
        </w:rPr>
        <w:t>Document for:</w:t>
      </w:r>
      <w:r>
        <w:t xml:space="preserve"> Approval.</w:t>
      </w:r>
      <w:r>
        <w:br/>
      </w:r>
      <w:r>
        <w:rPr>
          <w:b/>
        </w:rPr>
        <w:t>Abstract:</w:t>
      </w:r>
      <w:r>
        <w:t xml:space="preserve"> The meeting agenda.</w:t>
      </w:r>
    </w:p>
    <w:p w14:paraId="0F15625E" w14:textId="77777777" w:rsidR="00000000" w:rsidRDefault="00DE7085">
      <w:pPr>
        <w:keepNext/>
        <w:spacing w:before="100" w:beforeAutospacing="1" w:after="100" w:afterAutospacing="1"/>
        <w:divId w:val="1724022778"/>
        <w:rPr>
          <w:rFonts w:cs="Arial"/>
          <w:b/>
        </w:rPr>
      </w:pPr>
      <w:r>
        <w:rPr>
          <w:rFonts w:cs="Arial"/>
          <w:b/>
        </w:rPr>
        <w:t>Comment:</w:t>
      </w:r>
    </w:p>
    <w:p w14:paraId="426B565D" w14:textId="77777777" w:rsidR="00000000" w:rsidRDefault="00DE7085">
      <w:pPr>
        <w:spacing w:before="100" w:beforeAutospacing="1" w:after="100" w:afterAutospacing="1"/>
        <w:divId w:val="1724022778"/>
      </w:pPr>
      <w:r>
        <w:t xml:space="preserve">The </w:t>
      </w:r>
      <w:r>
        <w:t>Agenda was approved.</w:t>
      </w:r>
    </w:p>
    <w:p w14:paraId="2ADD10B1" w14:textId="77777777" w:rsidR="00000000" w:rsidRDefault="00DE7085">
      <w:pPr>
        <w:keepNext/>
        <w:spacing w:before="100" w:beforeAutospacing="1" w:after="100" w:afterAutospacing="1"/>
        <w:divId w:val="1724022778"/>
        <w:rPr>
          <w:rFonts w:cs="Arial"/>
          <w:b/>
        </w:rPr>
      </w:pPr>
      <w:r>
        <w:rPr>
          <w:rFonts w:cs="Arial"/>
          <w:b/>
        </w:rPr>
        <w:t>Discussion and conclusion:</w:t>
      </w:r>
    </w:p>
    <w:p w14:paraId="7DD62725" w14:textId="77777777" w:rsidR="00000000" w:rsidRDefault="00DE7085">
      <w:pPr>
        <w:spacing w:before="100" w:beforeAutospacing="1" w:after="100" w:afterAutospacing="1"/>
        <w:divId w:val="1724022778"/>
      </w:pPr>
      <w:r>
        <w:t>The Joint Session with TSG RAN had been moved from Wednesday to Thursday. Block approval dates and times may be shifted due to ongoing Prioritization discussions. The meeting agenda was approved.</w:t>
      </w:r>
    </w:p>
    <w:p w14:paraId="1BA8B646" w14:textId="77777777" w:rsidR="00000000" w:rsidRDefault="00DE7085">
      <w:pPr>
        <w:keepNext/>
        <w:spacing w:before="100" w:beforeAutospacing="1" w:after="100" w:afterAutospacing="1"/>
        <w:divId w:val="1724022778"/>
        <w:rPr>
          <w:rFonts w:cs="Arial"/>
          <w:b/>
        </w:rPr>
      </w:pPr>
      <w:r>
        <w:rPr>
          <w:rFonts w:cs="Arial"/>
          <w:b/>
        </w:rPr>
        <w:t>Status:</w:t>
      </w:r>
    </w:p>
    <w:p w14:paraId="32654A69" w14:textId="77777777" w:rsidR="00000000" w:rsidRDefault="00DE7085">
      <w:pPr>
        <w:spacing w:before="100" w:beforeAutospacing="1" w:after="100" w:afterAutospacing="1"/>
        <w:divId w:val="1724022778"/>
      </w:pPr>
      <w:r>
        <w:t>Appr</w:t>
      </w:r>
      <w:r>
        <w:t>oved.</w:t>
      </w:r>
    </w:p>
    <w:p w14:paraId="72E473B6" w14:textId="77777777" w:rsidR="00000000" w:rsidRDefault="00DE7085">
      <w:pPr>
        <w:pStyle w:val="Heading1"/>
        <w:divId w:val="917447678"/>
      </w:pPr>
      <w:bookmarkStart w:id="15" w:name="_Toc97638847"/>
      <w:bookmarkStart w:id="16" w:name="_Toc97639330"/>
      <w:r>
        <w:t>1.5</w:t>
      </w:r>
      <w:r>
        <w:tab/>
        <w:t>Report from previous SA meetings</w:t>
      </w:r>
      <w:bookmarkEnd w:id="15"/>
      <w:bookmarkEnd w:id="16"/>
    </w:p>
    <w:p w14:paraId="4137F797" w14:textId="77777777" w:rsidR="00000000" w:rsidRDefault="00DE7085">
      <w:pPr>
        <w:keepNext/>
        <w:keepLines/>
        <w:pBdr>
          <w:top w:val="single" w:sz="4" w:space="1" w:color="auto"/>
        </w:pBdr>
        <w:spacing w:before="100" w:beforeAutospacing="1" w:after="100" w:afterAutospacing="1"/>
        <w:divId w:val="917447678"/>
        <w:rPr>
          <w:rFonts w:eastAsiaTheme="minorEastAsia"/>
        </w:rPr>
      </w:pPr>
      <w:r>
        <w:rPr>
          <w:color w:val="0000FF"/>
        </w:rPr>
        <w:t>TD SP-211245</w:t>
      </w:r>
      <w:r>
        <w:t xml:space="preserve"> (REPORT) Draft report of TSG SA meeting #93E. (Source: TSG SA Secretary).</w:t>
      </w:r>
      <w:r>
        <w:br/>
      </w:r>
      <w:r>
        <w:rPr>
          <w:b/>
        </w:rPr>
        <w:t>Document for:</w:t>
      </w:r>
      <w:r>
        <w:t xml:space="preserve"> Approval.</w:t>
      </w:r>
      <w:r>
        <w:br/>
      </w:r>
      <w:r>
        <w:rPr>
          <w:b/>
        </w:rPr>
        <w:t>Abstract:</w:t>
      </w:r>
      <w:r>
        <w:t xml:space="preserve"> </w:t>
      </w:r>
      <w:r>
        <w:t>Draft report of TSG SA meeting #93E for approval.</w:t>
      </w:r>
    </w:p>
    <w:p w14:paraId="1B223A0B" w14:textId="77777777" w:rsidR="00000000" w:rsidRDefault="00DE7085">
      <w:pPr>
        <w:keepNext/>
        <w:spacing w:before="100" w:beforeAutospacing="1" w:after="100" w:afterAutospacing="1"/>
        <w:divId w:val="917447678"/>
        <w:rPr>
          <w:rFonts w:cs="Arial"/>
          <w:b/>
        </w:rPr>
      </w:pPr>
      <w:r>
        <w:rPr>
          <w:rFonts w:cs="Arial"/>
          <w:b/>
        </w:rPr>
        <w:t>Comment:</w:t>
      </w:r>
    </w:p>
    <w:p w14:paraId="0B1977D7" w14:textId="77777777" w:rsidR="00000000" w:rsidRDefault="00DE7085">
      <w:pPr>
        <w:spacing w:before="100" w:beforeAutospacing="1" w:after="100" w:afterAutospacing="1"/>
        <w:divId w:val="917447678"/>
      </w:pPr>
      <w:r>
        <w:t>The report of meeting TSG SA #93-e was approved.</w:t>
      </w:r>
    </w:p>
    <w:p w14:paraId="6B171D4A" w14:textId="77777777" w:rsidR="00000000" w:rsidRDefault="00DE7085">
      <w:pPr>
        <w:keepNext/>
        <w:spacing w:before="100" w:beforeAutospacing="1" w:after="100" w:afterAutospacing="1"/>
        <w:divId w:val="917447678"/>
        <w:rPr>
          <w:rFonts w:cs="Arial"/>
          <w:b/>
        </w:rPr>
      </w:pPr>
      <w:r>
        <w:rPr>
          <w:rFonts w:cs="Arial"/>
          <w:b/>
        </w:rPr>
        <w:t>Discussion and conclusion:</w:t>
      </w:r>
    </w:p>
    <w:p w14:paraId="70CB83D6" w14:textId="77777777" w:rsidR="00000000" w:rsidRDefault="00DE7085">
      <w:pPr>
        <w:spacing w:before="100" w:beforeAutospacing="1" w:after="100" w:afterAutospacing="1"/>
        <w:divId w:val="917447678"/>
      </w:pPr>
      <w:r>
        <w:t>The report of meeting TSG SA #93-e was approved.</w:t>
      </w:r>
    </w:p>
    <w:p w14:paraId="4A8D8E92" w14:textId="77777777" w:rsidR="00000000" w:rsidRDefault="00DE7085">
      <w:pPr>
        <w:keepNext/>
        <w:spacing w:before="100" w:beforeAutospacing="1" w:after="100" w:afterAutospacing="1"/>
        <w:divId w:val="917447678"/>
        <w:rPr>
          <w:rFonts w:cs="Arial"/>
          <w:b/>
        </w:rPr>
      </w:pPr>
      <w:r>
        <w:rPr>
          <w:rFonts w:cs="Arial"/>
          <w:b/>
        </w:rPr>
        <w:t>Status:</w:t>
      </w:r>
    </w:p>
    <w:p w14:paraId="33A34B2F" w14:textId="77777777" w:rsidR="00000000" w:rsidRDefault="00DE7085">
      <w:pPr>
        <w:spacing w:before="100" w:beforeAutospacing="1" w:after="100" w:afterAutospacing="1"/>
        <w:divId w:val="917447678"/>
      </w:pPr>
      <w:r>
        <w:t>Approved.</w:t>
      </w:r>
    </w:p>
    <w:p w14:paraId="1A88233E" w14:textId="77777777" w:rsidR="00000000" w:rsidRDefault="00DE7085">
      <w:pPr>
        <w:pStyle w:val="Heading1"/>
        <w:divId w:val="557978230"/>
      </w:pPr>
      <w:bookmarkStart w:id="17" w:name="_Toc97638848"/>
      <w:bookmarkStart w:id="18" w:name="_Toc97639331"/>
      <w:r>
        <w:lastRenderedPageBreak/>
        <w:t>1.6</w:t>
      </w:r>
      <w:r>
        <w:tab/>
        <w:t>Reports from TSG SA ad-hoc meetings and workshops</w:t>
      </w:r>
      <w:bookmarkEnd w:id="17"/>
      <w:bookmarkEnd w:id="18"/>
    </w:p>
    <w:p w14:paraId="73BCBAD7" w14:textId="77777777" w:rsidR="00000000" w:rsidRDefault="00DE7085">
      <w:pPr>
        <w:pStyle w:val="Heading1"/>
        <w:divId w:val="96605943"/>
      </w:pPr>
      <w:bookmarkStart w:id="19" w:name="_Toc97638849"/>
      <w:bookmarkStart w:id="20" w:name="_Toc97639332"/>
      <w:r>
        <w:t>2</w:t>
      </w:r>
      <w:r>
        <w:tab/>
        <w:t>Liaisons Statements</w:t>
      </w:r>
      <w:bookmarkEnd w:id="19"/>
      <w:bookmarkEnd w:id="20"/>
    </w:p>
    <w:p w14:paraId="2A58C896" w14:textId="77777777" w:rsidR="00000000" w:rsidRDefault="00DE7085">
      <w:pPr>
        <w:pStyle w:val="Heading1"/>
        <w:divId w:val="889152680"/>
      </w:pPr>
      <w:bookmarkStart w:id="21" w:name="_Toc97638850"/>
      <w:bookmarkStart w:id="22" w:name="_Toc97639333"/>
      <w:r>
        <w:t>2.1</w:t>
      </w:r>
      <w:r>
        <w:tab/>
        <w:t>Incoming LSs - proposed to note</w:t>
      </w:r>
      <w:bookmarkEnd w:id="21"/>
      <w:bookmarkEnd w:id="22"/>
    </w:p>
    <w:p w14:paraId="2B13ED59" w14:textId="77777777" w:rsidR="00000000" w:rsidRDefault="00DE7085">
      <w:pPr>
        <w:keepNext/>
        <w:keepLines/>
        <w:pBdr>
          <w:top w:val="single" w:sz="4" w:space="1" w:color="auto"/>
        </w:pBdr>
        <w:spacing w:before="100" w:beforeAutospacing="1" w:after="100" w:afterAutospacing="1"/>
        <w:divId w:val="889152680"/>
        <w:rPr>
          <w:rFonts w:eastAsiaTheme="minorEastAsia"/>
        </w:rPr>
      </w:pPr>
      <w:r>
        <w:rPr>
          <w:color w:val="0000FF"/>
        </w:rPr>
        <w:t>TD SP-211247</w:t>
      </w:r>
      <w:r>
        <w:t xml:space="preserve"> (LS IN) LS from APT: APT REPORT ON EMERGING CRITICAL APPLICATIONS &amp; USE CASES OF IMT FOR INDUSTRIAL, SOCIETAL AND ENTERPRISE USERS. (Source: AWG28/OUT03 (Rev.1) (AWG28/OUT03 (Rev.1))).</w:t>
      </w:r>
      <w:r>
        <w:br/>
      </w:r>
      <w:r>
        <w:rPr>
          <w:b/>
        </w:rPr>
        <w:t>Document for:</w:t>
      </w:r>
      <w:r>
        <w:t xml:space="preserve"> Action.</w:t>
      </w:r>
      <w:r>
        <w:br/>
      </w:r>
      <w:r>
        <w:rPr>
          <w:b/>
        </w:rPr>
        <w:t>Abstract:</w:t>
      </w:r>
      <w:r>
        <w:t xml:space="preserve"> The AWG is developing a working document towards an APT Report on 'EMERGING CRITICAL APPLICATIONS &amp; USE CASES OF IMT FOR INDUSTRIAL, SOCIETAL AND ENTERPRISE USERS' The scope of the report is on new/emerging critical applicat</w:t>
      </w:r>
      <w:r>
        <w:t>ions and use cases of IMT-Advanced and IMT-2020 for industrial, societal and enterprise users, both 4G LTE and NR. Current draft working document being developed in the AWG is enclosed for reference. As SA WG6 (SA WG6) is the application enablement and cri</w:t>
      </w:r>
      <w:r>
        <w:t xml:space="preserve">tical communication applications group for critical applications of IMT, AWG would kindly invite the 3GPP to provide relevant materials, use cases and any other related material that would facilitate in completion of this Report. AWG would appreciate 3GPP </w:t>
      </w:r>
      <w:r>
        <w:t>to provide any feedback before the next 29th APT Wireless Group (AWG-29) meeting, scheduled in March/April 2022, if any. For technical queries please contact: Mr. Bharat Bhatia ITU-APT Foundation of India +91 9810173737 Email: Bharat.bhatia@itu-apt.org AWG</w:t>
      </w:r>
      <w:r>
        <w:t xml:space="preserve"> will keep 3GPP informed of the progress and outcomes of relevant studies in future AWG meetings. Mr. Le Van Tuan Chairman APT Wireless Group.</w:t>
      </w:r>
    </w:p>
    <w:p w14:paraId="3685346B" w14:textId="77777777" w:rsidR="00000000" w:rsidRDefault="00DE7085">
      <w:pPr>
        <w:keepNext/>
        <w:spacing w:before="100" w:beforeAutospacing="1" w:after="100" w:afterAutospacing="1"/>
        <w:divId w:val="889152680"/>
        <w:rPr>
          <w:rFonts w:cs="Arial"/>
          <w:b/>
        </w:rPr>
      </w:pPr>
      <w:r>
        <w:rPr>
          <w:rFonts w:cs="Arial"/>
          <w:b/>
        </w:rPr>
        <w:t>Comment:</w:t>
      </w:r>
    </w:p>
    <w:p w14:paraId="2F38B27B" w14:textId="77777777" w:rsidR="00000000" w:rsidRDefault="00DE7085">
      <w:pPr>
        <w:spacing w:before="100" w:beforeAutospacing="1" w:after="100" w:afterAutospacing="1"/>
        <w:divId w:val="889152680"/>
      </w:pPr>
      <w:r>
        <w:t>CC#1: Clarify which WGs can provide response information. CC#4: To be forward to SA WG1 - please provide</w:t>
      </w:r>
      <w:r>
        <w:t xml:space="preserve"> input till March. This LS was postponed and will be forwarded to SA WG1 by MCC.</w:t>
      </w:r>
    </w:p>
    <w:p w14:paraId="2D23E8B5" w14:textId="77777777" w:rsidR="00000000" w:rsidRDefault="00DE7085">
      <w:pPr>
        <w:keepNext/>
        <w:spacing w:before="100" w:beforeAutospacing="1" w:after="100" w:afterAutospacing="1"/>
        <w:divId w:val="889152680"/>
        <w:rPr>
          <w:rFonts w:cs="Arial"/>
          <w:b/>
        </w:rPr>
      </w:pPr>
      <w:r>
        <w:rPr>
          <w:rFonts w:cs="Arial"/>
          <w:b/>
        </w:rPr>
        <w:t>Discussion and conclusion:</w:t>
      </w:r>
    </w:p>
    <w:p w14:paraId="55A3414B" w14:textId="77777777" w:rsidR="00000000" w:rsidRDefault="00DE7085">
      <w:pPr>
        <w:spacing w:before="100" w:beforeAutospacing="1" w:after="100" w:afterAutospacing="1"/>
        <w:divId w:val="889152680"/>
      </w:pPr>
      <w:r>
        <w:t>CC#1: The SA WG6 Chair reported that this had been postponed in SA WG6 and recommended also postponing at this meeting to coordinate any response. I</w:t>
      </w:r>
      <w:r>
        <w:t>t needs to be clarified which WGs can provide input on this and this was left for off-line discussion.</w:t>
      </w:r>
      <w:r>
        <w:br/>
        <w:t>CC#4: To be forward to SA WG1 - please provide input till March. This LS was postponed and will be forwarded to SA WG1 by MCC.</w:t>
      </w:r>
    </w:p>
    <w:p w14:paraId="730CB668" w14:textId="77777777" w:rsidR="00000000" w:rsidRDefault="00DE7085">
      <w:pPr>
        <w:keepNext/>
        <w:spacing w:before="100" w:beforeAutospacing="1" w:after="100" w:afterAutospacing="1"/>
        <w:divId w:val="889152680"/>
        <w:rPr>
          <w:rFonts w:cs="Arial"/>
          <w:b/>
        </w:rPr>
      </w:pPr>
      <w:r>
        <w:rPr>
          <w:rFonts w:cs="Arial"/>
          <w:b/>
        </w:rPr>
        <w:t>Status:</w:t>
      </w:r>
    </w:p>
    <w:p w14:paraId="49BE9DA8" w14:textId="77777777" w:rsidR="00000000" w:rsidRDefault="00DE7085">
      <w:pPr>
        <w:spacing w:before="100" w:beforeAutospacing="1" w:after="100" w:afterAutospacing="1"/>
        <w:divId w:val="889152680"/>
      </w:pPr>
      <w:r>
        <w:t>Postponed.</w:t>
      </w:r>
    </w:p>
    <w:p w14:paraId="30B302D6" w14:textId="77777777" w:rsidR="00000000" w:rsidRDefault="00DE7085">
      <w:pPr>
        <w:keepNext/>
        <w:keepLines/>
        <w:pBdr>
          <w:top w:val="single" w:sz="4" w:space="1" w:color="auto"/>
        </w:pBdr>
        <w:spacing w:before="100" w:beforeAutospacing="1" w:after="100" w:afterAutospacing="1"/>
        <w:divId w:val="889152680"/>
      </w:pPr>
      <w:r>
        <w:rPr>
          <w:color w:val="0000FF"/>
        </w:rPr>
        <w:lastRenderedPageBreak/>
        <w:t>TD SP-2</w:t>
      </w:r>
      <w:r>
        <w:rPr>
          <w:color w:val="0000FF"/>
        </w:rPr>
        <w:t>11412</w:t>
      </w:r>
      <w:r>
        <w:t xml:space="preserve"> (LS IN) LS from ITU-R WP5D: Development of a draft new Report ITU-R M.[IMT.INDUSTRY] -Applications of IMT for specific societal, industrial and enterprise usages. (Source: ITU-R WP5D (ITU_R_WP5D_TEMP_464rev3)).</w:t>
      </w:r>
      <w:r>
        <w:br/>
      </w:r>
      <w:r>
        <w:rPr>
          <w:b/>
        </w:rPr>
        <w:t>Document for:</w:t>
      </w:r>
      <w:r>
        <w:t xml:space="preserve"> Information.</w:t>
      </w:r>
      <w:r>
        <w:br/>
      </w:r>
      <w:r>
        <w:rPr>
          <w:b/>
        </w:rPr>
        <w:t>Abstract:</w:t>
      </w:r>
      <w:r>
        <w:t xml:space="preserve"> 'A</w:t>
      </w:r>
      <w:r>
        <w:t>pplications of IMT for specific societal, industrial and enterprise usages'. The scope of this draft new Report ITU-R M.[IMT.INDUSTRY] addresses, inter alia, the usage, technical and operational aspects and capabilities of IMT for meeting specific needs of</w:t>
      </w:r>
      <w:r>
        <w:t xml:space="preserve"> societal, industrial and enterprise usages. Current preliminary draft working document being developed in the WP 5D is enclosed for reference (TEMP/463Rev.2 published as 5D/886 (Annex 3.3)). This work has been initiated under Question ITU-R 262/5. WP 5D w</w:t>
      </w:r>
      <w:r>
        <w:t>ould like to invite the External Organizations to provide information on industrial and enterprise on its usage, applications, required capabilities, technical and operational aspects, and any other related material that would facilitate in completion of t</w:t>
      </w:r>
      <w:r>
        <w:t xml:space="preserve">his Report. External Organizations are invited to provide material preferably to the 40th meeting of WP 5D but no later than 41st meeting of WP 5D, as appropriate. Working Party 5D looks forward to collaborating with External Organizations on this matter. </w:t>
      </w:r>
      <w:r>
        <w:t>Working Party 5D will keep the External Organizations informed of the progress and outcomes of relevant studies in future WP 5D meetings.</w:t>
      </w:r>
    </w:p>
    <w:p w14:paraId="5E80862F" w14:textId="77777777" w:rsidR="00000000" w:rsidRDefault="00DE7085">
      <w:pPr>
        <w:keepNext/>
        <w:spacing w:before="100" w:beforeAutospacing="1" w:after="100" w:afterAutospacing="1"/>
        <w:divId w:val="889152680"/>
        <w:rPr>
          <w:rFonts w:cs="Arial"/>
          <w:b/>
        </w:rPr>
      </w:pPr>
      <w:r>
        <w:rPr>
          <w:rFonts w:cs="Arial"/>
          <w:b/>
        </w:rPr>
        <w:t>Comment:</w:t>
      </w:r>
    </w:p>
    <w:p w14:paraId="03A8ACFE" w14:textId="77777777" w:rsidR="00000000" w:rsidRDefault="00DE7085">
      <w:pPr>
        <w:spacing w:before="100" w:beforeAutospacing="1" w:after="100" w:afterAutospacing="1"/>
        <w:divId w:val="889152680"/>
      </w:pPr>
      <w:r>
        <w:t>CC#1: Clarify which WGs can provide response information. CC#4: To be forward to SA WG1 - please provide inpu</w:t>
      </w:r>
      <w:r>
        <w:t>t till March. This LS was postponed and will be forwarded to SA WG1 by MCC.</w:t>
      </w:r>
    </w:p>
    <w:p w14:paraId="79013FAC" w14:textId="77777777" w:rsidR="00000000" w:rsidRDefault="00DE7085">
      <w:pPr>
        <w:keepNext/>
        <w:spacing w:before="100" w:beforeAutospacing="1" w:after="100" w:afterAutospacing="1"/>
        <w:divId w:val="889152680"/>
        <w:rPr>
          <w:rFonts w:cs="Arial"/>
          <w:b/>
        </w:rPr>
      </w:pPr>
      <w:r>
        <w:rPr>
          <w:rFonts w:cs="Arial"/>
          <w:b/>
        </w:rPr>
        <w:t>Discussion and conclusion:</w:t>
      </w:r>
    </w:p>
    <w:p w14:paraId="3FF49A8D" w14:textId="77777777" w:rsidR="00000000" w:rsidRDefault="00DE7085">
      <w:pPr>
        <w:spacing w:before="100" w:beforeAutospacing="1" w:after="100" w:afterAutospacing="1"/>
        <w:divId w:val="889152680"/>
      </w:pPr>
      <w:r>
        <w:t>CC#1: The SA WG6 Chair reported that this had been postponed in SA WG6 and recommended also postponing at this meeting to coordinate any response. Deutsc</w:t>
      </w:r>
      <w:r>
        <w:t>he Telekom suggested forwarding this LS to SA WG1. Motorola Solutions commented that this should be addressed in 2022/Q1. It needs to be clarified which WGs can provide input on this and this was left for off-line discussion.</w:t>
      </w:r>
      <w:r>
        <w:br/>
        <w:t xml:space="preserve">CC#4: To be forward to SA WG1 </w:t>
      </w:r>
      <w:r>
        <w:t>- please provide input till March. This LS was postponed and will be forwarded to SA WG1 by MCC.</w:t>
      </w:r>
    </w:p>
    <w:p w14:paraId="25D9F0CF" w14:textId="77777777" w:rsidR="00000000" w:rsidRDefault="00DE7085">
      <w:pPr>
        <w:keepNext/>
        <w:spacing w:before="100" w:beforeAutospacing="1" w:after="100" w:afterAutospacing="1"/>
        <w:divId w:val="889152680"/>
        <w:rPr>
          <w:rFonts w:cs="Arial"/>
          <w:b/>
        </w:rPr>
      </w:pPr>
      <w:r>
        <w:rPr>
          <w:rFonts w:cs="Arial"/>
          <w:b/>
        </w:rPr>
        <w:t>Status:</w:t>
      </w:r>
    </w:p>
    <w:p w14:paraId="34F80A05" w14:textId="77777777" w:rsidR="00000000" w:rsidRDefault="00DE7085">
      <w:pPr>
        <w:spacing w:before="100" w:beforeAutospacing="1" w:after="100" w:afterAutospacing="1"/>
        <w:divId w:val="889152680"/>
      </w:pPr>
      <w:r>
        <w:t>Postponed.</w:t>
      </w:r>
    </w:p>
    <w:p w14:paraId="2AA52CF9" w14:textId="77777777" w:rsidR="00000000" w:rsidRDefault="00DE7085">
      <w:pPr>
        <w:keepNext/>
        <w:keepLines/>
        <w:pBdr>
          <w:top w:val="single" w:sz="4" w:space="1" w:color="auto"/>
        </w:pBdr>
        <w:spacing w:before="100" w:beforeAutospacing="1" w:after="100" w:afterAutospacing="1"/>
        <w:divId w:val="889152680"/>
      </w:pPr>
      <w:r>
        <w:rPr>
          <w:color w:val="0000FF"/>
        </w:rPr>
        <w:t>TD SP-211262</w:t>
      </w:r>
      <w:r>
        <w:t xml:space="preserve"> (LS IN) LS from CT WG1: Reply LS on EPS support for IoT NTN in Rel-17. (Source: CT WG1 (C1-217258)).</w:t>
      </w:r>
      <w:r>
        <w:br/>
      </w:r>
      <w:r>
        <w:rPr>
          <w:b/>
        </w:rPr>
        <w:t>Document for:</w:t>
      </w:r>
      <w:r>
        <w:t xml:space="preserve"> Action.</w:t>
      </w:r>
      <w:r>
        <w:br/>
      </w:r>
      <w:r>
        <w:rPr>
          <w:b/>
        </w:rPr>
        <w:t>Abst</w:t>
      </w:r>
      <w:r>
        <w:rPr>
          <w:b/>
        </w:rPr>
        <w:t>ract:</w:t>
      </w:r>
      <w:r>
        <w:t xml:space="preserve"> CT WG1 would like to thank TSG RAN, RAN WG2 and SA WG2 for their LSs on EPS support for IoT NTN in Rel-17. Considering support for discontinuous coverage: CT WG1#132e and 133e discussed and assumes that SA WG2 and RAN/RAN WG2 should first discuss on </w:t>
      </w:r>
      <w:r>
        <w:t>the topic and decide whether new functionality needs to be introduced. CT WG1 will align with the decision. Considering support for WUS (response to C1-216539/S2-2108176): CT WG1 confirms that WUS is not excluded from CT WID. Action: CT WG1 kindly asks gro</w:t>
      </w:r>
      <w:r>
        <w:t>ups to consider response given and provide feedback if necessary.</w:t>
      </w:r>
    </w:p>
    <w:p w14:paraId="1DBB070E" w14:textId="77777777" w:rsidR="00000000" w:rsidRDefault="00DE7085">
      <w:pPr>
        <w:keepNext/>
        <w:spacing w:before="100" w:beforeAutospacing="1" w:after="100" w:afterAutospacing="1"/>
        <w:divId w:val="889152680"/>
        <w:rPr>
          <w:rFonts w:cs="Arial"/>
          <w:b/>
        </w:rPr>
      </w:pPr>
      <w:r>
        <w:rPr>
          <w:rFonts w:cs="Arial"/>
          <w:b/>
        </w:rPr>
        <w:t>Comment:</w:t>
      </w:r>
    </w:p>
    <w:p w14:paraId="2B0A5936" w14:textId="77777777" w:rsidR="00000000" w:rsidRDefault="00DE7085">
      <w:pPr>
        <w:spacing w:before="100" w:beforeAutospacing="1" w:after="100" w:afterAutospacing="1"/>
        <w:divId w:val="889152680"/>
      </w:pPr>
      <w:r>
        <w:t>CC#1: This LS was noted.</w:t>
      </w:r>
    </w:p>
    <w:p w14:paraId="470D3E24" w14:textId="77777777" w:rsidR="00000000" w:rsidRDefault="00DE7085">
      <w:pPr>
        <w:keepNext/>
        <w:spacing w:before="100" w:beforeAutospacing="1" w:after="100" w:afterAutospacing="1"/>
        <w:divId w:val="889152680"/>
        <w:rPr>
          <w:rFonts w:cs="Arial"/>
          <w:b/>
        </w:rPr>
      </w:pPr>
      <w:r>
        <w:rPr>
          <w:rFonts w:cs="Arial"/>
          <w:b/>
        </w:rPr>
        <w:t>Discussion and conclusion:</w:t>
      </w:r>
    </w:p>
    <w:p w14:paraId="6215B687" w14:textId="77777777" w:rsidR="00000000" w:rsidRDefault="00DE7085">
      <w:pPr>
        <w:spacing w:before="100" w:beforeAutospacing="1" w:after="100" w:afterAutospacing="1"/>
        <w:divId w:val="889152680"/>
      </w:pPr>
      <w:r>
        <w:t>CC#1: This LS was noted.</w:t>
      </w:r>
    </w:p>
    <w:p w14:paraId="760855DF" w14:textId="77777777" w:rsidR="00000000" w:rsidRDefault="00DE7085">
      <w:pPr>
        <w:keepNext/>
        <w:spacing w:before="100" w:beforeAutospacing="1" w:after="100" w:afterAutospacing="1"/>
        <w:divId w:val="889152680"/>
        <w:rPr>
          <w:rFonts w:cs="Arial"/>
          <w:b/>
        </w:rPr>
      </w:pPr>
      <w:r>
        <w:rPr>
          <w:rFonts w:cs="Arial"/>
          <w:b/>
        </w:rPr>
        <w:t>Status:</w:t>
      </w:r>
    </w:p>
    <w:p w14:paraId="38D33D61" w14:textId="77777777" w:rsidR="00000000" w:rsidRDefault="00DE7085">
      <w:pPr>
        <w:spacing w:before="100" w:beforeAutospacing="1" w:after="100" w:afterAutospacing="1"/>
        <w:divId w:val="889152680"/>
      </w:pPr>
      <w:r>
        <w:t>Noted.</w:t>
      </w:r>
    </w:p>
    <w:p w14:paraId="1AE68556" w14:textId="77777777" w:rsidR="00000000" w:rsidRDefault="00DE7085">
      <w:pPr>
        <w:keepNext/>
        <w:keepLines/>
        <w:pBdr>
          <w:top w:val="single" w:sz="4" w:space="1" w:color="auto"/>
        </w:pBdr>
        <w:spacing w:before="100" w:beforeAutospacing="1" w:after="100" w:afterAutospacing="1"/>
        <w:divId w:val="889152680"/>
      </w:pPr>
      <w:r>
        <w:rPr>
          <w:color w:val="0000FF"/>
        </w:rPr>
        <w:lastRenderedPageBreak/>
        <w:t>TD SP-211264</w:t>
      </w:r>
      <w:r>
        <w:t xml:space="preserve"> (LS IN) Reply LS on EPS support for IoT NTN in Rel-17. (Source: SA WG2 (S2-2</w:t>
      </w:r>
      <w:r>
        <w:t>109344)).</w:t>
      </w:r>
      <w:r>
        <w:br/>
      </w:r>
      <w:r>
        <w:rPr>
          <w:b/>
        </w:rPr>
        <w:t>Document for:</w:t>
      </w:r>
      <w:r>
        <w:t xml:space="preserve"> Action.</w:t>
      </w:r>
      <w:r>
        <w:br/>
      </w:r>
      <w:r>
        <w:rPr>
          <w:b/>
        </w:rPr>
        <w:t>Abstract:</w:t>
      </w:r>
      <w:r>
        <w:t xml:space="preserve"> As a follow-up to the LS from SA WG2#147e in S2-2108176, SA WG2 would like to inform it has concluded to support discontinuous coverage in Rel-17 as documented in the attached CR. SA WG2 has also updated the WID ac</w:t>
      </w:r>
      <w:r>
        <w:t>cordingly as shown in attachment. The agreed solution assumes corresponding functionality in RAN WG2 and CT WG1 specifications. Please note that the support of discontinuous coverage may be further studied in Rel-18. SA WG2 would appreciate feedback on the</w:t>
      </w:r>
      <w:r>
        <w:t>se aspects as necessary. Action: SA WG2 would like to ask TSG RAN, RAN WG2, CT, CT WG1 and TSG SA to take note of the information above.</w:t>
      </w:r>
    </w:p>
    <w:p w14:paraId="1895F894" w14:textId="77777777" w:rsidR="00000000" w:rsidRDefault="00DE7085">
      <w:pPr>
        <w:keepNext/>
        <w:spacing w:before="100" w:beforeAutospacing="1" w:after="100" w:afterAutospacing="1"/>
        <w:divId w:val="889152680"/>
        <w:rPr>
          <w:rFonts w:cs="Arial"/>
          <w:b/>
        </w:rPr>
      </w:pPr>
      <w:r>
        <w:rPr>
          <w:rFonts w:cs="Arial"/>
          <w:b/>
        </w:rPr>
        <w:t>Comment:</w:t>
      </w:r>
    </w:p>
    <w:p w14:paraId="4C6E126B" w14:textId="77777777" w:rsidR="00000000" w:rsidRDefault="00DE7085">
      <w:pPr>
        <w:spacing w:before="100" w:beforeAutospacing="1" w:after="100" w:afterAutospacing="1"/>
        <w:divId w:val="889152680"/>
      </w:pPr>
      <w:r>
        <w:t>CC#1: If WID in SP-211306 is approved either an LS could be sent or reported to the relevant groups. CC#4: This LS was noted.</w:t>
      </w:r>
    </w:p>
    <w:p w14:paraId="35C565BE" w14:textId="77777777" w:rsidR="00000000" w:rsidRDefault="00DE7085">
      <w:pPr>
        <w:keepNext/>
        <w:spacing w:before="100" w:beforeAutospacing="1" w:after="100" w:afterAutospacing="1"/>
        <w:divId w:val="889152680"/>
        <w:rPr>
          <w:rFonts w:cs="Arial"/>
          <w:b/>
        </w:rPr>
      </w:pPr>
      <w:r>
        <w:rPr>
          <w:rFonts w:cs="Arial"/>
          <w:b/>
        </w:rPr>
        <w:t>Discussion and conclusion:</w:t>
      </w:r>
    </w:p>
    <w:p w14:paraId="70DCFFD0" w14:textId="77777777" w:rsidR="00000000" w:rsidRDefault="00DE7085">
      <w:pPr>
        <w:spacing w:before="100" w:beforeAutospacing="1" w:after="100" w:afterAutospacing="1"/>
        <w:divId w:val="889152680"/>
      </w:pPr>
      <w:r>
        <w:t>CC#1: MediaTek suggested that if the related WID in SP-211306 is approved either an LS could be sent or</w:t>
      </w:r>
      <w:r>
        <w:t xml:space="preserve"> alternatively only reported to the relevant groups.</w:t>
      </w:r>
      <w:r>
        <w:br/>
        <w:t>CC#4: This LS was noted.</w:t>
      </w:r>
    </w:p>
    <w:p w14:paraId="694ECDF0" w14:textId="77777777" w:rsidR="00000000" w:rsidRDefault="00DE7085">
      <w:pPr>
        <w:keepNext/>
        <w:spacing w:before="100" w:beforeAutospacing="1" w:after="100" w:afterAutospacing="1"/>
        <w:divId w:val="889152680"/>
        <w:rPr>
          <w:rFonts w:cs="Arial"/>
          <w:b/>
        </w:rPr>
      </w:pPr>
      <w:r>
        <w:rPr>
          <w:rFonts w:cs="Arial"/>
          <w:b/>
        </w:rPr>
        <w:t>Status:</w:t>
      </w:r>
    </w:p>
    <w:p w14:paraId="0F3F684D" w14:textId="77777777" w:rsidR="00000000" w:rsidRDefault="00DE7085">
      <w:pPr>
        <w:spacing w:before="100" w:beforeAutospacing="1" w:after="100" w:afterAutospacing="1"/>
        <w:divId w:val="889152680"/>
      </w:pPr>
      <w:r>
        <w:t>Noted.</w:t>
      </w:r>
    </w:p>
    <w:p w14:paraId="0E910BF8" w14:textId="77777777" w:rsidR="00000000" w:rsidRDefault="00DE7085">
      <w:pPr>
        <w:keepNext/>
        <w:keepLines/>
        <w:pBdr>
          <w:top w:val="single" w:sz="4" w:space="1" w:color="auto"/>
        </w:pBdr>
        <w:spacing w:before="100" w:beforeAutospacing="1" w:after="100" w:afterAutospacing="1"/>
        <w:divId w:val="889152680"/>
      </w:pPr>
      <w:r>
        <w:rPr>
          <w:color w:val="0000FF"/>
        </w:rPr>
        <w:t>TD SP-211414</w:t>
      </w:r>
      <w:r>
        <w:t xml:space="preserve"> (LS IN) LS from ITU-T JCA-IMT2020: LS on Invitation to update the information in the IMT2020 roadmap. (Source: ITU-T JCA-IMT2020 (JCA-IMT2020-O-019)).</w:t>
      </w:r>
      <w:r>
        <w:br/>
      </w:r>
      <w:r>
        <w:rPr>
          <w:b/>
        </w:rPr>
        <w:t>Document for:</w:t>
      </w:r>
      <w:r>
        <w:t xml:space="preserve"> Action.</w:t>
      </w:r>
      <w:r>
        <w:br/>
      </w:r>
      <w:r>
        <w:rPr>
          <w:b/>
        </w:rPr>
        <w:t>Abstract:</w:t>
      </w:r>
      <w:r>
        <w:t xml:space="preserve"> The ITU-T Joint Coordination Activity for IMT2020 (JCA IMT2020) thanks all that have replied to previous requests for input on IMT-2020 and beyond related standardization work. The current online version of the roadmap is a</w:t>
      </w:r>
      <w:r>
        <w:t>vailable from the JCA-IMT2020 website. The objective of the roadmap is to support IMT-2020 and beyond standardization coordination. IMT-2020 and beyond are the important topics for our industry, and many standardization-related activities are held in vario</w:t>
      </w:r>
      <w:r>
        <w:t>us entities. The JCA is progressing this work in a form of roadmap of IMT2020 and beyond standardization. JCA-IMT2020 will keep updating this roadmap, and therefore we solicit your information about updates. If you send us the latest information of your ac</w:t>
      </w:r>
      <w:r>
        <w:t xml:space="preserve">tivity related to 5G and beyond as well as Network Function Virtualization (NFV), programmable networks, self-managed networks, autonomous network, slicing (including orchestration and capability exposure), fixed-mobile and satellite convergence (FMC) and </w:t>
      </w:r>
      <w:r>
        <w:t>Information-Centric Networking (ICN), machine learning and other activities that are strongly related to IMT 2020, we will reflect it in the next roadmap update, which will be performed online soon after the next JCA IMT2020 meeting. Please submit your upd</w:t>
      </w:r>
      <w:r>
        <w:t>ates using the template to be found in appendix below. Should you wish to communicate any additional information about your specifications and projects, we invite you to do so. In addition, if not done yet, we invite the ITU-T Study Groups, SDOs, fora to n</w:t>
      </w:r>
      <w:r>
        <w:t>ominate a representative to this group. JCA-IMT2020 anticipates having its next meeting in July 2022 alongside the ITU-T SG13 meeting 4 - 15 July 2022, place TBC. We invite your inputs/updates to the roadmap.</w:t>
      </w:r>
    </w:p>
    <w:p w14:paraId="6D84F332" w14:textId="77777777" w:rsidR="00000000" w:rsidRDefault="00DE7085">
      <w:pPr>
        <w:keepNext/>
        <w:spacing w:before="100" w:beforeAutospacing="1" w:after="100" w:afterAutospacing="1"/>
        <w:divId w:val="889152680"/>
        <w:rPr>
          <w:rFonts w:cs="Arial"/>
          <w:b/>
        </w:rPr>
      </w:pPr>
      <w:r>
        <w:rPr>
          <w:rFonts w:cs="Arial"/>
          <w:b/>
        </w:rPr>
        <w:t>Comment:</w:t>
      </w:r>
    </w:p>
    <w:p w14:paraId="2072B7A8" w14:textId="77777777" w:rsidR="00000000" w:rsidRDefault="00DE7085">
      <w:pPr>
        <w:spacing w:before="100" w:beforeAutospacing="1" w:after="100" w:afterAutospacing="1"/>
        <w:divId w:val="889152680"/>
      </w:pPr>
      <w:r>
        <w:t>CC#1: This LS was noted.</w:t>
      </w:r>
    </w:p>
    <w:p w14:paraId="6BFC707C" w14:textId="77777777" w:rsidR="00000000" w:rsidRDefault="00DE7085">
      <w:pPr>
        <w:keepNext/>
        <w:spacing w:before="100" w:beforeAutospacing="1" w:after="100" w:afterAutospacing="1"/>
        <w:divId w:val="889152680"/>
        <w:rPr>
          <w:rFonts w:cs="Arial"/>
          <w:b/>
        </w:rPr>
      </w:pPr>
      <w:r>
        <w:rPr>
          <w:rFonts w:cs="Arial"/>
          <w:b/>
        </w:rPr>
        <w:t>Discussion an</w:t>
      </w:r>
      <w:r>
        <w:rPr>
          <w:rFonts w:cs="Arial"/>
          <w:b/>
        </w:rPr>
        <w:t>d conclusion:</w:t>
      </w:r>
    </w:p>
    <w:p w14:paraId="4E7437B0" w14:textId="77777777" w:rsidR="00000000" w:rsidRDefault="00DE7085">
      <w:pPr>
        <w:spacing w:before="100" w:beforeAutospacing="1" w:after="100" w:afterAutospacing="1"/>
        <w:divId w:val="889152680"/>
      </w:pPr>
      <w:r>
        <w:t>CC#1: This LS was noted.</w:t>
      </w:r>
    </w:p>
    <w:p w14:paraId="5B89317A" w14:textId="77777777" w:rsidR="00000000" w:rsidRDefault="00DE7085">
      <w:pPr>
        <w:keepNext/>
        <w:spacing w:before="100" w:beforeAutospacing="1" w:after="100" w:afterAutospacing="1"/>
        <w:divId w:val="889152680"/>
        <w:rPr>
          <w:rFonts w:cs="Arial"/>
          <w:b/>
        </w:rPr>
      </w:pPr>
      <w:r>
        <w:rPr>
          <w:rFonts w:cs="Arial"/>
          <w:b/>
        </w:rPr>
        <w:lastRenderedPageBreak/>
        <w:t>Status:</w:t>
      </w:r>
    </w:p>
    <w:p w14:paraId="393C0DA8" w14:textId="77777777" w:rsidR="00000000" w:rsidRDefault="00DE7085">
      <w:pPr>
        <w:spacing w:before="100" w:beforeAutospacing="1" w:after="100" w:afterAutospacing="1"/>
        <w:divId w:val="889152680"/>
      </w:pPr>
      <w:r>
        <w:t>Noted.</w:t>
      </w:r>
    </w:p>
    <w:p w14:paraId="4FE4B4EE" w14:textId="77777777" w:rsidR="00000000" w:rsidRDefault="00DE7085">
      <w:pPr>
        <w:pStyle w:val="Heading2"/>
        <w:divId w:val="889152680"/>
        <w:rPr>
          <w:color w:val="0000FF"/>
        </w:rPr>
      </w:pPr>
      <w:bookmarkStart w:id="23" w:name="_Toc97638851"/>
      <w:bookmarkStart w:id="24" w:name="_Toc97639334"/>
      <w:r>
        <w:rPr>
          <w:color w:val="0000FF"/>
        </w:rPr>
        <w:t>Block 1 (to note Tuesday 15:00 UTC)</w:t>
      </w:r>
      <w:bookmarkEnd w:id="23"/>
      <w:bookmarkEnd w:id="24"/>
    </w:p>
    <w:p w14:paraId="13FDF291" w14:textId="77777777" w:rsidR="00000000" w:rsidRDefault="00DE7085">
      <w:pPr>
        <w:keepNext/>
        <w:keepLines/>
        <w:pBdr>
          <w:top w:val="single" w:sz="4" w:space="1" w:color="auto"/>
        </w:pBdr>
        <w:spacing w:before="100" w:beforeAutospacing="1" w:after="100" w:afterAutospacing="1"/>
        <w:divId w:val="96605943"/>
        <w:rPr>
          <w:rFonts w:eastAsiaTheme="minorEastAsia"/>
        </w:rPr>
      </w:pPr>
      <w:r>
        <w:rPr>
          <w:color w:val="0000FF"/>
        </w:rPr>
        <w:t>TD SP-211246</w:t>
      </w:r>
      <w:r>
        <w:t xml:space="preserve"> (LS IN) LS from ETSI TC LI: Reply LS on PSCELL ID availability in SGW CDR. (Source: ETSI TC LI (LI(21)P58049r1)).</w:t>
      </w:r>
      <w:r>
        <w:br/>
      </w:r>
      <w:r>
        <w:rPr>
          <w:b/>
        </w:rPr>
        <w:t>Document for:</w:t>
      </w:r>
      <w:r>
        <w:t xml:space="preserve"> Information.</w:t>
      </w:r>
      <w:r>
        <w:br/>
      </w:r>
      <w:r>
        <w:rPr>
          <w:b/>
        </w:rPr>
        <w:t>Abstract:</w:t>
      </w:r>
      <w:r>
        <w:t xml:space="preserve"> ET</w:t>
      </w:r>
      <w:r>
        <w:t>SI TC LI would like to thank SA WG5 for the LS (S5-214069) on PSCELL ID availability in SGW CDR replying to ETSI TC LI request in providing the same capability in allowing the CSPs to comply with the Retained Data Regulations. ETSI TC LI gladly confirms th</w:t>
      </w:r>
      <w:r>
        <w:t>at the above added functionality fulfils the Retained Data related requirements by allowing the CSPs to have access to the PSCELL ID information at a later time.</w:t>
      </w:r>
    </w:p>
    <w:p w14:paraId="104F71EE" w14:textId="77777777" w:rsidR="00000000" w:rsidRDefault="00DE7085">
      <w:pPr>
        <w:keepNext/>
        <w:spacing w:before="100" w:beforeAutospacing="1" w:after="100" w:afterAutospacing="1"/>
        <w:divId w:val="96605943"/>
        <w:rPr>
          <w:rFonts w:cs="Arial"/>
          <w:b/>
        </w:rPr>
      </w:pPr>
      <w:r>
        <w:rPr>
          <w:rFonts w:cs="Arial"/>
          <w:b/>
        </w:rPr>
        <w:t>Comment:</w:t>
      </w:r>
    </w:p>
    <w:p w14:paraId="52D2755A" w14:textId="77777777" w:rsidR="00000000" w:rsidRDefault="00DE7085">
      <w:pPr>
        <w:spacing w:before="100" w:beforeAutospacing="1" w:after="100" w:afterAutospacing="1"/>
        <w:divId w:val="96605943"/>
      </w:pPr>
      <w:r>
        <w:t>CC#2: Block Noted.</w:t>
      </w:r>
    </w:p>
    <w:p w14:paraId="6EECD8E1" w14:textId="77777777" w:rsidR="00000000" w:rsidRDefault="00DE7085">
      <w:pPr>
        <w:keepNext/>
        <w:spacing w:before="100" w:beforeAutospacing="1" w:after="100" w:afterAutospacing="1"/>
        <w:divId w:val="96605943"/>
        <w:rPr>
          <w:rFonts w:cs="Arial"/>
          <w:b/>
        </w:rPr>
      </w:pPr>
      <w:r>
        <w:rPr>
          <w:rFonts w:cs="Arial"/>
          <w:b/>
        </w:rPr>
        <w:t>Discussion and conclusion:</w:t>
      </w:r>
    </w:p>
    <w:p w14:paraId="0F49321E" w14:textId="77777777" w:rsidR="00000000" w:rsidRDefault="00DE7085">
      <w:pPr>
        <w:spacing w:before="100" w:beforeAutospacing="1" w:after="100" w:afterAutospacing="1"/>
        <w:divId w:val="96605943"/>
      </w:pPr>
      <w:r>
        <w:t>CC#2: Block Noted.</w:t>
      </w:r>
    </w:p>
    <w:p w14:paraId="06145E7A" w14:textId="77777777" w:rsidR="00000000" w:rsidRDefault="00DE7085">
      <w:pPr>
        <w:keepNext/>
        <w:spacing w:before="100" w:beforeAutospacing="1" w:after="100" w:afterAutospacing="1"/>
        <w:divId w:val="96605943"/>
        <w:rPr>
          <w:rFonts w:cs="Arial"/>
          <w:b/>
        </w:rPr>
      </w:pPr>
      <w:r>
        <w:rPr>
          <w:rFonts w:cs="Arial"/>
          <w:b/>
        </w:rPr>
        <w:t>Status:</w:t>
      </w:r>
    </w:p>
    <w:p w14:paraId="56791CED" w14:textId="77777777" w:rsidR="00000000" w:rsidRDefault="00DE7085">
      <w:pPr>
        <w:spacing w:before="100" w:beforeAutospacing="1" w:after="100" w:afterAutospacing="1"/>
        <w:divId w:val="96605943"/>
      </w:pPr>
      <w:r>
        <w:t>Noted.</w:t>
      </w:r>
    </w:p>
    <w:p w14:paraId="7F57892F" w14:textId="77777777" w:rsidR="00000000" w:rsidRDefault="00DE7085">
      <w:pPr>
        <w:keepNext/>
        <w:keepLines/>
        <w:pBdr>
          <w:top w:val="single" w:sz="4" w:space="1" w:color="auto"/>
        </w:pBdr>
        <w:spacing w:before="100" w:beforeAutospacing="1" w:after="100" w:afterAutospacing="1"/>
        <w:divId w:val="96605943"/>
      </w:pPr>
      <w:r>
        <w:rPr>
          <w:color w:val="0000FF"/>
        </w:rPr>
        <w:t>TD SP</w:t>
      </w:r>
      <w:r>
        <w:rPr>
          <w:color w:val="0000FF"/>
        </w:rPr>
        <w:t>-211248</w:t>
      </w:r>
      <w:r>
        <w:t xml:space="preserve"> (LS IN) LS from MEF Forum: Liaison informing about Publication of Standard MEF 84 Network Slice Service and Attributes. (Source: MEF Forum (LS00319_001)).</w:t>
      </w:r>
      <w:r>
        <w:br/>
      </w:r>
      <w:r>
        <w:rPr>
          <w:b/>
        </w:rPr>
        <w:t>Document for:</w:t>
      </w:r>
      <w:r>
        <w:t xml:space="preserve"> Information.</w:t>
      </w:r>
      <w:r>
        <w:br/>
      </w:r>
      <w:r>
        <w:rPr>
          <w:b/>
        </w:rPr>
        <w:t>Abstract:</w:t>
      </w:r>
      <w:r>
        <w:t xml:space="preserve"> We would like to inform you about the publication of Sta</w:t>
      </w:r>
      <w:r>
        <w:t>ndard MEF 84 Network Slice Service and Attributes. This standard specifies Network Slicing in the context of MEF Lifecycle Service Orchestration (LSO) and MEF Services. Key concepts of Network Slicing, Network Slices and Network Services are described. Net</w:t>
      </w:r>
      <w:r>
        <w:t xml:space="preserve">work Services as defined in this Standard enables Service Providers to offer Network Slices in the Service Provider domain as Services to Subscribers in the Customer domain. The focus is on the Subscriber visible aspects of the Service Provider's internal </w:t>
      </w:r>
      <w:r>
        <w:t>Network Slices. MEF Standards are available at: https://www.mef.net/learn/mef-technical-standards-sdks/.</w:t>
      </w:r>
    </w:p>
    <w:p w14:paraId="5C36CF27" w14:textId="77777777" w:rsidR="00000000" w:rsidRDefault="00DE7085">
      <w:pPr>
        <w:keepNext/>
        <w:spacing w:before="100" w:beforeAutospacing="1" w:after="100" w:afterAutospacing="1"/>
        <w:divId w:val="96605943"/>
        <w:rPr>
          <w:rFonts w:cs="Arial"/>
          <w:b/>
        </w:rPr>
      </w:pPr>
      <w:r>
        <w:rPr>
          <w:rFonts w:cs="Arial"/>
          <w:b/>
        </w:rPr>
        <w:t>Comment:</w:t>
      </w:r>
    </w:p>
    <w:p w14:paraId="3DB5E768" w14:textId="77777777" w:rsidR="00000000" w:rsidRDefault="00DE7085">
      <w:pPr>
        <w:spacing w:before="100" w:beforeAutospacing="1" w:after="100" w:afterAutospacing="1"/>
        <w:divId w:val="96605943"/>
      </w:pPr>
      <w:r>
        <w:t>CC#2: Block Noted.</w:t>
      </w:r>
    </w:p>
    <w:p w14:paraId="067B4B44" w14:textId="77777777" w:rsidR="00000000" w:rsidRDefault="00DE7085">
      <w:pPr>
        <w:keepNext/>
        <w:spacing w:before="100" w:beforeAutospacing="1" w:after="100" w:afterAutospacing="1"/>
        <w:divId w:val="96605943"/>
        <w:rPr>
          <w:rFonts w:cs="Arial"/>
          <w:b/>
        </w:rPr>
      </w:pPr>
      <w:r>
        <w:rPr>
          <w:rFonts w:cs="Arial"/>
          <w:b/>
        </w:rPr>
        <w:t>Discussion and conclusion:</w:t>
      </w:r>
    </w:p>
    <w:p w14:paraId="430311F2" w14:textId="77777777" w:rsidR="00000000" w:rsidRDefault="00DE7085">
      <w:pPr>
        <w:spacing w:before="100" w:beforeAutospacing="1" w:after="100" w:afterAutospacing="1"/>
        <w:divId w:val="96605943"/>
      </w:pPr>
      <w:r>
        <w:t>CC#2: Block Noted.</w:t>
      </w:r>
    </w:p>
    <w:p w14:paraId="67D44B20" w14:textId="77777777" w:rsidR="00000000" w:rsidRDefault="00DE7085">
      <w:pPr>
        <w:keepNext/>
        <w:spacing w:before="100" w:beforeAutospacing="1" w:after="100" w:afterAutospacing="1"/>
        <w:divId w:val="96605943"/>
        <w:rPr>
          <w:rFonts w:cs="Arial"/>
          <w:b/>
        </w:rPr>
      </w:pPr>
      <w:r>
        <w:rPr>
          <w:rFonts w:cs="Arial"/>
          <w:b/>
        </w:rPr>
        <w:t>Status:</w:t>
      </w:r>
    </w:p>
    <w:p w14:paraId="5652FF23" w14:textId="77777777" w:rsidR="00000000" w:rsidRDefault="00DE7085">
      <w:pPr>
        <w:spacing w:before="100" w:beforeAutospacing="1" w:after="100" w:afterAutospacing="1"/>
        <w:divId w:val="96605943"/>
      </w:pPr>
      <w:r>
        <w:t>Noted.</w:t>
      </w:r>
    </w:p>
    <w:p w14:paraId="4912CCDD"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SP-211249</w:t>
      </w:r>
      <w:r>
        <w:t xml:space="preserve"> </w:t>
      </w:r>
      <w:r>
        <w:t>(LS IN) LS from ETSI ISG RIS: Formation of a new ETSI ISG for Reconfigurable Intelligent Surfaces (RIS). (Source: ETSI ISG RIS (RIS(21)001003r2)).</w:t>
      </w:r>
      <w:r>
        <w:br/>
      </w:r>
      <w:r>
        <w:rPr>
          <w:b/>
        </w:rPr>
        <w:t>Document for:</w:t>
      </w:r>
      <w:r>
        <w:t xml:space="preserve"> Information.</w:t>
      </w:r>
      <w:r>
        <w:br/>
      </w:r>
      <w:r>
        <w:rPr>
          <w:b/>
        </w:rPr>
        <w:t>Abstract:</w:t>
      </w:r>
      <w:r>
        <w:t xml:space="preserve"> Overall description: ETSI's new Industry Specification Group on Reconfig</w:t>
      </w:r>
      <w:r>
        <w:t>urable Intelligent Surfaces (RSI) was officially launched on the 30th September 2021 with a kick-off meeting (KoM). The ISG RIS mission is to explore RIS and its applications across the wide spectrum of use cases and deployments and identify any specificat</w:t>
      </w:r>
      <w:r>
        <w:t>ion needs that may be required, thus paving the way for future standardization of the technology (notably within 3GPP). {. . .} ETSI ISG RIS activities and deliverables will be complementary to existing ETSI work, and relationships with other ETSI bodies a</w:t>
      </w:r>
      <w:r>
        <w:t>nd the wider industry will be established to avoid duplication, maximize synergies and act to ensure broad industry adoption. Further information on the ISG RIS terms of reference, work programme, planned deliverables, and other documentations are availabl</w:t>
      </w:r>
      <w:r>
        <w:t>e through the ISG portal:</w:t>
      </w:r>
    </w:p>
    <w:p w14:paraId="714A0A61" w14:textId="77777777" w:rsidR="00000000" w:rsidRDefault="00DE7085">
      <w:pPr>
        <w:keepNext/>
        <w:spacing w:before="100" w:beforeAutospacing="1" w:after="100" w:afterAutospacing="1"/>
        <w:divId w:val="96605943"/>
        <w:rPr>
          <w:rFonts w:cs="Arial"/>
          <w:b/>
        </w:rPr>
      </w:pPr>
      <w:r>
        <w:rPr>
          <w:rFonts w:cs="Arial"/>
          <w:b/>
        </w:rPr>
        <w:t>Comment:</w:t>
      </w:r>
    </w:p>
    <w:p w14:paraId="407D321C" w14:textId="77777777" w:rsidR="00000000" w:rsidRDefault="00DE7085">
      <w:pPr>
        <w:spacing w:before="100" w:beforeAutospacing="1" w:after="100" w:afterAutospacing="1"/>
        <w:divId w:val="96605943"/>
      </w:pPr>
      <w:r>
        <w:t>CC#2: Block Noted.</w:t>
      </w:r>
    </w:p>
    <w:p w14:paraId="1DF83437" w14:textId="77777777" w:rsidR="00000000" w:rsidRDefault="00DE7085">
      <w:pPr>
        <w:keepNext/>
        <w:spacing w:before="100" w:beforeAutospacing="1" w:after="100" w:afterAutospacing="1"/>
        <w:divId w:val="96605943"/>
        <w:rPr>
          <w:rFonts w:cs="Arial"/>
          <w:b/>
        </w:rPr>
      </w:pPr>
      <w:r>
        <w:rPr>
          <w:rFonts w:cs="Arial"/>
          <w:b/>
        </w:rPr>
        <w:t>Discussion and conclusion:</w:t>
      </w:r>
    </w:p>
    <w:p w14:paraId="55F7E5DD" w14:textId="77777777" w:rsidR="00000000" w:rsidRDefault="00DE7085">
      <w:pPr>
        <w:spacing w:before="100" w:beforeAutospacing="1" w:after="100" w:afterAutospacing="1"/>
        <w:divId w:val="96605943"/>
      </w:pPr>
      <w:r>
        <w:t>CC#2: Block Noted.</w:t>
      </w:r>
    </w:p>
    <w:p w14:paraId="223A3EDB" w14:textId="77777777" w:rsidR="00000000" w:rsidRDefault="00DE7085">
      <w:pPr>
        <w:keepNext/>
        <w:spacing w:before="100" w:beforeAutospacing="1" w:after="100" w:afterAutospacing="1"/>
        <w:divId w:val="96605943"/>
        <w:rPr>
          <w:rFonts w:cs="Arial"/>
          <w:b/>
        </w:rPr>
      </w:pPr>
      <w:r>
        <w:rPr>
          <w:rFonts w:cs="Arial"/>
          <w:b/>
        </w:rPr>
        <w:t>Status:</w:t>
      </w:r>
    </w:p>
    <w:p w14:paraId="2F8A1CCB" w14:textId="77777777" w:rsidR="00000000" w:rsidRDefault="00DE7085">
      <w:pPr>
        <w:spacing w:before="100" w:beforeAutospacing="1" w:after="100" w:afterAutospacing="1"/>
        <w:divId w:val="96605943"/>
      </w:pPr>
      <w:r>
        <w:t>Noted.</w:t>
      </w:r>
    </w:p>
    <w:p w14:paraId="607F6B4A" w14:textId="77777777" w:rsidR="00000000" w:rsidRDefault="00DE7085">
      <w:pPr>
        <w:keepNext/>
        <w:keepLines/>
        <w:pBdr>
          <w:top w:val="single" w:sz="4" w:space="1" w:color="auto"/>
        </w:pBdr>
        <w:spacing w:before="100" w:beforeAutospacing="1" w:after="100" w:afterAutospacing="1"/>
        <w:divId w:val="96605943"/>
      </w:pPr>
      <w:r>
        <w:rPr>
          <w:color w:val="0000FF"/>
        </w:rPr>
        <w:t>TD SP-211250</w:t>
      </w:r>
      <w:r>
        <w:t xml:space="preserve"> (LS IN) LS from RAN WG3: Reply LS on Guidelines on Port Allocation for New 3GPP Interfaces. (Source: RAN WG3 (R3-216233)).</w:t>
      </w:r>
      <w:r>
        <w:br/>
      </w:r>
      <w:r>
        <w:rPr>
          <w:b/>
        </w:rPr>
        <w:t>Docum</w:t>
      </w:r>
      <w:r>
        <w:rPr>
          <w:b/>
        </w:rPr>
        <w:t>ent for:</w:t>
      </w:r>
      <w:r>
        <w:t xml:space="preserve"> Information.</w:t>
      </w:r>
      <w:r>
        <w:br/>
      </w:r>
      <w:r>
        <w:rPr>
          <w:b/>
        </w:rPr>
        <w:t>Abstract:</w:t>
      </w:r>
      <w:r>
        <w:t xml:space="preserve"> RAN WG3 thanks CT WG4 for the latest information and status report on the port number allocation solutions. Solutions #1-4, 8 all have varying impacts on implementations and/or deployments, and have dependencies on the opera</w:t>
      </w:r>
      <w:r>
        <w:t>tor's infrastructure, including transport infrastructure. In general, they are not considered feasible. Solutions #3, 5 which affect the transport network layer, including SCTP, are also unfeasible. RAN WG3 prefers not to impact transport layer implementat</w:t>
      </w:r>
      <w:r>
        <w:t>ions, given that SCTP is today the basis for all RAN WG3-defined interfaces. We acknowledge the possible drawback of Solution #6, as described in Sec. 4.4.3 of TR 29.941. RAN WG3 understands that implementations are responsible for resolving any collisions</w:t>
      </w:r>
      <w:r>
        <w:t>. We would ask CT WG4 to keep us informed of any updates on this. RAN WG3 confirms that static port number allocation by 3GPP (Solution #6 in TR 29.941) and port allocation via OAM (Solution #7 in TR 29.941) shall be the way forward.</w:t>
      </w:r>
    </w:p>
    <w:p w14:paraId="1343E408" w14:textId="77777777" w:rsidR="00000000" w:rsidRDefault="00DE7085">
      <w:pPr>
        <w:keepNext/>
        <w:spacing w:before="100" w:beforeAutospacing="1" w:after="100" w:afterAutospacing="1"/>
        <w:divId w:val="96605943"/>
        <w:rPr>
          <w:rFonts w:cs="Arial"/>
          <w:b/>
        </w:rPr>
      </w:pPr>
      <w:r>
        <w:rPr>
          <w:rFonts w:cs="Arial"/>
          <w:b/>
        </w:rPr>
        <w:t>Comment:</w:t>
      </w:r>
    </w:p>
    <w:p w14:paraId="2E8FBAD5" w14:textId="77777777" w:rsidR="00000000" w:rsidRDefault="00DE7085">
      <w:pPr>
        <w:spacing w:before="100" w:beforeAutospacing="1" w:after="100" w:afterAutospacing="1"/>
        <w:divId w:val="96605943"/>
      </w:pPr>
      <w:r>
        <w:t>CC#2: Block N</w:t>
      </w:r>
      <w:r>
        <w:t>oted.</w:t>
      </w:r>
    </w:p>
    <w:p w14:paraId="5AFF527F" w14:textId="77777777" w:rsidR="00000000" w:rsidRDefault="00DE7085">
      <w:pPr>
        <w:keepNext/>
        <w:spacing w:before="100" w:beforeAutospacing="1" w:after="100" w:afterAutospacing="1"/>
        <w:divId w:val="96605943"/>
        <w:rPr>
          <w:rFonts w:cs="Arial"/>
          <w:b/>
        </w:rPr>
      </w:pPr>
      <w:r>
        <w:rPr>
          <w:rFonts w:cs="Arial"/>
          <w:b/>
        </w:rPr>
        <w:t>Discussion and conclusion:</w:t>
      </w:r>
    </w:p>
    <w:p w14:paraId="100CB92B" w14:textId="77777777" w:rsidR="00000000" w:rsidRDefault="00DE7085">
      <w:pPr>
        <w:spacing w:before="100" w:beforeAutospacing="1" w:after="100" w:afterAutospacing="1"/>
        <w:divId w:val="96605943"/>
      </w:pPr>
      <w:r>
        <w:t>CC#2: Block Noted.</w:t>
      </w:r>
    </w:p>
    <w:p w14:paraId="532850BB" w14:textId="77777777" w:rsidR="00000000" w:rsidRDefault="00DE7085">
      <w:pPr>
        <w:keepNext/>
        <w:spacing w:before="100" w:beforeAutospacing="1" w:after="100" w:afterAutospacing="1"/>
        <w:divId w:val="96605943"/>
        <w:rPr>
          <w:rFonts w:cs="Arial"/>
          <w:b/>
        </w:rPr>
      </w:pPr>
      <w:r>
        <w:rPr>
          <w:rFonts w:cs="Arial"/>
          <w:b/>
        </w:rPr>
        <w:t>Status:</w:t>
      </w:r>
    </w:p>
    <w:p w14:paraId="4CADF2EB" w14:textId="77777777" w:rsidR="00000000" w:rsidRDefault="00DE7085">
      <w:pPr>
        <w:spacing w:before="100" w:beforeAutospacing="1" w:after="100" w:afterAutospacing="1"/>
        <w:divId w:val="96605943"/>
      </w:pPr>
      <w:r>
        <w:t>Noted.</w:t>
      </w:r>
    </w:p>
    <w:p w14:paraId="484D0B2B"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SP-211251</w:t>
      </w:r>
      <w:r>
        <w:t xml:space="preserve"> (LS IN) LS from SA WG2: LS on use of inclusive terminology for Time Synchronization. (Source: SA WG2 (S2-2107800)).</w:t>
      </w:r>
      <w:r>
        <w:br/>
      </w:r>
      <w:r>
        <w:rPr>
          <w:b/>
        </w:rPr>
        <w:t>Document for:</w:t>
      </w:r>
      <w:r>
        <w:t xml:space="preserve"> Information.</w:t>
      </w:r>
      <w:r>
        <w:br/>
      </w:r>
      <w:r>
        <w:rPr>
          <w:b/>
        </w:rPr>
        <w:t>Abstract:</w:t>
      </w:r>
      <w:r>
        <w:t xml:space="preserve"> As communicated in LS S</w:t>
      </w:r>
      <w:r>
        <w:t xml:space="preserve">P-201144, 3GPP is replacing the occurrences of non-inclusive terminology (i.e. Master, Slave, Whitelist, Blacklist) from all Rel-17 3GPP Technical Specifications and 3GPP Technical Reports. 3GPP TS 23.501 and TS 23.502 have been using the same terminology </w:t>
      </w:r>
      <w:r>
        <w:t>as used in IEEE specifications for describing the Time Synchronization functionality specified for 5G System. SA WG2 has technically endorsed the attached CRs to replace 'Master'/'Slave' with 'Leader'/'Follower' along with a clarification Note regarding th</w:t>
      </w:r>
      <w:r>
        <w:t>e mapping between 3GPP and IEEE terminology. SA WG2 plans to send attached CRs to TSG SA#94-e (Dec, 2021) for final approval.</w:t>
      </w:r>
    </w:p>
    <w:p w14:paraId="4EB25CBE" w14:textId="77777777" w:rsidR="00000000" w:rsidRDefault="00DE7085">
      <w:pPr>
        <w:keepNext/>
        <w:spacing w:before="100" w:beforeAutospacing="1" w:after="100" w:afterAutospacing="1"/>
        <w:divId w:val="96605943"/>
        <w:rPr>
          <w:rFonts w:cs="Arial"/>
          <w:b/>
        </w:rPr>
      </w:pPr>
      <w:r>
        <w:rPr>
          <w:rFonts w:cs="Arial"/>
          <w:b/>
        </w:rPr>
        <w:t>Comment:</w:t>
      </w:r>
    </w:p>
    <w:p w14:paraId="2B9CC2FC" w14:textId="77777777" w:rsidR="00000000" w:rsidRDefault="00DE7085">
      <w:pPr>
        <w:spacing w:before="100" w:beforeAutospacing="1" w:after="100" w:afterAutospacing="1"/>
        <w:divId w:val="96605943"/>
      </w:pPr>
      <w:r>
        <w:t>CC#2: Block Noted.</w:t>
      </w:r>
    </w:p>
    <w:p w14:paraId="37F10ED8" w14:textId="77777777" w:rsidR="00000000" w:rsidRDefault="00DE7085">
      <w:pPr>
        <w:keepNext/>
        <w:spacing w:before="100" w:beforeAutospacing="1" w:after="100" w:afterAutospacing="1"/>
        <w:divId w:val="96605943"/>
        <w:rPr>
          <w:rFonts w:cs="Arial"/>
          <w:b/>
        </w:rPr>
      </w:pPr>
      <w:r>
        <w:rPr>
          <w:rFonts w:cs="Arial"/>
          <w:b/>
        </w:rPr>
        <w:t>Discussion and conclusion:</w:t>
      </w:r>
    </w:p>
    <w:p w14:paraId="35D35161" w14:textId="77777777" w:rsidR="00000000" w:rsidRDefault="00DE7085">
      <w:pPr>
        <w:spacing w:before="100" w:beforeAutospacing="1" w:after="100" w:afterAutospacing="1"/>
        <w:divId w:val="96605943"/>
      </w:pPr>
      <w:r>
        <w:t>CC#2: Block Noted.</w:t>
      </w:r>
    </w:p>
    <w:p w14:paraId="06E5D913" w14:textId="77777777" w:rsidR="00000000" w:rsidRDefault="00DE7085">
      <w:pPr>
        <w:keepNext/>
        <w:spacing w:before="100" w:beforeAutospacing="1" w:after="100" w:afterAutospacing="1"/>
        <w:divId w:val="96605943"/>
        <w:rPr>
          <w:rFonts w:cs="Arial"/>
          <w:b/>
        </w:rPr>
      </w:pPr>
      <w:r>
        <w:rPr>
          <w:rFonts w:cs="Arial"/>
          <w:b/>
        </w:rPr>
        <w:t>Status:</w:t>
      </w:r>
    </w:p>
    <w:p w14:paraId="3AC5516B" w14:textId="77777777" w:rsidR="00000000" w:rsidRDefault="00DE7085">
      <w:pPr>
        <w:spacing w:before="100" w:beforeAutospacing="1" w:after="100" w:afterAutospacing="1"/>
        <w:divId w:val="96605943"/>
      </w:pPr>
      <w:r>
        <w:t>Noted.</w:t>
      </w:r>
    </w:p>
    <w:p w14:paraId="3ED15375" w14:textId="77777777" w:rsidR="00000000" w:rsidRDefault="00DE7085">
      <w:pPr>
        <w:keepNext/>
        <w:keepLines/>
        <w:pBdr>
          <w:top w:val="single" w:sz="4" w:space="1" w:color="auto"/>
        </w:pBdr>
        <w:spacing w:before="100" w:beforeAutospacing="1" w:after="100" w:afterAutospacing="1"/>
        <w:divId w:val="96605943"/>
      </w:pPr>
      <w:r>
        <w:rPr>
          <w:color w:val="0000FF"/>
        </w:rPr>
        <w:t>TD SP-211252</w:t>
      </w:r>
      <w:r>
        <w:t xml:space="preserve"> </w:t>
      </w:r>
      <w:r>
        <w:t>(LS IN) LS from SA WG2: LS on MINT functionality for Disaster Roaming. (Source: SA WG2 (S2-2108172)).</w:t>
      </w:r>
      <w:r>
        <w:br/>
      </w:r>
      <w:r>
        <w:rPr>
          <w:b/>
        </w:rPr>
        <w:t>Document for:</w:t>
      </w:r>
      <w:r>
        <w:t xml:space="preserve"> Information.</w:t>
      </w:r>
      <w:r>
        <w:br/>
      </w:r>
      <w:r>
        <w:rPr>
          <w:b/>
        </w:rPr>
        <w:t>Abstract:</w:t>
      </w:r>
      <w:r>
        <w:t xml:space="preserve"> SA WG2 thanks TSG SA and CT WG1 for their respective LS, (SP-210581 / S2-2105307) and (C1-213908 / S2-2105249). Accor</w:t>
      </w:r>
      <w:r>
        <w:t>ding to the WID on MINT approved SA#92-e meeting (Target Date: December, 2021), SA WG2 has specified the normative work since SA WG2#146-e meeting, SA WG2 made the following agreements in SA WG2#147E: NOTE 1: The AUSF and the UDM are configured with Disast</w:t>
      </w:r>
      <w:r>
        <w:t>er Condition via OAM based on operator policy and the request by the government agencies. Based on this local configuration, the AUSF can execute authentication of the UE, and the UDM can provides the subscription data for a Disaster Roaming service to the</w:t>
      </w:r>
      <w:r>
        <w:t xml:space="preserve"> AMF. NOTE 2: The AMF is recommended to provide the Disaster Roaming service indication to AUSF/UDMs if the HPLMN is from a different country. For AUSF/UDMs of HPLMNs of the same country the detection can be based on home operator policy and local configur</w:t>
      </w:r>
      <w:r>
        <w:t>ation. Editor's note: The details of authentication are determined by SA WG3, including whether the Disaster Roaming service indication is needed. Disaster Roaming service indication may be removed, e.g. based on the feedback. Editor's note: It is FFS if D</w:t>
      </w:r>
      <w:r>
        <w:t>isaster Roaming indication needs to be provided from AMF to SMF, and further in charging related information. This will be evaluated based on the feedback from SA WG3 and SA WG5. SA WG2 respectfully asks SA WG3 and SA WG5 to provide their feedback on above</w:t>
      </w:r>
      <w:r>
        <w:t xml:space="preserve"> agreements. SA WG2 respectfully asks SA WG3, SA WG5, CT WG1, CT WG4, CT WG6, and RAN WG2 to take above information into consideration and to update their specifications accordingly, if deemed necessary.</w:t>
      </w:r>
    </w:p>
    <w:p w14:paraId="7F7B8452" w14:textId="77777777" w:rsidR="00000000" w:rsidRDefault="00DE7085">
      <w:pPr>
        <w:keepNext/>
        <w:spacing w:before="100" w:beforeAutospacing="1" w:after="100" w:afterAutospacing="1"/>
        <w:divId w:val="96605943"/>
        <w:rPr>
          <w:rFonts w:cs="Arial"/>
          <w:b/>
        </w:rPr>
      </w:pPr>
      <w:r>
        <w:rPr>
          <w:rFonts w:cs="Arial"/>
          <w:b/>
        </w:rPr>
        <w:t>Comment:</w:t>
      </w:r>
    </w:p>
    <w:p w14:paraId="40902F4E" w14:textId="77777777" w:rsidR="00000000" w:rsidRDefault="00DE7085">
      <w:pPr>
        <w:spacing w:before="100" w:beforeAutospacing="1" w:after="100" w:afterAutospacing="1"/>
        <w:divId w:val="96605943"/>
      </w:pPr>
      <w:r>
        <w:t>CC#2: Block Noted.</w:t>
      </w:r>
    </w:p>
    <w:p w14:paraId="7673A45D" w14:textId="77777777" w:rsidR="00000000" w:rsidRDefault="00DE7085">
      <w:pPr>
        <w:keepNext/>
        <w:spacing w:before="100" w:beforeAutospacing="1" w:after="100" w:afterAutospacing="1"/>
        <w:divId w:val="96605943"/>
        <w:rPr>
          <w:rFonts w:cs="Arial"/>
          <w:b/>
        </w:rPr>
      </w:pPr>
      <w:r>
        <w:rPr>
          <w:rFonts w:cs="Arial"/>
          <w:b/>
        </w:rPr>
        <w:t>Discussion and conclusio</w:t>
      </w:r>
      <w:r>
        <w:rPr>
          <w:rFonts w:cs="Arial"/>
          <w:b/>
        </w:rPr>
        <w:t>n:</w:t>
      </w:r>
    </w:p>
    <w:p w14:paraId="4D758C9B" w14:textId="77777777" w:rsidR="00000000" w:rsidRDefault="00DE7085">
      <w:pPr>
        <w:spacing w:before="100" w:beforeAutospacing="1" w:after="100" w:afterAutospacing="1"/>
        <w:divId w:val="96605943"/>
      </w:pPr>
      <w:r>
        <w:t>CC#2: Block Noted.</w:t>
      </w:r>
    </w:p>
    <w:p w14:paraId="319FE3DC" w14:textId="77777777" w:rsidR="00000000" w:rsidRDefault="00DE7085">
      <w:pPr>
        <w:keepNext/>
        <w:spacing w:before="100" w:beforeAutospacing="1" w:after="100" w:afterAutospacing="1"/>
        <w:divId w:val="96605943"/>
        <w:rPr>
          <w:rFonts w:cs="Arial"/>
          <w:b/>
        </w:rPr>
      </w:pPr>
      <w:r>
        <w:rPr>
          <w:rFonts w:cs="Arial"/>
          <w:b/>
        </w:rPr>
        <w:t>Status:</w:t>
      </w:r>
    </w:p>
    <w:p w14:paraId="5DF548AF" w14:textId="77777777" w:rsidR="00000000" w:rsidRDefault="00DE7085">
      <w:pPr>
        <w:spacing w:before="100" w:beforeAutospacing="1" w:after="100" w:afterAutospacing="1"/>
        <w:divId w:val="96605943"/>
      </w:pPr>
      <w:r>
        <w:t>Noted.</w:t>
      </w:r>
    </w:p>
    <w:p w14:paraId="25F252A5"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SP-211253</w:t>
      </w:r>
      <w:r>
        <w:t xml:space="preserve"> (LS IN) LS from SA WG2: Reply LS on EPS support for IoT NTN in Rel-17. (Source: SA WG2 (S2-2108176)).</w:t>
      </w:r>
      <w:r>
        <w:br/>
      </w:r>
      <w:r>
        <w:rPr>
          <w:b/>
        </w:rPr>
        <w:t>Document for:</w:t>
      </w:r>
      <w:r>
        <w:t xml:space="preserve"> Information.</w:t>
      </w:r>
      <w:r>
        <w:br/>
      </w:r>
      <w:r>
        <w:rPr>
          <w:b/>
        </w:rPr>
        <w:t>Abstract:</w:t>
      </w:r>
      <w:r>
        <w:t xml:space="preserve"> SA WG2 would like to thank TSG RAN for their reply LS on EPS suppor</w:t>
      </w:r>
      <w:r>
        <w:t>t for IoT NTN in Rel-17 and to provide the following comments on TSG RAN requests: - TSG SA, SA WG2 to reconsider supporting new functionality to support discontinuous coverage; SA WG2 Comment: SA WG2 is attempting at resolving the issue of discontinuous c</w:t>
      </w:r>
      <w:r>
        <w:t>overage in Rel-17 but has yet to conclude how. SA WG2 has not yet updated the WID. - TSG SA, SA WG2, CT and CT WG1 to ensure WUS is not excluded. SA WG2 Comment: No explicit disabling of WUS functionality will be specified by SA WG2.</w:t>
      </w:r>
    </w:p>
    <w:p w14:paraId="5C593B16" w14:textId="77777777" w:rsidR="00000000" w:rsidRDefault="00DE7085">
      <w:pPr>
        <w:keepNext/>
        <w:spacing w:before="100" w:beforeAutospacing="1" w:after="100" w:afterAutospacing="1"/>
        <w:divId w:val="96605943"/>
        <w:rPr>
          <w:rFonts w:cs="Arial"/>
          <w:b/>
        </w:rPr>
      </w:pPr>
      <w:r>
        <w:rPr>
          <w:rFonts w:cs="Arial"/>
          <w:b/>
        </w:rPr>
        <w:t>Comment:</w:t>
      </w:r>
    </w:p>
    <w:p w14:paraId="663CAF34" w14:textId="77777777" w:rsidR="00000000" w:rsidRDefault="00DE7085">
      <w:pPr>
        <w:spacing w:before="100" w:beforeAutospacing="1" w:after="100" w:afterAutospacing="1"/>
        <w:divId w:val="96605943"/>
      </w:pPr>
      <w:r>
        <w:t>CC#2: Block N</w:t>
      </w:r>
      <w:r>
        <w:t>oted.</w:t>
      </w:r>
    </w:p>
    <w:p w14:paraId="411A5387" w14:textId="77777777" w:rsidR="00000000" w:rsidRDefault="00DE7085">
      <w:pPr>
        <w:keepNext/>
        <w:spacing w:before="100" w:beforeAutospacing="1" w:after="100" w:afterAutospacing="1"/>
        <w:divId w:val="96605943"/>
        <w:rPr>
          <w:rFonts w:cs="Arial"/>
          <w:b/>
        </w:rPr>
      </w:pPr>
      <w:r>
        <w:rPr>
          <w:rFonts w:cs="Arial"/>
          <w:b/>
        </w:rPr>
        <w:t>Discussion and conclusion:</w:t>
      </w:r>
    </w:p>
    <w:p w14:paraId="2A0342A1" w14:textId="77777777" w:rsidR="00000000" w:rsidRDefault="00DE7085">
      <w:pPr>
        <w:spacing w:before="100" w:beforeAutospacing="1" w:after="100" w:afterAutospacing="1"/>
        <w:divId w:val="96605943"/>
      </w:pPr>
      <w:r>
        <w:t>CC#2: Block Noted.</w:t>
      </w:r>
    </w:p>
    <w:p w14:paraId="5A1FD322" w14:textId="77777777" w:rsidR="00000000" w:rsidRDefault="00DE7085">
      <w:pPr>
        <w:keepNext/>
        <w:spacing w:before="100" w:beforeAutospacing="1" w:after="100" w:afterAutospacing="1"/>
        <w:divId w:val="96605943"/>
        <w:rPr>
          <w:rFonts w:cs="Arial"/>
          <w:b/>
        </w:rPr>
      </w:pPr>
      <w:r>
        <w:rPr>
          <w:rFonts w:cs="Arial"/>
          <w:b/>
        </w:rPr>
        <w:t>Status:</w:t>
      </w:r>
    </w:p>
    <w:p w14:paraId="11F3A57B" w14:textId="77777777" w:rsidR="00000000" w:rsidRDefault="00DE7085">
      <w:pPr>
        <w:spacing w:before="100" w:beforeAutospacing="1" w:after="100" w:afterAutospacing="1"/>
        <w:divId w:val="96605943"/>
      </w:pPr>
      <w:r>
        <w:t>Noted.</w:t>
      </w:r>
    </w:p>
    <w:p w14:paraId="4B202943" w14:textId="77777777" w:rsidR="00000000" w:rsidRDefault="00DE7085">
      <w:pPr>
        <w:keepNext/>
        <w:keepLines/>
        <w:pBdr>
          <w:top w:val="single" w:sz="4" w:space="1" w:color="auto"/>
        </w:pBdr>
        <w:spacing w:before="100" w:beforeAutospacing="1" w:after="100" w:afterAutospacing="1"/>
        <w:divId w:val="96605943"/>
      </w:pPr>
      <w:r>
        <w:rPr>
          <w:color w:val="0000FF"/>
        </w:rPr>
        <w:t>TD SP-211254</w:t>
      </w:r>
      <w:r>
        <w:t xml:space="preserve"> (LS IN) LS from SA WG3: Reply to LS on support of PWS over SNPN. (Source: SA WG3 (S3-213609)).</w:t>
      </w:r>
      <w:r>
        <w:br/>
      </w:r>
      <w:r>
        <w:rPr>
          <w:b/>
        </w:rPr>
        <w:t>Document for:</w:t>
      </w:r>
      <w:r>
        <w:t xml:space="preserve"> Information.</w:t>
      </w:r>
      <w:r>
        <w:br/>
      </w:r>
      <w:r>
        <w:rPr>
          <w:b/>
        </w:rPr>
        <w:t>Abstract:</w:t>
      </w:r>
      <w:r>
        <w:t xml:space="preserve"> SA WG3 would like to thank SA WG1 for the in</w:t>
      </w:r>
      <w:r>
        <w:t>formation regarding introducing PWS in SNPN's. In R12, SA WG3 studied security for PWS for PLMN's in TR 33.969 and concluded not to continue with the normative work for PWS security. SA WG3 assume SA WG1 has evaluated requirements from regulators and not i</w:t>
      </w:r>
      <w:r>
        <w:t>dentified any differences between a PLMN and SNPN operated network in relation to PWS. If differences exist, SA WG3 would like to ask SA WG1 to provide the added/updated requirements, such that security for PWS for SNPN's can be reevaluated.</w:t>
      </w:r>
    </w:p>
    <w:p w14:paraId="2BDBD76B" w14:textId="77777777" w:rsidR="00000000" w:rsidRDefault="00DE7085">
      <w:pPr>
        <w:keepNext/>
        <w:spacing w:before="100" w:beforeAutospacing="1" w:after="100" w:afterAutospacing="1"/>
        <w:divId w:val="96605943"/>
        <w:rPr>
          <w:rFonts w:cs="Arial"/>
          <w:b/>
        </w:rPr>
      </w:pPr>
      <w:r>
        <w:rPr>
          <w:rFonts w:cs="Arial"/>
          <w:b/>
        </w:rPr>
        <w:t>Comment:</w:t>
      </w:r>
    </w:p>
    <w:p w14:paraId="2BE3E2D0" w14:textId="77777777" w:rsidR="00000000" w:rsidRDefault="00DE7085">
      <w:pPr>
        <w:spacing w:before="100" w:beforeAutospacing="1" w:after="100" w:afterAutospacing="1"/>
        <w:divId w:val="96605943"/>
      </w:pPr>
      <w:r>
        <w:t>CC#2:</w:t>
      </w:r>
      <w:r>
        <w:t xml:space="preserve"> Block Noted.</w:t>
      </w:r>
    </w:p>
    <w:p w14:paraId="60810F37" w14:textId="77777777" w:rsidR="00000000" w:rsidRDefault="00DE7085">
      <w:pPr>
        <w:keepNext/>
        <w:spacing w:before="100" w:beforeAutospacing="1" w:after="100" w:afterAutospacing="1"/>
        <w:divId w:val="96605943"/>
        <w:rPr>
          <w:rFonts w:cs="Arial"/>
          <w:b/>
        </w:rPr>
      </w:pPr>
      <w:r>
        <w:rPr>
          <w:rFonts w:cs="Arial"/>
          <w:b/>
        </w:rPr>
        <w:t>Discussion and conclusion:</w:t>
      </w:r>
    </w:p>
    <w:p w14:paraId="5231A006" w14:textId="77777777" w:rsidR="00000000" w:rsidRDefault="00DE7085">
      <w:pPr>
        <w:spacing w:before="100" w:beforeAutospacing="1" w:after="100" w:afterAutospacing="1"/>
        <w:divId w:val="96605943"/>
      </w:pPr>
      <w:r>
        <w:t>CC#2: Block Noted.</w:t>
      </w:r>
    </w:p>
    <w:p w14:paraId="54D4E75C" w14:textId="77777777" w:rsidR="00000000" w:rsidRDefault="00DE7085">
      <w:pPr>
        <w:keepNext/>
        <w:spacing w:before="100" w:beforeAutospacing="1" w:after="100" w:afterAutospacing="1"/>
        <w:divId w:val="96605943"/>
        <w:rPr>
          <w:rFonts w:cs="Arial"/>
          <w:b/>
        </w:rPr>
      </w:pPr>
      <w:r>
        <w:rPr>
          <w:rFonts w:cs="Arial"/>
          <w:b/>
        </w:rPr>
        <w:t>Status:</w:t>
      </w:r>
    </w:p>
    <w:p w14:paraId="06BCA4D1" w14:textId="77777777" w:rsidR="00000000" w:rsidRDefault="00DE7085">
      <w:pPr>
        <w:spacing w:before="100" w:beforeAutospacing="1" w:after="100" w:afterAutospacing="1"/>
        <w:divId w:val="96605943"/>
      </w:pPr>
      <w:r>
        <w:t>Noted.</w:t>
      </w:r>
    </w:p>
    <w:p w14:paraId="0E0BAB17"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SP-211255</w:t>
      </w:r>
      <w:r>
        <w:t xml:space="preserve"> (LS IN) LS from SA WG3: LS on reply to SA6 about new SID on Application Enablement for Data Integrity Verification Service in IOT. (Source: SA WG3 (S3-214337)).</w:t>
      </w:r>
      <w:r>
        <w:br/>
      </w:r>
      <w:r>
        <w:rPr>
          <w:b/>
        </w:rPr>
        <w:t>Documen</w:t>
      </w:r>
      <w:r>
        <w:rPr>
          <w:b/>
        </w:rPr>
        <w:t>t for:</w:t>
      </w:r>
      <w:r>
        <w:t xml:space="preserve"> Information.</w:t>
      </w:r>
      <w:r>
        <w:br/>
      </w:r>
      <w:r>
        <w:rPr>
          <w:b/>
        </w:rPr>
        <w:t>Abstract:</w:t>
      </w:r>
      <w:r>
        <w:t xml:space="preserve"> SA WG3 would like to thank SA WG6 for sending LS S6-211496. Since the LS and SA WG3's answer relates to a requirement made by SA WG1, SA WG3 provides a common reply to the kind attention of SA WG6 and SA WG1. In LS S6-211496 (</w:t>
      </w:r>
      <w:r>
        <w:t>S3-212444) SA WG6 has informed SA WG3 about a new study (S6-211481) proposed in SA WG6 on the application layer support of the service for data integrity verification in IOT based on the stage 1 requirements in TS 22.261. SA WG3 could not agree, if the int</w:t>
      </w:r>
      <w:r>
        <w:t>ention of the SA WG1 requirement was providing an 'additional ability to provide data integrity protection service between an application on UE and an Application Server' as stipulated in S6-211481. SA WG3 sees a potential contradiction with the SA WG1 req</w:t>
      </w:r>
      <w:r>
        <w:t>uirement, which restricts the scope of the integrity protection service to data exchange between network and application server. SA WG3 can provide feedback and guidance on security aspects on a service for data integrity verification as soon as more detai</w:t>
      </w:r>
      <w:r>
        <w:t>led information about use cases, scope and intention of the data integrity verification service is available. Therefore, SA WG3 kindly asks SA WG6 and SA WG1 to provide this information as an input to SA WG3. Specifically, SA WG3 asks for information and c</w:t>
      </w:r>
      <w:r>
        <w:t>larification with respect to: - Is the scope of the integrity verification service end to end protection on application layer, or does the integrity verification service address the integrity of the link between 5GC and the application server? - To what ex</w:t>
      </w:r>
      <w:r>
        <w:t xml:space="preserve">tent is the UE and specifically the USIM or UICC involved in the data integrity verification service? Due to the expected security impact related to data integrity and authenticity under the remit of SA WG3, SA WG3 kindly suggests that the SA WG6 study on </w:t>
      </w:r>
      <w:r>
        <w:t>a data integrity verification service waits for clarification between SA WG6 and SA WG3 and between SA WG1 and SA WG3.</w:t>
      </w:r>
    </w:p>
    <w:p w14:paraId="70AF3791" w14:textId="77777777" w:rsidR="00000000" w:rsidRDefault="00DE7085">
      <w:pPr>
        <w:keepNext/>
        <w:spacing w:before="100" w:beforeAutospacing="1" w:after="100" w:afterAutospacing="1"/>
        <w:divId w:val="96605943"/>
        <w:rPr>
          <w:rFonts w:cs="Arial"/>
          <w:b/>
        </w:rPr>
      </w:pPr>
      <w:r>
        <w:rPr>
          <w:rFonts w:cs="Arial"/>
          <w:b/>
        </w:rPr>
        <w:t>Comment:</w:t>
      </w:r>
    </w:p>
    <w:p w14:paraId="0CF3A7F2" w14:textId="77777777" w:rsidR="00000000" w:rsidRDefault="00DE7085">
      <w:pPr>
        <w:spacing w:before="100" w:beforeAutospacing="1" w:after="100" w:afterAutospacing="1"/>
        <w:divId w:val="96605943"/>
      </w:pPr>
      <w:r>
        <w:t>CC#2: Block Noted.</w:t>
      </w:r>
    </w:p>
    <w:p w14:paraId="7A7EA289" w14:textId="77777777" w:rsidR="00000000" w:rsidRDefault="00DE7085">
      <w:pPr>
        <w:keepNext/>
        <w:spacing w:before="100" w:beforeAutospacing="1" w:after="100" w:afterAutospacing="1"/>
        <w:divId w:val="96605943"/>
        <w:rPr>
          <w:rFonts w:cs="Arial"/>
          <w:b/>
        </w:rPr>
      </w:pPr>
      <w:r>
        <w:rPr>
          <w:rFonts w:cs="Arial"/>
          <w:b/>
        </w:rPr>
        <w:t>Discussion and conclusion:</w:t>
      </w:r>
    </w:p>
    <w:p w14:paraId="672E67BD" w14:textId="77777777" w:rsidR="00000000" w:rsidRDefault="00DE7085">
      <w:pPr>
        <w:spacing w:before="100" w:beforeAutospacing="1" w:after="100" w:afterAutospacing="1"/>
        <w:divId w:val="96605943"/>
      </w:pPr>
      <w:r>
        <w:t>CC#2: Block Noted.</w:t>
      </w:r>
    </w:p>
    <w:p w14:paraId="7A4EB52B" w14:textId="77777777" w:rsidR="00000000" w:rsidRDefault="00DE7085">
      <w:pPr>
        <w:keepNext/>
        <w:spacing w:before="100" w:beforeAutospacing="1" w:after="100" w:afterAutospacing="1"/>
        <w:divId w:val="96605943"/>
        <w:rPr>
          <w:rFonts w:cs="Arial"/>
          <w:b/>
        </w:rPr>
      </w:pPr>
      <w:r>
        <w:rPr>
          <w:rFonts w:cs="Arial"/>
          <w:b/>
        </w:rPr>
        <w:t>Status:</w:t>
      </w:r>
    </w:p>
    <w:p w14:paraId="388927F6" w14:textId="77777777" w:rsidR="00000000" w:rsidRDefault="00DE7085">
      <w:pPr>
        <w:spacing w:before="100" w:beforeAutospacing="1" w:after="100" w:afterAutospacing="1"/>
        <w:divId w:val="96605943"/>
      </w:pPr>
      <w:r>
        <w:t>Noted.</w:t>
      </w:r>
    </w:p>
    <w:p w14:paraId="00CECD3B" w14:textId="77777777" w:rsidR="00000000" w:rsidRDefault="00DE7085">
      <w:pPr>
        <w:keepNext/>
        <w:keepLines/>
        <w:pBdr>
          <w:top w:val="single" w:sz="4" w:space="1" w:color="auto"/>
        </w:pBdr>
        <w:spacing w:before="100" w:beforeAutospacing="1" w:after="100" w:afterAutospacing="1"/>
        <w:divId w:val="96605943"/>
      </w:pPr>
      <w:r>
        <w:rPr>
          <w:color w:val="0000FF"/>
        </w:rPr>
        <w:t>TD SP-211256</w:t>
      </w:r>
      <w:r>
        <w:t xml:space="preserve"> </w:t>
      </w:r>
      <w:r>
        <w:t>(LS IN) Reply LS on LS on MINT functionality for Disaster Roaming. (Source: SA WG3 (S3-214342)).</w:t>
      </w:r>
      <w:r>
        <w:br/>
      </w:r>
      <w:r>
        <w:rPr>
          <w:b/>
        </w:rPr>
        <w:t>Document for:</w:t>
      </w:r>
      <w:r>
        <w:t xml:space="preserve"> Information.</w:t>
      </w:r>
      <w:r>
        <w:br/>
      </w:r>
      <w:r>
        <w:rPr>
          <w:b/>
        </w:rPr>
        <w:t>Abstract:</w:t>
      </w:r>
      <w:r>
        <w:t xml:space="preserve"> SA WG3 would like to thank SA WG2 for the LS(S3-213874/S2-2108172) on MINT functionality for Disaster Roaming. SA WG3 woul</w:t>
      </w:r>
      <w:r>
        <w:t>d like to inform SA WG2 that the MINT functionality must ensure that a VPLMN cannot single-handedly trick the HPLMN into considering the VPLMN as providing the disaster roaming. With this in mind, OAM configuration in the HPLMN seems important. SA WG3 woul</w:t>
      </w:r>
      <w:r>
        <w:t>d also like to inform SA WG2 that SA WG3 will continue to analyse further security impact caused by Disaster Roaming service indication and will keep SA WG2 informed when there is progress.</w:t>
      </w:r>
    </w:p>
    <w:p w14:paraId="18A40124" w14:textId="77777777" w:rsidR="00000000" w:rsidRDefault="00DE7085">
      <w:pPr>
        <w:keepNext/>
        <w:spacing w:before="100" w:beforeAutospacing="1" w:after="100" w:afterAutospacing="1"/>
        <w:divId w:val="96605943"/>
        <w:rPr>
          <w:rFonts w:cs="Arial"/>
          <w:b/>
        </w:rPr>
      </w:pPr>
      <w:r>
        <w:rPr>
          <w:rFonts w:cs="Arial"/>
          <w:b/>
        </w:rPr>
        <w:t>Comment:</w:t>
      </w:r>
    </w:p>
    <w:p w14:paraId="66CC781A" w14:textId="77777777" w:rsidR="00000000" w:rsidRDefault="00DE7085">
      <w:pPr>
        <w:spacing w:before="100" w:beforeAutospacing="1" w:after="100" w:afterAutospacing="1"/>
        <w:divId w:val="96605943"/>
      </w:pPr>
      <w:r>
        <w:t>CC#2: Block Noted.</w:t>
      </w:r>
    </w:p>
    <w:p w14:paraId="4D28615D" w14:textId="77777777" w:rsidR="00000000" w:rsidRDefault="00DE7085">
      <w:pPr>
        <w:keepNext/>
        <w:spacing w:before="100" w:beforeAutospacing="1" w:after="100" w:afterAutospacing="1"/>
        <w:divId w:val="96605943"/>
        <w:rPr>
          <w:rFonts w:cs="Arial"/>
          <w:b/>
        </w:rPr>
      </w:pPr>
      <w:r>
        <w:rPr>
          <w:rFonts w:cs="Arial"/>
          <w:b/>
        </w:rPr>
        <w:t>Discussion and conclusion:</w:t>
      </w:r>
    </w:p>
    <w:p w14:paraId="212BFBC3" w14:textId="77777777" w:rsidR="00000000" w:rsidRDefault="00DE7085">
      <w:pPr>
        <w:spacing w:before="100" w:beforeAutospacing="1" w:after="100" w:afterAutospacing="1"/>
        <w:divId w:val="96605943"/>
      </w:pPr>
      <w:r>
        <w:t>CC#2: Block</w:t>
      </w:r>
      <w:r>
        <w:t xml:space="preserve"> Noted.</w:t>
      </w:r>
    </w:p>
    <w:p w14:paraId="2F662C8D" w14:textId="77777777" w:rsidR="00000000" w:rsidRDefault="00DE7085">
      <w:pPr>
        <w:keepNext/>
        <w:spacing w:before="100" w:beforeAutospacing="1" w:after="100" w:afterAutospacing="1"/>
        <w:divId w:val="96605943"/>
        <w:rPr>
          <w:rFonts w:cs="Arial"/>
          <w:b/>
        </w:rPr>
      </w:pPr>
      <w:r>
        <w:rPr>
          <w:rFonts w:cs="Arial"/>
          <w:b/>
        </w:rPr>
        <w:lastRenderedPageBreak/>
        <w:t>Status:</w:t>
      </w:r>
    </w:p>
    <w:p w14:paraId="7DC7E659" w14:textId="77777777" w:rsidR="00000000" w:rsidRDefault="00DE7085">
      <w:pPr>
        <w:spacing w:before="100" w:beforeAutospacing="1" w:after="100" w:afterAutospacing="1"/>
        <w:divId w:val="96605943"/>
      </w:pPr>
      <w:r>
        <w:t>Noted.</w:t>
      </w:r>
    </w:p>
    <w:p w14:paraId="78DCEF52" w14:textId="77777777" w:rsidR="00000000" w:rsidRDefault="00DE7085">
      <w:pPr>
        <w:keepNext/>
        <w:keepLines/>
        <w:pBdr>
          <w:top w:val="single" w:sz="4" w:space="1" w:color="auto"/>
        </w:pBdr>
        <w:spacing w:before="100" w:beforeAutospacing="1" w:after="100" w:afterAutospacing="1"/>
        <w:divId w:val="96605943"/>
      </w:pPr>
      <w:r>
        <w:rPr>
          <w:color w:val="0000FF"/>
        </w:rPr>
        <w:t>TD SP-211257</w:t>
      </w:r>
      <w:r>
        <w:t xml:space="preserve"> </w:t>
      </w:r>
      <w:r>
        <w:t>(LS IN) LS from SA WG5: Reply LS to GSMA on new whitepaper E2E Network Slicing Architecture. (Source: SA WG5 (S5-215083)).</w:t>
      </w:r>
      <w:r>
        <w:br/>
      </w:r>
      <w:r>
        <w:rPr>
          <w:b/>
        </w:rPr>
        <w:t>Document for:</w:t>
      </w:r>
      <w:r>
        <w:t xml:space="preserve"> Information.</w:t>
      </w:r>
      <w:r>
        <w:br/>
      </w:r>
      <w:r>
        <w:rPr>
          <w:b/>
        </w:rPr>
        <w:t>Abstract:</w:t>
      </w:r>
      <w:r>
        <w:t xml:space="preserve"> SA WG5 would like to thank GSMA NG for their LS on New Whitepaper: 'E2E Network Slicing Architec</w:t>
      </w:r>
      <w:r>
        <w:t>ture'. SA WG5 supports the intention of the whitepaper to show guidance of the entire industry ecosystem, for operators, vendors and service providers to be able to consider common solutions of network slicing. SA WG5 provides the following feedback on the</w:t>
      </w:r>
      <w:r>
        <w:t xml:space="preserve"> whitepaper: - Regarding 2.4 SLA/SLS attributes for Network Slicing o Besides the alignment work of attributes between Service Profile in 3GPP TS 28.541 and GST NG.116 is proceeding at the present time, Service Profile can be translated to corresponding re</w:t>
      </w:r>
      <w:r>
        <w:t>quirements for dedicated domains. For example, 5GC SliceProfile is used to carry 5GC domain requirements, NG-RAN SliceProfile is used to carry NG-RAN domain requirements, and TN requirements are translated and provided to TN domain. Please see 3GPP TS 28.5</w:t>
      </w:r>
      <w:r>
        <w:t>41 for further information on the relation between GSMA GST, ServiceProfile and SliceProfile. - Regarding the figure of High level diagram of O&amp;M domain in 5.4 O&amp;M o Why is there TMF638 Inventory Mgmt illustrated in RAN Mgmt domain and CN Mgmt Domain? SA W</w:t>
      </w:r>
      <w:r>
        <w:t>G5 thinks the intent of TMF638 Inventory Mgmt API is to provide a consistent/standardized mechanism to query and manipulate the Service inventory in E2E Network &amp; Service Mgmt Domain, not for a dedicated domain like RAN Mgmt domain or CN Mgmt domain. - Reg</w:t>
      </w:r>
      <w:r>
        <w:t>arding the figure of 3GPP NRM for 5G network in 5.4.1 SA WG5 o JSON is listed as one kind of Solution Sets in the figure. However, in SA WG5 Rel-17 work, JSON has been replaced by YAML. 3GPP NRM Stage 3 Solution Sets are YAML and YANG.</w:t>
      </w:r>
    </w:p>
    <w:p w14:paraId="4ED61AE5" w14:textId="77777777" w:rsidR="00000000" w:rsidRDefault="00DE7085">
      <w:pPr>
        <w:keepNext/>
        <w:spacing w:before="100" w:beforeAutospacing="1" w:after="100" w:afterAutospacing="1"/>
        <w:divId w:val="96605943"/>
        <w:rPr>
          <w:rFonts w:cs="Arial"/>
          <w:b/>
        </w:rPr>
      </w:pPr>
      <w:r>
        <w:rPr>
          <w:rFonts w:cs="Arial"/>
          <w:b/>
        </w:rPr>
        <w:t>Comment:</w:t>
      </w:r>
    </w:p>
    <w:p w14:paraId="06D291A5" w14:textId="77777777" w:rsidR="00000000" w:rsidRDefault="00DE7085">
      <w:pPr>
        <w:spacing w:before="100" w:beforeAutospacing="1" w:after="100" w:afterAutospacing="1"/>
        <w:divId w:val="96605943"/>
      </w:pPr>
      <w:r>
        <w:t>CC#2: Block</w:t>
      </w:r>
      <w:r>
        <w:t xml:space="preserve"> Noted.</w:t>
      </w:r>
    </w:p>
    <w:p w14:paraId="572A213C" w14:textId="77777777" w:rsidR="00000000" w:rsidRDefault="00DE7085">
      <w:pPr>
        <w:keepNext/>
        <w:spacing w:before="100" w:beforeAutospacing="1" w:after="100" w:afterAutospacing="1"/>
        <w:divId w:val="96605943"/>
        <w:rPr>
          <w:rFonts w:cs="Arial"/>
          <w:b/>
        </w:rPr>
      </w:pPr>
      <w:r>
        <w:rPr>
          <w:rFonts w:cs="Arial"/>
          <w:b/>
        </w:rPr>
        <w:t>Discussion and conclusion:</w:t>
      </w:r>
    </w:p>
    <w:p w14:paraId="0649E0C7" w14:textId="77777777" w:rsidR="00000000" w:rsidRDefault="00DE7085">
      <w:pPr>
        <w:spacing w:before="100" w:beforeAutospacing="1" w:after="100" w:afterAutospacing="1"/>
        <w:divId w:val="96605943"/>
      </w:pPr>
      <w:r>
        <w:t>CC#2: Block Noted.</w:t>
      </w:r>
    </w:p>
    <w:p w14:paraId="5B40EDEF" w14:textId="77777777" w:rsidR="00000000" w:rsidRDefault="00DE7085">
      <w:pPr>
        <w:keepNext/>
        <w:spacing w:before="100" w:beforeAutospacing="1" w:after="100" w:afterAutospacing="1"/>
        <w:divId w:val="96605943"/>
        <w:rPr>
          <w:rFonts w:cs="Arial"/>
          <w:b/>
        </w:rPr>
      </w:pPr>
      <w:r>
        <w:rPr>
          <w:rFonts w:cs="Arial"/>
          <w:b/>
        </w:rPr>
        <w:t>Status:</w:t>
      </w:r>
    </w:p>
    <w:p w14:paraId="64F4DA24" w14:textId="77777777" w:rsidR="00000000" w:rsidRDefault="00DE7085">
      <w:pPr>
        <w:spacing w:before="100" w:beforeAutospacing="1" w:after="100" w:afterAutospacing="1"/>
        <w:divId w:val="96605943"/>
      </w:pPr>
      <w:r>
        <w:t>Noted.</w:t>
      </w:r>
    </w:p>
    <w:p w14:paraId="20617BA2"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SP-211258</w:t>
      </w:r>
      <w:r>
        <w:t xml:space="preserve"> (LS IN) LS from SA WG5: LS to 3GPP OPs on Multi-SDO Autonomous Networks (AN) formal cooperation proposal. (Source: SA WG5 (S5-215484)).</w:t>
      </w:r>
      <w:r>
        <w:br/>
      </w:r>
      <w:r>
        <w:rPr>
          <w:b/>
        </w:rPr>
        <w:t>Document for:</w:t>
      </w:r>
      <w:r>
        <w:t xml:space="preserve"> Information.</w:t>
      </w:r>
      <w:r>
        <w:br/>
      </w:r>
      <w:r>
        <w:rPr>
          <w:b/>
        </w:rPr>
        <w:t>Abstract:</w:t>
      </w:r>
      <w:r>
        <w:t xml:space="preserve"> B</w:t>
      </w:r>
      <w:r>
        <w:t>ackground: SA WG5 has been working on standards to support management of automation already since 4G/LTE with Self Organizing Networks (SON), and since last year several studies and work items for 5G related to Autonomous Networks (AN) have been started (e</w:t>
      </w:r>
      <w:r>
        <w:t>.g., Closed loop automation, Autonomous Network Levels, Intent driven management, Management Data Analytics, SON, etc.). Autonomous Networks standardisation has also lately become a very 'popular' topic in practically all SDOs/organisations defining manage</w:t>
      </w:r>
      <w:r>
        <w:t>ment standards within their respective areas: 3GPP, ETSI, GSMA, ONAP, NGMN, CCSA, IEEE, IETF, ITU-T and TM Forum. Therefore, TM Forum last year launched a global joint effort by coordinating all these SDOs/organisations to try to harmonise all AN-related s</w:t>
      </w:r>
      <w:r>
        <w:t>tandards as much as possible, to enable increased interoperability between products implementing the different standards. This cooperation project started with a series of conference calls and email exchanges as well as a project website where meeting minu</w:t>
      </w:r>
      <w:r>
        <w:t>tes and other documents such as technical contributions could be stored. SA WG5 also joined these discussions from the start, as we believe it would be a great advantage if we could share all the experience and definitions that we have in the automation/AN</w:t>
      </w:r>
      <w:r>
        <w:t xml:space="preserve"> area with the other SDOs, thus increasing the possibility that they would reuse SA WG5's definitions to a large extent. However, so far there is no formally signed cooperation agreement (including IPR policy for this project and how to publish any jointly</w:t>
      </w:r>
      <w:r>
        <w:t xml:space="preserve"> produced documents like a White Paper); therefore, until now we have not submitted any technical contributions from SA WG5 to this project. In order to resolve this issue, TM Forum has recently prepared a first draft proposal on how such a cooperation agr</w:t>
      </w:r>
      <w:r>
        <w:t xml:space="preserve">eement could look like and sent it with an LS to all participating SDOs for comments and agreement if possible, or update proposals if necessary, to be able to sign the cooperation agreement. This is the attached LS S5-215480, and therein, the cooperation </w:t>
      </w:r>
      <w:r>
        <w:t xml:space="preserve">agreement is the embedded document entitled 'DRAFT Multi SDO Participant Agreement'. The proposed IPR policy and Antitrust Policy &amp; Guidelines (based on TM Forum's policies) are found in the link 'By-laws of TM Forum' in the body text of the LS (note: not </w:t>
      </w:r>
      <w:r>
        <w:t>in the embedded document). This cooperation agreement and related IPR policy / Antitrust Policy comprise legally formal text that neither SA WG5's delegates nor leadership are able to judge and decide whether it would be legally correct to sign. We therefo</w:t>
      </w:r>
      <w:r>
        <w:t>re kindly ask the OPs, on recommendation from the SA leadership, to analyse this and take a decision on whether it can be signed for 3GPP or if some changes of the participation agreement description would be needed before signing.</w:t>
      </w:r>
    </w:p>
    <w:p w14:paraId="56D0C68C" w14:textId="77777777" w:rsidR="00000000" w:rsidRDefault="00DE7085">
      <w:pPr>
        <w:keepNext/>
        <w:spacing w:before="100" w:beforeAutospacing="1" w:after="100" w:afterAutospacing="1"/>
        <w:divId w:val="96605943"/>
        <w:rPr>
          <w:rFonts w:cs="Arial"/>
          <w:b/>
        </w:rPr>
      </w:pPr>
      <w:r>
        <w:rPr>
          <w:rFonts w:cs="Arial"/>
          <w:b/>
        </w:rPr>
        <w:t>Comment:</w:t>
      </w:r>
    </w:p>
    <w:p w14:paraId="225DDAC1" w14:textId="77777777" w:rsidR="00000000" w:rsidRDefault="00DE7085">
      <w:pPr>
        <w:spacing w:before="100" w:beforeAutospacing="1" w:after="100" w:afterAutospacing="1"/>
        <w:divId w:val="96605943"/>
      </w:pPr>
      <w:r>
        <w:t>CC#2: Block Not</w:t>
      </w:r>
      <w:r>
        <w:t>ed.</w:t>
      </w:r>
    </w:p>
    <w:p w14:paraId="059DD531" w14:textId="77777777" w:rsidR="00000000" w:rsidRDefault="00DE7085">
      <w:pPr>
        <w:keepNext/>
        <w:spacing w:before="100" w:beforeAutospacing="1" w:after="100" w:afterAutospacing="1"/>
        <w:divId w:val="96605943"/>
        <w:rPr>
          <w:rFonts w:cs="Arial"/>
          <w:b/>
        </w:rPr>
      </w:pPr>
      <w:r>
        <w:rPr>
          <w:rFonts w:cs="Arial"/>
          <w:b/>
        </w:rPr>
        <w:t>Discussion and conclusion:</w:t>
      </w:r>
    </w:p>
    <w:p w14:paraId="13085953" w14:textId="77777777" w:rsidR="00000000" w:rsidRDefault="00DE7085">
      <w:pPr>
        <w:spacing w:before="100" w:beforeAutospacing="1" w:after="100" w:afterAutospacing="1"/>
        <w:divId w:val="96605943"/>
      </w:pPr>
      <w:r>
        <w:t>CC#2: Block Noted.</w:t>
      </w:r>
    </w:p>
    <w:p w14:paraId="4257722F" w14:textId="77777777" w:rsidR="00000000" w:rsidRDefault="00DE7085">
      <w:pPr>
        <w:keepNext/>
        <w:spacing w:before="100" w:beforeAutospacing="1" w:after="100" w:afterAutospacing="1"/>
        <w:divId w:val="96605943"/>
        <w:rPr>
          <w:rFonts w:cs="Arial"/>
          <w:b/>
        </w:rPr>
      </w:pPr>
      <w:r>
        <w:rPr>
          <w:rFonts w:cs="Arial"/>
          <w:b/>
        </w:rPr>
        <w:t>Status:</w:t>
      </w:r>
    </w:p>
    <w:p w14:paraId="2FC45549" w14:textId="77777777" w:rsidR="00000000" w:rsidRDefault="00DE7085">
      <w:pPr>
        <w:spacing w:before="100" w:beforeAutospacing="1" w:after="100" w:afterAutospacing="1"/>
        <w:divId w:val="96605943"/>
      </w:pPr>
      <w:r>
        <w:t>Noted.</w:t>
      </w:r>
    </w:p>
    <w:p w14:paraId="1A088DB1"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SP-211259</w:t>
      </w:r>
      <w:r>
        <w:t xml:space="preserve"> (LS IN) LS from SA WG5: Reply to TM Forum on Intent Management. (Source: SA WG5 (S5-215486)).</w:t>
      </w:r>
      <w:r>
        <w:br/>
      </w:r>
      <w:r>
        <w:rPr>
          <w:b/>
        </w:rPr>
        <w:t>Document for:</w:t>
      </w:r>
      <w:r>
        <w:t xml:space="preserve"> Information.</w:t>
      </w:r>
      <w:r>
        <w:br/>
      </w:r>
      <w:r>
        <w:rPr>
          <w:b/>
        </w:rPr>
        <w:t>Abstract:</w:t>
      </w:r>
      <w:r>
        <w:t xml:space="preserve"> SA WG5 wishes to thank TM Forum for the 'Reply </w:t>
      </w:r>
      <w:r>
        <w:t>3GPP LS S5-213522 to TM Forum on Intent Management' and we would like to give the following feedback and comments: Re: Action: 1 'TM Forum kindly asks SA WG5 to take the above information into account in Release 17 and provide feedback on our IG1253 docume</w:t>
      </w:r>
      <w:r>
        <w:t>nts': - After looking at IG1230 and IG1253 set of documents published by TM Forum we see the benefit to share understanding of Intent-driven concept between SA WG5 and TM Forum specified in IG1230 v.1.1.0 Sec 6.5. - At the next MSDO meeting discussing topi</w:t>
      </w:r>
      <w:r>
        <w:t>c 'Intent-driven Interaction' we propose to discuss what the issues would be if SA WG5 and/or any other SDO join efforts with TM Forum to work on specification of Intent-driven MnS or Intent-base API and discuss how those issues can be resolved. Re: Action</w:t>
      </w:r>
      <w:r>
        <w:t>: 2 'Please keep TM Forum informed of the progress of SA WG5 work related to intent-driven management': The work around Intent Management including Intent-driven MnS, Intent Management, Operations and Intent Modelling is ongoing in SA WG5 working group sin</w:t>
      </w:r>
      <w:r>
        <w:t>ce 2018 with target completion date of normative work in December 2021. In order to eliminate the need for adaptation between solutions defined by TM Forum and 3GPP, we propose to start a discussion about how to align standardization activities around Inte</w:t>
      </w:r>
      <w:r>
        <w:t>nt API, and Intent management and modelling. Proper scoping and timing for cooperation shall be considered to avoid any delay of 3GPP Rel-17 standardization work. Question 1: There are 3 intent driven occurrence, 29 intent-driven occurrence, 3 intent-based</w:t>
      </w:r>
      <w:r>
        <w:t xml:space="preserve"> occurrences in TMF IG1230. It would be better to clarify which intent concept TM Forum is addressing. Intent-based networking seems is published by IETF. It would be better to clarify the relation also in MSDO. Question 2: Is it possible to use CRUD (Crea</w:t>
      </w:r>
      <w:r>
        <w:t>te, Read, Update, Delete) operations (described in 3GPP TS 28.532, cl.11.1.1.1) to support methods described by TM Forum for Intent Life-Cycle management procedures in IG1253C, cl.3 and cl.4?</w:t>
      </w:r>
    </w:p>
    <w:p w14:paraId="55306D4E" w14:textId="77777777" w:rsidR="00000000" w:rsidRDefault="00DE7085">
      <w:pPr>
        <w:keepNext/>
        <w:spacing w:before="100" w:beforeAutospacing="1" w:after="100" w:afterAutospacing="1"/>
        <w:divId w:val="96605943"/>
        <w:rPr>
          <w:rFonts w:cs="Arial"/>
          <w:b/>
        </w:rPr>
      </w:pPr>
      <w:r>
        <w:rPr>
          <w:rFonts w:cs="Arial"/>
          <w:b/>
        </w:rPr>
        <w:t>Comment:</w:t>
      </w:r>
    </w:p>
    <w:p w14:paraId="3DDE3768" w14:textId="77777777" w:rsidR="00000000" w:rsidRDefault="00DE7085">
      <w:pPr>
        <w:spacing w:before="100" w:beforeAutospacing="1" w:after="100" w:afterAutospacing="1"/>
        <w:divId w:val="96605943"/>
      </w:pPr>
      <w:r>
        <w:t>CC#2: Block Noted.</w:t>
      </w:r>
    </w:p>
    <w:p w14:paraId="1100641B" w14:textId="77777777" w:rsidR="00000000" w:rsidRDefault="00DE7085">
      <w:pPr>
        <w:keepNext/>
        <w:spacing w:before="100" w:beforeAutospacing="1" w:after="100" w:afterAutospacing="1"/>
        <w:divId w:val="96605943"/>
        <w:rPr>
          <w:rFonts w:cs="Arial"/>
          <w:b/>
        </w:rPr>
      </w:pPr>
      <w:r>
        <w:rPr>
          <w:rFonts w:cs="Arial"/>
          <w:b/>
        </w:rPr>
        <w:t>Discussion and conclusion:</w:t>
      </w:r>
    </w:p>
    <w:p w14:paraId="570D12AF" w14:textId="77777777" w:rsidR="00000000" w:rsidRDefault="00DE7085">
      <w:pPr>
        <w:spacing w:before="100" w:beforeAutospacing="1" w:after="100" w:afterAutospacing="1"/>
        <w:divId w:val="96605943"/>
      </w:pPr>
      <w:r>
        <w:t>CC#2: Block Noted.</w:t>
      </w:r>
    </w:p>
    <w:p w14:paraId="2B92AA3A" w14:textId="77777777" w:rsidR="00000000" w:rsidRDefault="00DE7085">
      <w:pPr>
        <w:keepNext/>
        <w:spacing w:before="100" w:beforeAutospacing="1" w:after="100" w:afterAutospacing="1"/>
        <w:divId w:val="96605943"/>
        <w:rPr>
          <w:rFonts w:cs="Arial"/>
          <w:b/>
        </w:rPr>
      </w:pPr>
      <w:r>
        <w:rPr>
          <w:rFonts w:cs="Arial"/>
          <w:b/>
        </w:rPr>
        <w:t>Status:</w:t>
      </w:r>
    </w:p>
    <w:p w14:paraId="34994711" w14:textId="77777777" w:rsidR="00000000" w:rsidRDefault="00DE7085">
      <w:pPr>
        <w:spacing w:before="100" w:beforeAutospacing="1" w:after="100" w:afterAutospacing="1"/>
        <w:divId w:val="96605943"/>
      </w:pPr>
      <w:r>
        <w:t>Noted.</w:t>
      </w:r>
    </w:p>
    <w:p w14:paraId="77482267" w14:textId="77777777" w:rsidR="00000000" w:rsidRDefault="00DE7085">
      <w:pPr>
        <w:keepNext/>
        <w:keepLines/>
        <w:pBdr>
          <w:top w:val="single" w:sz="4" w:space="1" w:color="auto"/>
        </w:pBdr>
        <w:spacing w:before="100" w:beforeAutospacing="1" w:after="100" w:afterAutospacing="1"/>
        <w:divId w:val="96605943"/>
      </w:pPr>
      <w:r>
        <w:rPr>
          <w:color w:val="0000FF"/>
        </w:rPr>
        <w:t>TD SP-211260</w:t>
      </w:r>
      <w:r>
        <w:t xml:space="preserve"> (LS IN) LS from SA WG5: LS to TM Forum, MEF and GSMA on overall architecture for network slice ordering, provisioning and assurance. (Source: SA WG5 (S5-215530)).</w:t>
      </w:r>
      <w:r>
        <w:br/>
      </w:r>
      <w:r>
        <w:rPr>
          <w:b/>
        </w:rPr>
        <w:t>Document for:</w:t>
      </w:r>
      <w:r>
        <w:t xml:space="preserve"> Infor</w:t>
      </w:r>
      <w:r>
        <w:t>mation.</w:t>
      </w:r>
      <w:r>
        <w:br/>
      </w:r>
      <w:r>
        <w:rPr>
          <w:b/>
        </w:rPr>
        <w:t>Abstract:</w:t>
      </w:r>
      <w:r>
        <w:t xml:space="preserve"> SA WG5 would like to inform TM Forum, MEF and GSMA that we have started a Release 17 study on network slice management capability exposure. SA WG5 is currently working on two main use cases for the ordering and provisioning of network sli</w:t>
      </w:r>
      <w:r>
        <w:t>ces. {. . .} SA WG5 would like to collect your feedback on the above statements. It should be noted that the Assurance part of the network slice is not yet addressed. Candidate APIs shall be identified, for interface types listed here above. SA WG5 is also</w:t>
      </w:r>
      <w:r>
        <w:t xml:space="preserve"> thinking about new use cases in which the Network Slice Customer (NSC) could be willing to have access to more technical information concerning the network slice, than only the information exposed via the Network Slice Provider (NSP) product catalogue at </w:t>
      </w:r>
      <w:r>
        <w:t>BSS level. Such use cases are still under investigation. Finally, SA WG5 is also studying whether and how intent-based management may be used in this architecture, in particular when abstraction is required between the two sides of interfaces, and when mul</w:t>
      </w:r>
      <w:r>
        <w:t>tiple APIs are candidate for the same purpose. SA WG5 would be happy to collaborate further on all this with TMF, MEF and GSMA.</w:t>
      </w:r>
    </w:p>
    <w:p w14:paraId="255CB158" w14:textId="77777777" w:rsidR="00000000" w:rsidRDefault="00DE7085">
      <w:pPr>
        <w:keepNext/>
        <w:spacing w:before="100" w:beforeAutospacing="1" w:after="100" w:afterAutospacing="1"/>
        <w:divId w:val="96605943"/>
        <w:rPr>
          <w:rFonts w:cs="Arial"/>
          <w:b/>
        </w:rPr>
      </w:pPr>
      <w:r>
        <w:rPr>
          <w:rFonts w:cs="Arial"/>
          <w:b/>
        </w:rPr>
        <w:t>Comment:</w:t>
      </w:r>
    </w:p>
    <w:p w14:paraId="700C5468" w14:textId="77777777" w:rsidR="00000000" w:rsidRDefault="00DE7085">
      <w:pPr>
        <w:spacing w:before="100" w:beforeAutospacing="1" w:after="100" w:afterAutospacing="1"/>
        <w:divId w:val="96605943"/>
      </w:pPr>
      <w:r>
        <w:t>CC#2: Block Noted.</w:t>
      </w:r>
    </w:p>
    <w:p w14:paraId="240F1903" w14:textId="77777777" w:rsidR="00000000" w:rsidRDefault="00DE7085">
      <w:pPr>
        <w:keepNext/>
        <w:spacing w:before="100" w:beforeAutospacing="1" w:after="100" w:afterAutospacing="1"/>
        <w:divId w:val="96605943"/>
        <w:rPr>
          <w:rFonts w:cs="Arial"/>
          <w:b/>
        </w:rPr>
      </w:pPr>
      <w:r>
        <w:rPr>
          <w:rFonts w:cs="Arial"/>
          <w:b/>
        </w:rPr>
        <w:lastRenderedPageBreak/>
        <w:t>Discussion and conclusion:</w:t>
      </w:r>
    </w:p>
    <w:p w14:paraId="723F4C0C" w14:textId="77777777" w:rsidR="00000000" w:rsidRDefault="00DE7085">
      <w:pPr>
        <w:spacing w:before="100" w:beforeAutospacing="1" w:after="100" w:afterAutospacing="1"/>
        <w:divId w:val="96605943"/>
      </w:pPr>
      <w:r>
        <w:t>CC#2: Block Noted.</w:t>
      </w:r>
    </w:p>
    <w:p w14:paraId="01555EE6" w14:textId="77777777" w:rsidR="00000000" w:rsidRDefault="00DE7085">
      <w:pPr>
        <w:keepNext/>
        <w:spacing w:before="100" w:beforeAutospacing="1" w:after="100" w:afterAutospacing="1"/>
        <w:divId w:val="96605943"/>
        <w:rPr>
          <w:rFonts w:cs="Arial"/>
          <w:b/>
        </w:rPr>
      </w:pPr>
      <w:r>
        <w:rPr>
          <w:rFonts w:cs="Arial"/>
          <w:b/>
        </w:rPr>
        <w:t>Status:</w:t>
      </w:r>
    </w:p>
    <w:p w14:paraId="43265ED1" w14:textId="77777777" w:rsidR="00000000" w:rsidRDefault="00DE7085">
      <w:pPr>
        <w:spacing w:before="100" w:beforeAutospacing="1" w:after="100" w:afterAutospacing="1"/>
        <w:divId w:val="96605943"/>
      </w:pPr>
      <w:r>
        <w:t>Noted.</w:t>
      </w:r>
    </w:p>
    <w:p w14:paraId="321059C9" w14:textId="77777777" w:rsidR="00000000" w:rsidRDefault="00DE7085">
      <w:pPr>
        <w:keepNext/>
        <w:keepLines/>
        <w:pBdr>
          <w:top w:val="single" w:sz="4" w:space="1" w:color="auto"/>
        </w:pBdr>
        <w:spacing w:before="100" w:beforeAutospacing="1" w:after="100" w:afterAutospacing="1"/>
        <w:divId w:val="96605943"/>
      </w:pPr>
      <w:r>
        <w:rPr>
          <w:color w:val="0000FF"/>
        </w:rPr>
        <w:t>TD SP-211261</w:t>
      </w:r>
      <w:r>
        <w:t xml:space="preserve"> (LS IN) LS from SA WG5: LS</w:t>
      </w:r>
      <w:r>
        <w:t xml:space="preserve"> to ITU-T SG2 on autonomous network levels. (Source: SA WG5 (S5-215539)).</w:t>
      </w:r>
      <w:r>
        <w:br/>
      </w:r>
      <w:r>
        <w:rPr>
          <w:b/>
        </w:rPr>
        <w:t>Document for:</w:t>
      </w:r>
      <w:r>
        <w:t xml:space="preserve"> Information.</w:t>
      </w:r>
      <w:r>
        <w:br/>
      </w:r>
      <w:r>
        <w:rPr>
          <w:b/>
        </w:rPr>
        <w:t>Abstract:</w:t>
      </w:r>
      <w:r>
        <w:t xml:space="preserve"> SA WG5 would like to thank ITU-T SG2 for your LS on initiation of a new work item M.il-AITOM 'Intelligence Levels of AI enhanced Telecom Operatio</w:t>
      </w:r>
      <w:r>
        <w:t>n and Management'(S5-214045/SG2-LS195-TD1437R1) informing SA WG5 about the initiation of a new work item on Intelligence Levels of AI enhanced Telecom Operation and Management. SA WG5 would also like to inform ITU-T SG2 that SA WG5 is now working on autono</w:t>
      </w:r>
      <w:r>
        <w:t>mous network levels, the study output is captured in TR 28.810 (the latest released version is TR 28.810 V17.0.0), and the normative work is ongoing, the output will be captured in TS 28.100 (the latest version is draft TS 28.100 V0.6.0).</w:t>
      </w:r>
    </w:p>
    <w:p w14:paraId="38513B80" w14:textId="77777777" w:rsidR="00000000" w:rsidRDefault="00DE7085">
      <w:pPr>
        <w:keepNext/>
        <w:spacing w:before="100" w:beforeAutospacing="1" w:after="100" w:afterAutospacing="1"/>
        <w:divId w:val="96605943"/>
        <w:rPr>
          <w:rFonts w:cs="Arial"/>
          <w:b/>
        </w:rPr>
      </w:pPr>
      <w:r>
        <w:rPr>
          <w:rFonts w:cs="Arial"/>
          <w:b/>
        </w:rPr>
        <w:t>Comment:</w:t>
      </w:r>
    </w:p>
    <w:p w14:paraId="1F648248" w14:textId="77777777" w:rsidR="00000000" w:rsidRDefault="00DE7085">
      <w:pPr>
        <w:spacing w:before="100" w:beforeAutospacing="1" w:after="100" w:afterAutospacing="1"/>
        <w:divId w:val="96605943"/>
      </w:pPr>
      <w:r>
        <w:t>CC#2: Bl</w:t>
      </w:r>
      <w:r>
        <w:t>ock Noted.</w:t>
      </w:r>
    </w:p>
    <w:p w14:paraId="6DE6C365" w14:textId="77777777" w:rsidR="00000000" w:rsidRDefault="00DE7085">
      <w:pPr>
        <w:keepNext/>
        <w:spacing w:before="100" w:beforeAutospacing="1" w:after="100" w:afterAutospacing="1"/>
        <w:divId w:val="96605943"/>
        <w:rPr>
          <w:rFonts w:cs="Arial"/>
          <w:b/>
        </w:rPr>
      </w:pPr>
      <w:r>
        <w:rPr>
          <w:rFonts w:cs="Arial"/>
          <w:b/>
        </w:rPr>
        <w:t>Discussion and conclusion:</w:t>
      </w:r>
    </w:p>
    <w:p w14:paraId="48E2DF38" w14:textId="77777777" w:rsidR="00000000" w:rsidRDefault="00DE7085">
      <w:pPr>
        <w:spacing w:before="100" w:beforeAutospacing="1" w:after="100" w:afterAutospacing="1"/>
        <w:divId w:val="96605943"/>
      </w:pPr>
      <w:r>
        <w:t>CC#2: Block Noted.</w:t>
      </w:r>
    </w:p>
    <w:p w14:paraId="429A45FA" w14:textId="77777777" w:rsidR="00000000" w:rsidRDefault="00DE7085">
      <w:pPr>
        <w:keepNext/>
        <w:spacing w:before="100" w:beforeAutospacing="1" w:after="100" w:afterAutospacing="1"/>
        <w:divId w:val="96605943"/>
        <w:rPr>
          <w:rFonts w:cs="Arial"/>
          <w:b/>
        </w:rPr>
      </w:pPr>
      <w:r>
        <w:rPr>
          <w:rFonts w:cs="Arial"/>
          <w:b/>
        </w:rPr>
        <w:t>Status:</w:t>
      </w:r>
    </w:p>
    <w:p w14:paraId="337B7178" w14:textId="77777777" w:rsidR="00000000" w:rsidRDefault="00DE7085">
      <w:pPr>
        <w:spacing w:before="100" w:beforeAutospacing="1" w:after="100" w:afterAutospacing="1"/>
        <w:divId w:val="96605943"/>
      </w:pPr>
      <w:r>
        <w:t>Noted.</w:t>
      </w:r>
    </w:p>
    <w:p w14:paraId="21BCE6C8" w14:textId="77777777" w:rsidR="00000000" w:rsidRDefault="00DE7085">
      <w:pPr>
        <w:keepNext/>
        <w:keepLines/>
        <w:pBdr>
          <w:top w:val="single" w:sz="4" w:space="1" w:color="auto"/>
        </w:pBdr>
        <w:spacing w:before="100" w:beforeAutospacing="1" w:after="100" w:afterAutospacing="1"/>
        <w:divId w:val="96605943"/>
      </w:pPr>
      <w:r>
        <w:rPr>
          <w:color w:val="0000FF"/>
        </w:rPr>
        <w:t>TD SP-211263</w:t>
      </w:r>
      <w:r>
        <w:t xml:space="preserve"> (LS IN) LS from SA WG1: Reply to LS on support of PWS over SNPN. (Source: SA WG1 (S1-214049)).</w:t>
      </w:r>
      <w:r>
        <w:br/>
      </w:r>
      <w:r>
        <w:rPr>
          <w:b/>
        </w:rPr>
        <w:t>Document for:</w:t>
      </w:r>
      <w:r>
        <w:t xml:space="preserve"> Information.</w:t>
      </w:r>
      <w:r>
        <w:br/>
      </w:r>
      <w:r>
        <w:rPr>
          <w:b/>
        </w:rPr>
        <w:t>Abstract:</w:t>
      </w:r>
      <w:r>
        <w:t xml:space="preserve"> SA WG1 would like to thank SA WG3 for t</w:t>
      </w:r>
      <w:r>
        <w:t>heir LS on PWS over SNPN. In response to SA WG3 request to provide any added/updated PWS requirements, SA WG1 confirms there are no new PWS requirements specific to NPNs.</w:t>
      </w:r>
    </w:p>
    <w:p w14:paraId="66EE467E" w14:textId="77777777" w:rsidR="00000000" w:rsidRDefault="00DE7085">
      <w:pPr>
        <w:keepNext/>
        <w:spacing w:before="100" w:beforeAutospacing="1" w:after="100" w:afterAutospacing="1"/>
        <w:divId w:val="96605943"/>
        <w:rPr>
          <w:rFonts w:cs="Arial"/>
          <w:b/>
        </w:rPr>
      </w:pPr>
      <w:r>
        <w:rPr>
          <w:rFonts w:cs="Arial"/>
          <w:b/>
        </w:rPr>
        <w:t>Comment:</w:t>
      </w:r>
    </w:p>
    <w:p w14:paraId="5E1346AF" w14:textId="77777777" w:rsidR="00000000" w:rsidRDefault="00DE7085">
      <w:pPr>
        <w:spacing w:before="100" w:beforeAutospacing="1" w:after="100" w:afterAutospacing="1"/>
        <w:divId w:val="96605943"/>
      </w:pPr>
      <w:r>
        <w:t>CC#2: Block Noted.</w:t>
      </w:r>
    </w:p>
    <w:p w14:paraId="248B8B88" w14:textId="77777777" w:rsidR="00000000" w:rsidRDefault="00DE7085">
      <w:pPr>
        <w:keepNext/>
        <w:spacing w:before="100" w:beforeAutospacing="1" w:after="100" w:afterAutospacing="1"/>
        <w:divId w:val="96605943"/>
        <w:rPr>
          <w:rFonts w:cs="Arial"/>
          <w:b/>
        </w:rPr>
      </w:pPr>
      <w:r>
        <w:rPr>
          <w:rFonts w:cs="Arial"/>
          <w:b/>
        </w:rPr>
        <w:t>Discussion and conclusion:</w:t>
      </w:r>
    </w:p>
    <w:p w14:paraId="18749FB9" w14:textId="77777777" w:rsidR="00000000" w:rsidRDefault="00DE7085">
      <w:pPr>
        <w:spacing w:before="100" w:beforeAutospacing="1" w:after="100" w:afterAutospacing="1"/>
        <w:divId w:val="96605943"/>
      </w:pPr>
      <w:r>
        <w:t>CC#2: Block Noted.</w:t>
      </w:r>
    </w:p>
    <w:p w14:paraId="4D204257" w14:textId="77777777" w:rsidR="00000000" w:rsidRDefault="00DE7085">
      <w:pPr>
        <w:keepNext/>
        <w:spacing w:before="100" w:beforeAutospacing="1" w:after="100" w:afterAutospacing="1"/>
        <w:divId w:val="96605943"/>
        <w:rPr>
          <w:rFonts w:cs="Arial"/>
          <w:b/>
        </w:rPr>
      </w:pPr>
      <w:r>
        <w:rPr>
          <w:rFonts w:cs="Arial"/>
          <w:b/>
        </w:rPr>
        <w:t>Status:</w:t>
      </w:r>
    </w:p>
    <w:p w14:paraId="699DDE0B" w14:textId="77777777" w:rsidR="00000000" w:rsidRDefault="00DE7085">
      <w:pPr>
        <w:spacing w:before="100" w:beforeAutospacing="1" w:after="100" w:afterAutospacing="1"/>
        <w:divId w:val="96605943"/>
      </w:pPr>
      <w:r>
        <w:t>Noted.</w:t>
      </w:r>
    </w:p>
    <w:p w14:paraId="685C2F0D"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SP-211265</w:t>
      </w:r>
      <w:r>
        <w:t xml:space="preserve"> (LS IN) LS from ITU-T SG3: LS on ongoing work within ITU-T Study Group 3 (SG3) on new Technical Report on 'IMT2020-Related Policy Considering MVNOs'. (Source: ITU-T SG3 (SG3-LS99)).</w:t>
      </w:r>
      <w:r>
        <w:br/>
      </w:r>
      <w:r>
        <w:rPr>
          <w:b/>
        </w:rPr>
        <w:t>Document for:</w:t>
      </w:r>
      <w:r>
        <w:t xml:space="preserve"> Information.</w:t>
      </w:r>
      <w:r>
        <w:br/>
      </w:r>
      <w:r>
        <w:rPr>
          <w:b/>
        </w:rPr>
        <w:t>Abstract:</w:t>
      </w:r>
      <w:r>
        <w:t xml:space="preserve"> ITU-T Stu</w:t>
      </w:r>
      <w:r>
        <w:t xml:space="preserve">dy Group 3 (SG3), Tariff and accounting principles and international telecommunication/ICT economic and policy issues, thanks the former Focus Group on Machine Learning for Future Networks including 5G (FG-ML5G) for their comments on STUDY_IMT2020MVNOs, a </w:t>
      </w:r>
      <w:r>
        <w:t>Technical Report on 'IMT2020-Related Policy Considering MVNOs', which SG3 studied with interest. SG3 is interested on the situation of the deliverables of FG-ML5G and their status in Study Group 13. Please inform us accordingly. Further, SG3 is seeking you</w:t>
      </w:r>
      <w:r>
        <w:t>r guidance from a technical perspective on this draft Technical Report so that we can make progress. We kindly seek your cooperation to assist us with a mapping of your Recommendation ITU-T Y.3111 (09/2017), IMT-2020 network management and orchestration fr</w:t>
      </w:r>
      <w:r>
        <w:t>amework, to the scope of our report. We further request 3GPP and other organizations to share with us relevant use cases on the subject matter to enhance the progress of the work item. SG3 plans to discuss the attached contribution (SG3-C337) further durin</w:t>
      </w:r>
      <w:r>
        <w:t>g its next SG3 meeting (Virtual, 13 to 17 December 2021). To help inform our discussion and progress the work, we welcome any feedback you may have on this contribution or on the work item overall. SG3 looks forward to your input and to continued collabora</w:t>
      </w:r>
      <w:r>
        <w:t>tion and cooperation on this topic.</w:t>
      </w:r>
    </w:p>
    <w:p w14:paraId="3385E482" w14:textId="77777777" w:rsidR="00000000" w:rsidRDefault="00DE7085">
      <w:pPr>
        <w:keepNext/>
        <w:spacing w:before="100" w:beforeAutospacing="1" w:after="100" w:afterAutospacing="1"/>
        <w:divId w:val="96605943"/>
        <w:rPr>
          <w:rFonts w:cs="Arial"/>
          <w:b/>
        </w:rPr>
      </w:pPr>
      <w:r>
        <w:rPr>
          <w:rFonts w:cs="Arial"/>
          <w:b/>
        </w:rPr>
        <w:t>Comment:</w:t>
      </w:r>
    </w:p>
    <w:p w14:paraId="329C2073" w14:textId="77777777" w:rsidR="00000000" w:rsidRDefault="00DE7085">
      <w:pPr>
        <w:spacing w:before="100" w:beforeAutospacing="1" w:after="100" w:afterAutospacing="1"/>
        <w:divId w:val="96605943"/>
      </w:pPr>
      <w:r>
        <w:t>CC#2: Block Noted.</w:t>
      </w:r>
    </w:p>
    <w:p w14:paraId="2A95B1B9" w14:textId="77777777" w:rsidR="00000000" w:rsidRDefault="00DE7085">
      <w:pPr>
        <w:keepNext/>
        <w:spacing w:before="100" w:beforeAutospacing="1" w:after="100" w:afterAutospacing="1"/>
        <w:divId w:val="96605943"/>
        <w:rPr>
          <w:rFonts w:cs="Arial"/>
          <w:b/>
        </w:rPr>
      </w:pPr>
      <w:r>
        <w:rPr>
          <w:rFonts w:cs="Arial"/>
          <w:b/>
        </w:rPr>
        <w:t>Discussion and conclusion:</w:t>
      </w:r>
    </w:p>
    <w:p w14:paraId="4BCFC6CB" w14:textId="77777777" w:rsidR="00000000" w:rsidRDefault="00DE7085">
      <w:pPr>
        <w:spacing w:before="100" w:beforeAutospacing="1" w:after="100" w:afterAutospacing="1"/>
        <w:divId w:val="96605943"/>
      </w:pPr>
      <w:r>
        <w:t>CC#2: Block Noted.</w:t>
      </w:r>
    </w:p>
    <w:p w14:paraId="7D0A499C" w14:textId="77777777" w:rsidR="00000000" w:rsidRDefault="00DE7085">
      <w:pPr>
        <w:keepNext/>
        <w:spacing w:before="100" w:beforeAutospacing="1" w:after="100" w:afterAutospacing="1"/>
        <w:divId w:val="96605943"/>
        <w:rPr>
          <w:rFonts w:cs="Arial"/>
          <w:b/>
        </w:rPr>
      </w:pPr>
      <w:r>
        <w:rPr>
          <w:rFonts w:cs="Arial"/>
          <w:b/>
        </w:rPr>
        <w:t>Status:</w:t>
      </w:r>
    </w:p>
    <w:p w14:paraId="0EB6ED25" w14:textId="77777777" w:rsidR="00000000" w:rsidRDefault="00DE7085">
      <w:pPr>
        <w:spacing w:before="100" w:beforeAutospacing="1" w:after="100" w:afterAutospacing="1"/>
        <w:divId w:val="96605943"/>
      </w:pPr>
      <w:r>
        <w:t>Noted.</w:t>
      </w:r>
    </w:p>
    <w:p w14:paraId="1AB46781" w14:textId="77777777" w:rsidR="00000000" w:rsidRDefault="00DE7085">
      <w:pPr>
        <w:keepNext/>
        <w:keepLines/>
        <w:pBdr>
          <w:top w:val="single" w:sz="4" w:space="1" w:color="auto"/>
        </w:pBdr>
        <w:spacing w:before="100" w:beforeAutospacing="1" w:after="100" w:afterAutospacing="1"/>
        <w:divId w:val="96605943"/>
      </w:pPr>
      <w:r>
        <w:rPr>
          <w:color w:val="0000FF"/>
        </w:rPr>
        <w:t>TD SP-211267</w:t>
      </w:r>
      <w:r>
        <w:t xml:space="preserve"> (LS IN) LS from SA WG5: Reply LS on Prioritized Vehicle to Cloud Technical Solutions (Automotive Edge Computing Consor</w:t>
      </w:r>
      <w:r>
        <w:t>tium (AECC)). (Source: SA WG5 (S5-216412)).</w:t>
      </w:r>
      <w:r>
        <w:br/>
      </w:r>
      <w:r>
        <w:rPr>
          <w:b/>
        </w:rPr>
        <w:t>Document for:</w:t>
      </w:r>
      <w:r>
        <w:t xml:space="preserve"> Information.</w:t>
      </w:r>
      <w:r>
        <w:br/>
      </w:r>
      <w:r>
        <w:rPr>
          <w:b/>
        </w:rPr>
        <w:t>Abstract:</w:t>
      </w:r>
      <w:r>
        <w:t xml:space="preserve"> SA WG5 would like to thank Automotive Edge Computing Consortium (AECC) for the LS about Prioritized Vehicle to Cloud Technical Solutions. SA WG5 is currently responsible for: </w:t>
      </w:r>
      <w:r>
        <w:t xml:space="preserve">- Management and Orchestration, which covers aspects such as operation, assurance, fulfillment and automation, including management interaction with entities external to the network operator (e.g. verticals). - Charging, which covers aspects such as Quota </w:t>
      </w:r>
      <w:r>
        <w:t xml:space="preserve">Management and Charging Data Records (CDRs) generation, related to end-user and service-provider. {. . .} All documents are available at: https://www.3gpp.org/DynaReport/TSG WG--S5.htm SA WG5 is looking forward to further information exchange with AECC if </w:t>
      </w:r>
      <w:r>
        <w:t>needed.</w:t>
      </w:r>
    </w:p>
    <w:p w14:paraId="15F38925" w14:textId="77777777" w:rsidR="00000000" w:rsidRDefault="00DE7085">
      <w:pPr>
        <w:keepNext/>
        <w:spacing w:before="100" w:beforeAutospacing="1" w:after="100" w:afterAutospacing="1"/>
        <w:divId w:val="96605943"/>
        <w:rPr>
          <w:rFonts w:cs="Arial"/>
          <w:b/>
        </w:rPr>
      </w:pPr>
      <w:r>
        <w:rPr>
          <w:rFonts w:cs="Arial"/>
          <w:b/>
        </w:rPr>
        <w:t>Comment:</w:t>
      </w:r>
    </w:p>
    <w:p w14:paraId="3AE11CA5" w14:textId="77777777" w:rsidR="00000000" w:rsidRDefault="00DE7085">
      <w:pPr>
        <w:spacing w:before="100" w:beforeAutospacing="1" w:after="100" w:afterAutospacing="1"/>
        <w:divId w:val="96605943"/>
      </w:pPr>
      <w:r>
        <w:t>CC#2: Block Noted.</w:t>
      </w:r>
    </w:p>
    <w:p w14:paraId="6914B55D" w14:textId="77777777" w:rsidR="00000000" w:rsidRDefault="00DE7085">
      <w:pPr>
        <w:keepNext/>
        <w:spacing w:before="100" w:beforeAutospacing="1" w:after="100" w:afterAutospacing="1"/>
        <w:divId w:val="96605943"/>
        <w:rPr>
          <w:rFonts w:cs="Arial"/>
          <w:b/>
        </w:rPr>
      </w:pPr>
      <w:r>
        <w:rPr>
          <w:rFonts w:cs="Arial"/>
          <w:b/>
        </w:rPr>
        <w:t>Discussion and conclusion:</w:t>
      </w:r>
    </w:p>
    <w:p w14:paraId="5A7E9F4E" w14:textId="77777777" w:rsidR="00000000" w:rsidRDefault="00DE7085">
      <w:pPr>
        <w:spacing w:before="100" w:beforeAutospacing="1" w:after="100" w:afterAutospacing="1"/>
        <w:divId w:val="96605943"/>
      </w:pPr>
      <w:r>
        <w:t>CC#2: Block Noted.</w:t>
      </w:r>
    </w:p>
    <w:p w14:paraId="46B24A1A" w14:textId="77777777" w:rsidR="00000000" w:rsidRDefault="00DE7085">
      <w:pPr>
        <w:keepNext/>
        <w:spacing w:before="100" w:beforeAutospacing="1" w:after="100" w:afterAutospacing="1"/>
        <w:divId w:val="96605943"/>
        <w:rPr>
          <w:rFonts w:cs="Arial"/>
          <w:b/>
        </w:rPr>
      </w:pPr>
      <w:r>
        <w:rPr>
          <w:rFonts w:cs="Arial"/>
          <w:b/>
        </w:rPr>
        <w:t>Status:</w:t>
      </w:r>
    </w:p>
    <w:p w14:paraId="40D1AE52" w14:textId="77777777" w:rsidR="00000000" w:rsidRDefault="00DE7085">
      <w:pPr>
        <w:spacing w:before="100" w:beforeAutospacing="1" w:after="100" w:afterAutospacing="1"/>
        <w:divId w:val="96605943"/>
      </w:pPr>
      <w:r>
        <w:t>Noted.</w:t>
      </w:r>
    </w:p>
    <w:p w14:paraId="471968B0"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SP-211268</w:t>
      </w:r>
      <w:r>
        <w:t xml:space="preserve"> </w:t>
      </w:r>
      <w:r>
        <w:t>(LS IN) LS from SA WG5: Reply LS on updating the readme.md file in 3GPP Forge. (Source: SA WG5 (S5-216413)).</w:t>
      </w:r>
      <w:r>
        <w:br/>
      </w:r>
      <w:r>
        <w:rPr>
          <w:b/>
        </w:rPr>
        <w:t>Document for:</w:t>
      </w:r>
      <w:r>
        <w:t xml:space="preserve"> Information.</w:t>
      </w:r>
      <w:r>
        <w:br/>
      </w:r>
      <w:r>
        <w:rPr>
          <w:b/>
        </w:rPr>
        <w:t>Abstract:</w:t>
      </w:r>
      <w:r>
        <w:t xml:space="preserve"> SA WG5 would like to thank CT WG3 and CT WG4 for the LS on updating the readme.md file in 3GPP Forge. SA WG5 s</w:t>
      </w:r>
      <w:r>
        <w:t>upports the initiative to (re-)organize the 'README.md' to better reflect the content of forge. SA WG5 is currently maintaining the 'SA WG5 - Management &amp; Orchestration and Charging / Management and Orchestration APIs' in https://forge.3gpp.org/rep/sa5/MnS</w:t>
      </w:r>
      <w:r>
        <w:t xml:space="preserve"> as the focal point to access SA WG5 developed stage 3 work. SA WG5 OAM develops two solution sets including yang-models and OpenAPI. There are three readme.md files so far kept in SA WG5 forge folder: 1. Readme.md under link https://forge.3gpp.org/rep/sa5</w:t>
      </w:r>
      <w:r>
        <w:t>/MnS provides the overall introduction of forge for 'Management and Orchestration - TSG SA Working Group 5 (SA WG5)' 2. Readme.md under link https://forge.3gpp.org/rep/sa5/MnS/tree/Rel17-draft/OpenAPI provides the introduction of the SA WG5 OpenAPIs. SA WG</w:t>
      </w:r>
      <w:r>
        <w:t>5 OpenAPI forge repository includes two categorizes of information: Network Resource Models (NRM) and Management Services (MnS). The use of SA WG5 OpenAPI needs to combine the MnS and selected NRM for the corresponding management. 3. Readme.md under link h</w:t>
      </w:r>
      <w:r>
        <w:t>ttps://forge.3gpp.org/rep/sa5/MnS/tree/Rel17-draft/yang-models provides the introduction of all SA WG5 YANG modules and submodules. SA WG5 Charging is currently maintaining the charging APIs including TS32291_Nchf_ConvergedCharging.yaml and TS32291_Nchf_Co</w:t>
      </w:r>
      <w:r>
        <w:t>nvergedCharging.yaml in the 5G APIs https://forge.3gpp.org/rep/all/5G_APIs as following, SA WG5 may consider further reorganization of Charging part if needed. 1. Readme.md under link https://forge.3gpp.org/rep/all/5G_APIs/blob/master/README.md provides th</w:t>
      </w:r>
      <w:r>
        <w:t>e introduction of CHF (Charging Function). SA WG5 welcome opinions or suggestions from CT groups for the organization of SA WG5 forge repository.</w:t>
      </w:r>
    </w:p>
    <w:p w14:paraId="34D20D2B" w14:textId="77777777" w:rsidR="00000000" w:rsidRDefault="00DE7085">
      <w:pPr>
        <w:keepNext/>
        <w:spacing w:before="100" w:beforeAutospacing="1" w:after="100" w:afterAutospacing="1"/>
        <w:divId w:val="96605943"/>
        <w:rPr>
          <w:rFonts w:cs="Arial"/>
          <w:b/>
        </w:rPr>
      </w:pPr>
      <w:r>
        <w:rPr>
          <w:rFonts w:cs="Arial"/>
          <w:b/>
        </w:rPr>
        <w:t>Comment:</w:t>
      </w:r>
    </w:p>
    <w:p w14:paraId="794FED4E" w14:textId="77777777" w:rsidR="00000000" w:rsidRDefault="00DE7085">
      <w:pPr>
        <w:spacing w:before="100" w:beforeAutospacing="1" w:after="100" w:afterAutospacing="1"/>
        <w:divId w:val="96605943"/>
      </w:pPr>
      <w:r>
        <w:t>CC#2: Block Noted.</w:t>
      </w:r>
    </w:p>
    <w:p w14:paraId="0A4FBC81" w14:textId="77777777" w:rsidR="00000000" w:rsidRDefault="00DE7085">
      <w:pPr>
        <w:keepNext/>
        <w:spacing w:before="100" w:beforeAutospacing="1" w:after="100" w:afterAutospacing="1"/>
        <w:divId w:val="96605943"/>
        <w:rPr>
          <w:rFonts w:cs="Arial"/>
          <w:b/>
        </w:rPr>
      </w:pPr>
      <w:r>
        <w:rPr>
          <w:rFonts w:cs="Arial"/>
          <w:b/>
        </w:rPr>
        <w:t>Discussion and conclusion:</w:t>
      </w:r>
    </w:p>
    <w:p w14:paraId="2FFF5B62" w14:textId="77777777" w:rsidR="00000000" w:rsidRDefault="00DE7085">
      <w:pPr>
        <w:spacing w:before="100" w:beforeAutospacing="1" w:after="100" w:afterAutospacing="1"/>
        <w:divId w:val="96605943"/>
      </w:pPr>
      <w:r>
        <w:t>CC#2: Block Noted.</w:t>
      </w:r>
    </w:p>
    <w:p w14:paraId="7261931E" w14:textId="77777777" w:rsidR="00000000" w:rsidRDefault="00DE7085">
      <w:pPr>
        <w:keepNext/>
        <w:spacing w:before="100" w:beforeAutospacing="1" w:after="100" w:afterAutospacing="1"/>
        <w:divId w:val="96605943"/>
        <w:rPr>
          <w:rFonts w:cs="Arial"/>
          <w:b/>
        </w:rPr>
      </w:pPr>
      <w:r>
        <w:rPr>
          <w:rFonts w:cs="Arial"/>
          <w:b/>
        </w:rPr>
        <w:t>Status:</w:t>
      </w:r>
    </w:p>
    <w:p w14:paraId="2455E1E8" w14:textId="77777777" w:rsidR="00000000" w:rsidRDefault="00DE7085">
      <w:pPr>
        <w:spacing w:before="100" w:beforeAutospacing="1" w:after="100" w:afterAutospacing="1"/>
        <w:divId w:val="96605943"/>
      </w:pPr>
      <w:r>
        <w:t>Noted.</w:t>
      </w:r>
    </w:p>
    <w:p w14:paraId="0DC84C70" w14:textId="77777777" w:rsidR="00000000" w:rsidRDefault="00DE7085">
      <w:pPr>
        <w:keepNext/>
        <w:keepLines/>
        <w:pBdr>
          <w:top w:val="single" w:sz="4" w:space="1" w:color="auto"/>
        </w:pBdr>
        <w:spacing w:before="100" w:beforeAutospacing="1" w:after="100" w:afterAutospacing="1"/>
        <w:divId w:val="96605943"/>
      </w:pPr>
      <w:r>
        <w:rPr>
          <w:color w:val="0000FF"/>
        </w:rPr>
        <w:t>TD SP-211269</w:t>
      </w:r>
      <w:r>
        <w:t xml:space="preserve"> (LS IN) </w:t>
      </w:r>
      <w:r>
        <w:t>LS from SA WG5: LS on MANO performance measurements accuracy to estimate VNF energy consumption. (Source: SA WG5 (S5-216419)).</w:t>
      </w:r>
      <w:r>
        <w:br/>
      </w:r>
      <w:r>
        <w:rPr>
          <w:b/>
        </w:rPr>
        <w:t>Document for:</w:t>
      </w:r>
      <w:r>
        <w:t xml:space="preserve"> Information.</w:t>
      </w:r>
      <w:r>
        <w:br/>
      </w:r>
      <w:r>
        <w:rPr>
          <w:b/>
        </w:rPr>
        <w:t>Abstract:</w:t>
      </w:r>
      <w:r>
        <w:t xml:space="preserve"> 3GPP TSG WG5 (Telecom Management), a.k.a. SA WG5, thanks ETSI NFV for your LS on MANO perfor</w:t>
      </w:r>
      <w:r>
        <w:t>mance measurements accuracy to estimate VNF energy consumption. SA WG5 would like to inform ETSI NFV that our Rel-17 study on new aspects of EE for 5G networks and Rel-17 work item on enhancements on EE for 5G networks have been completed at this meeting a</w:t>
      </w:r>
      <w:r>
        <w:t>nd that we have planned to continue working on these aspects during our Release 18. Both a new study and work item have been proposed and discussed within SA WG5. Pending SA approval at its December meeting, the Release 18 work on energy efficiency of 5G n</w:t>
      </w:r>
      <w:r>
        <w:t>etwork will start on January 2022. SA WG5 may need further interactions with ETSI NFV to progress on these topics during our Release 18 timeframe. Also, SA WG5 will keep ETSI NFV informed of any progress from our side.</w:t>
      </w:r>
    </w:p>
    <w:p w14:paraId="58291F48" w14:textId="77777777" w:rsidR="00000000" w:rsidRDefault="00DE7085">
      <w:pPr>
        <w:keepNext/>
        <w:spacing w:before="100" w:beforeAutospacing="1" w:after="100" w:afterAutospacing="1"/>
        <w:divId w:val="96605943"/>
        <w:rPr>
          <w:rFonts w:cs="Arial"/>
          <w:b/>
        </w:rPr>
      </w:pPr>
      <w:r>
        <w:rPr>
          <w:rFonts w:cs="Arial"/>
          <w:b/>
        </w:rPr>
        <w:t>Comment:</w:t>
      </w:r>
    </w:p>
    <w:p w14:paraId="3CA1E8A5" w14:textId="77777777" w:rsidR="00000000" w:rsidRDefault="00DE7085">
      <w:pPr>
        <w:spacing w:before="100" w:beforeAutospacing="1" w:after="100" w:afterAutospacing="1"/>
        <w:divId w:val="96605943"/>
      </w:pPr>
      <w:r>
        <w:t>CC#2: Block Noted.</w:t>
      </w:r>
    </w:p>
    <w:p w14:paraId="2A66D377" w14:textId="77777777" w:rsidR="00000000" w:rsidRDefault="00DE7085">
      <w:pPr>
        <w:keepNext/>
        <w:spacing w:before="100" w:beforeAutospacing="1" w:after="100" w:afterAutospacing="1"/>
        <w:divId w:val="96605943"/>
        <w:rPr>
          <w:rFonts w:cs="Arial"/>
          <w:b/>
        </w:rPr>
      </w:pPr>
      <w:r>
        <w:rPr>
          <w:rFonts w:cs="Arial"/>
          <w:b/>
        </w:rPr>
        <w:t>Discussion and conclusion:</w:t>
      </w:r>
    </w:p>
    <w:p w14:paraId="45CB47AF" w14:textId="77777777" w:rsidR="00000000" w:rsidRDefault="00DE7085">
      <w:pPr>
        <w:spacing w:before="100" w:beforeAutospacing="1" w:after="100" w:afterAutospacing="1"/>
        <w:divId w:val="96605943"/>
      </w:pPr>
      <w:r>
        <w:t>CC#2: Block Noted.</w:t>
      </w:r>
    </w:p>
    <w:p w14:paraId="2289DB0B" w14:textId="77777777" w:rsidR="00000000" w:rsidRDefault="00DE7085">
      <w:pPr>
        <w:keepNext/>
        <w:spacing w:before="100" w:beforeAutospacing="1" w:after="100" w:afterAutospacing="1"/>
        <w:divId w:val="96605943"/>
        <w:rPr>
          <w:rFonts w:cs="Arial"/>
          <w:b/>
        </w:rPr>
      </w:pPr>
      <w:r>
        <w:rPr>
          <w:rFonts w:cs="Arial"/>
          <w:b/>
        </w:rPr>
        <w:lastRenderedPageBreak/>
        <w:t>Status:</w:t>
      </w:r>
    </w:p>
    <w:p w14:paraId="1DA50000" w14:textId="77777777" w:rsidR="00000000" w:rsidRDefault="00DE7085">
      <w:pPr>
        <w:spacing w:before="100" w:beforeAutospacing="1" w:after="100" w:afterAutospacing="1"/>
        <w:divId w:val="96605943"/>
      </w:pPr>
      <w:r>
        <w:t>Noted.</w:t>
      </w:r>
    </w:p>
    <w:p w14:paraId="5DFDD305" w14:textId="77777777" w:rsidR="00000000" w:rsidRDefault="00DE7085">
      <w:pPr>
        <w:keepNext/>
        <w:keepLines/>
        <w:pBdr>
          <w:top w:val="single" w:sz="4" w:space="1" w:color="auto"/>
        </w:pBdr>
        <w:spacing w:before="100" w:beforeAutospacing="1" w:after="100" w:afterAutospacing="1"/>
        <w:divId w:val="96605943"/>
      </w:pPr>
      <w:r>
        <w:rPr>
          <w:color w:val="0000FF"/>
        </w:rPr>
        <w:t>TD SP-211353</w:t>
      </w:r>
      <w:r>
        <w:t xml:space="preserve"> (LS IN) Reply LS on Inclusive language for ANR. (Source: SA WG5 (S5-216197)).</w:t>
      </w:r>
      <w:r>
        <w:br/>
      </w:r>
      <w:r>
        <w:rPr>
          <w:b/>
        </w:rPr>
        <w:t>Document for:</w:t>
      </w:r>
      <w:r>
        <w:t xml:space="preserve"> Information.</w:t>
      </w:r>
      <w:r>
        <w:br/>
      </w:r>
      <w:r>
        <w:rPr>
          <w:b/>
        </w:rPr>
        <w:t>Abstract:</w:t>
      </w:r>
      <w:r>
        <w:t xml:space="preserve"> SA WG5 thanks RAN WG2 for the LS R2-2108869 on I</w:t>
      </w:r>
      <w:r>
        <w:t>nclusive language for ANR. Considering the inconsistencies, corresponding relationship of RAN related references are replaced with 'exclude-list' in the TS 28.541, and there would be no issues due to the terms are not fully aligned.</w:t>
      </w:r>
    </w:p>
    <w:p w14:paraId="6D954A8B" w14:textId="77777777" w:rsidR="00000000" w:rsidRDefault="00DE7085">
      <w:pPr>
        <w:keepNext/>
        <w:spacing w:before="100" w:beforeAutospacing="1" w:after="100" w:afterAutospacing="1"/>
        <w:divId w:val="96605943"/>
        <w:rPr>
          <w:rFonts w:cs="Arial"/>
          <w:b/>
        </w:rPr>
      </w:pPr>
      <w:r>
        <w:rPr>
          <w:rFonts w:cs="Arial"/>
          <w:b/>
        </w:rPr>
        <w:t>Comment:</w:t>
      </w:r>
    </w:p>
    <w:p w14:paraId="1359ADA3" w14:textId="77777777" w:rsidR="00000000" w:rsidRDefault="00DE7085">
      <w:pPr>
        <w:spacing w:before="100" w:beforeAutospacing="1" w:after="100" w:afterAutospacing="1"/>
        <w:divId w:val="96605943"/>
      </w:pPr>
      <w:r>
        <w:t>CC#2: Block No</w:t>
      </w:r>
      <w:r>
        <w:t>ted.</w:t>
      </w:r>
    </w:p>
    <w:p w14:paraId="7266F27F" w14:textId="77777777" w:rsidR="00000000" w:rsidRDefault="00DE7085">
      <w:pPr>
        <w:keepNext/>
        <w:spacing w:before="100" w:beforeAutospacing="1" w:after="100" w:afterAutospacing="1"/>
        <w:divId w:val="96605943"/>
        <w:rPr>
          <w:rFonts w:cs="Arial"/>
          <w:b/>
        </w:rPr>
      </w:pPr>
      <w:r>
        <w:rPr>
          <w:rFonts w:cs="Arial"/>
          <w:b/>
        </w:rPr>
        <w:t>Discussion and conclusion:</w:t>
      </w:r>
    </w:p>
    <w:p w14:paraId="7271D963" w14:textId="77777777" w:rsidR="00000000" w:rsidRDefault="00DE7085">
      <w:pPr>
        <w:spacing w:before="100" w:beforeAutospacing="1" w:after="100" w:afterAutospacing="1"/>
        <w:divId w:val="96605943"/>
      </w:pPr>
      <w:r>
        <w:t>CC#2: Block Noted.</w:t>
      </w:r>
    </w:p>
    <w:p w14:paraId="14AD907F" w14:textId="77777777" w:rsidR="00000000" w:rsidRDefault="00DE7085">
      <w:pPr>
        <w:keepNext/>
        <w:spacing w:before="100" w:beforeAutospacing="1" w:after="100" w:afterAutospacing="1"/>
        <w:divId w:val="96605943"/>
        <w:rPr>
          <w:rFonts w:cs="Arial"/>
          <w:b/>
        </w:rPr>
      </w:pPr>
      <w:r>
        <w:rPr>
          <w:rFonts w:cs="Arial"/>
          <w:b/>
        </w:rPr>
        <w:t>Status:</w:t>
      </w:r>
    </w:p>
    <w:p w14:paraId="618D1068" w14:textId="77777777" w:rsidR="00000000" w:rsidRDefault="00DE7085">
      <w:pPr>
        <w:spacing w:before="100" w:beforeAutospacing="1" w:after="100" w:afterAutospacing="1"/>
        <w:divId w:val="96605943"/>
      </w:pPr>
      <w:r>
        <w:t>Noted.</w:t>
      </w:r>
    </w:p>
    <w:p w14:paraId="7BBB4F6D" w14:textId="77777777" w:rsidR="00000000" w:rsidRDefault="00DE7085">
      <w:pPr>
        <w:keepNext/>
        <w:keepLines/>
        <w:pBdr>
          <w:top w:val="single" w:sz="4" w:space="1" w:color="auto"/>
        </w:pBdr>
        <w:spacing w:before="100" w:beforeAutospacing="1" w:after="100" w:afterAutospacing="1"/>
        <w:divId w:val="96605943"/>
      </w:pPr>
      <w:r>
        <w:rPr>
          <w:color w:val="0000FF"/>
        </w:rPr>
        <w:t>TD SP-211410</w:t>
      </w:r>
      <w:r>
        <w:t xml:space="preserve"> (LS IN) LS from SA WG3: Reply LS on LS on MINT functionality for Disaster Roaming. (Source: SA WG3 (S3-214416)).</w:t>
      </w:r>
      <w:r>
        <w:br/>
      </w:r>
      <w:r>
        <w:rPr>
          <w:b/>
        </w:rPr>
        <w:t>Document for:</w:t>
      </w:r>
      <w:r>
        <w:t xml:space="preserve"> Information.</w:t>
      </w:r>
      <w:r>
        <w:br/>
      </w:r>
      <w:r>
        <w:rPr>
          <w:b/>
        </w:rPr>
        <w:t>Abstract:</w:t>
      </w:r>
      <w:r>
        <w:t xml:space="preserve"> This is a follow-up LS of S</w:t>
      </w:r>
      <w:r>
        <w:t>3-214342, which was a reply LS on the LS(S3-213874/S2-2108172) on MINT functionality for Disaster Roaming. SA WG3 has discussed the security aspect on the inclusion of the Disaster Roaming indication and concluded there is no additional security issue caus</w:t>
      </w:r>
      <w:r>
        <w:t>ed by the indication. SA WG3 believes the indication is not used in AKA procedure. Thus, SA WG3 would like to request SA WG2 to make their own decision on whether to support the indication or not based on the use cases, and keep SA WG3 informed on the prog</w:t>
      </w:r>
      <w:r>
        <w:t>ress. SA WG3 will then update the specification under SA WG3 control accordingly.</w:t>
      </w:r>
    </w:p>
    <w:p w14:paraId="5BE30D25" w14:textId="77777777" w:rsidR="00000000" w:rsidRDefault="00DE7085">
      <w:pPr>
        <w:keepNext/>
        <w:spacing w:before="100" w:beforeAutospacing="1" w:after="100" w:afterAutospacing="1"/>
        <w:divId w:val="96605943"/>
        <w:rPr>
          <w:rFonts w:cs="Arial"/>
          <w:b/>
        </w:rPr>
      </w:pPr>
      <w:r>
        <w:rPr>
          <w:rFonts w:cs="Arial"/>
          <w:b/>
        </w:rPr>
        <w:t>Comment:</w:t>
      </w:r>
    </w:p>
    <w:p w14:paraId="307C2AB8" w14:textId="77777777" w:rsidR="00000000" w:rsidRDefault="00DE7085">
      <w:pPr>
        <w:spacing w:before="100" w:beforeAutospacing="1" w:after="100" w:afterAutospacing="1"/>
        <w:divId w:val="96605943"/>
      </w:pPr>
      <w:r>
        <w:t>CC#2: Block Noted.</w:t>
      </w:r>
    </w:p>
    <w:p w14:paraId="267FAC5D" w14:textId="77777777" w:rsidR="00000000" w:rsidRDefault="00DE7085">
      <w:pPr>
        <w:keepNext/>
        <w:spacing w:before="100" w:beforeAutospacing="1" w:after="100" w:afterAutospacing="1"/>
        <w:divId w:val="96605943"/>
        <w:rPr>
          <w:rFonts w:cs="Arial"/>
          <w:b/>
        </w:rPr>
      </w:pPr>
      <w:r>
        <w:rPr>
          <w:rFonts w:cs="Arial"/>
          <w:b/>
        </w:rPr>
        <w:t>Discussion and conclusion:</w:t>
      </w:r>
    </w:p>
    <w:p w14:paraId="0B042542" w14:textId="77777777" w:rsidR="00000000" w:rsidRDefault="00DE7085">
      <w:pPr>
        <w:spacing w:before="100" w:beforeAutospacing="1" w:after="100" w:afterAutospacing="1"/>
        <w:divId w:val="96605943"/>
      </w:pPr>
      <w:r>
        <w:t>CC#2: Block Noted.</w:t>
      </w:r>
    </w:p>
    <w:p w14:paraId="391614AB" w14:textId="77777777" w:rsidR="00000000" w:rsidRDefault="00DE7085">
      <w:pPr>
        <w:keepNext/>
        <w:spacing w:before="100" w:beforeAutospacing="1" w:after="100" w:afterAutospacing="1"/>
        <w:divId w:val="96605943"/>
        <w:rPr>
          <w:rFonts w:cs="Arial"/>
          <w:b/>
        </w:rPr>
      </w:pPr>
      <w:r>
        <w:rPr>
          <w:rFonts w:cs="Arial"/>
          <w:b/>
        </w:rPr>
        <w:t>Status:</w:t>
      </w:r>
    </w:p>
    <w:p w14:paraId="1F23A6BC" w14:textId="77777777" w:rsidR="00000000" w:rsidRDefault="00DE7085">
      <w:pPr>
        <w:spacing w:before="100" w:beforeAutospacing="1" w:after="100" w:afterAutospacing="1"/>
        <w:divId w:val="96605943"/>
      </w:pPr>
      <w:r>
        <w:t>Noted.</w:t>
      </w:r>
    </w:p>
    <w:p w14:paraId="35C04022"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SP-211411</w:t>
      </w:r>
      <w:r>
        <w:t xml:space="preserve"> (LS IN) LS on LTE User Plane Integrity Protection. (Source: SA WG3 (S3-2</w:t>
      </w:r>
      <w:r>
        <w:t>14462)).</w:t>
      </w:r>
      <w:r>
        <w:br/>
      </w:r>
      <w:r>
        <w:rPr>
          <w:b/>
        </w:rPr>
        <w:t>Document for:</w:t>
      </w:r>
      <w:r>
        <w:t xml:space="preserve"> Information.</w:t>
      </w:r>
      <w:r>
        <w:br/>
      </w:r>
      <w:r>
        <w:rPr>
          <w:b/>
        </w:rPr>
        <w:t>Abstract:</w:t>
      </w:r>
      <w:r>
        <w:t xml:space="preserve"> SA WG3 would like to inform that the work on integrity protection for user plane in EPS has been completed except for the following issue which is in the remits of RAN groups and hence left open. SA WG3 has dec</w:t>
      </w:r>
      <w:r>
        <w:t>ided to use LTE algorithms for integrity protection of the user plane. However, SA WG3 did not decide on using either LTE or NR algorithm code points for signalling to the UE which integrity algorithm to use. SA WG3 does not see any security issue with cho</w:t>
      </w:r>
      <w:r>
        <w:t>osing either of the alternatives. This is because the algorithms are identical and can be mapped to each other. Therefore, SA WG3 kindly requests the RAN groups to take the final decision in this matter and inform SA WG3. To complete the work, SA WG3 has a</w:t>
      </w:r>
      <w:r>
        <w:t>greed on the attached CRs.</w:t>
      </w:r>
    </w:p>
    <w:p w14:paraId="2B6916EB" w14:textId="77777777" w:rsidR="00000000" w:rsidRDefault="00DE7085">
      <w:pPr>
        <w:keepNext/>
        <w:spacing w:before="100" w:beforeAutospacing="1" w:after="100" w:afterAutospacing="1"/>
        <w:divId w:val="96605943"/>
        <w:rPr>
          <w:rFonts w:cs="Arial"/>
          <w:b/>
        </w:rPr>
      </w:pPr>
      <w:r>
        <w:rPr>
          <w:rFonts w:cs="Arial"/>
          <w:b/>
        </w:rPr>
        <w:t>Comment:</w:t>
      </w:r>
    </w:p>
    <w:p w14:paraId="79A1028B" w14:textId="77777777" w:rsidR="00000000" w:rsidRDefault="00DE7085">
      <w:pPr>
        <w:spacing w:before="100" w:beforeAutospacing="1" w:after="100" w:afterAutospacing="1"/>
        <w:divId w:val="96605943"/>
      </w:pPr>
      <w:r>
        <w:t>CC#2: Block Noted.</w:t>
      </w:r>
    </w:p>
    <w:p w14:paraId="30EB9225" w14:textId="77777777" w:rsidR="00000000" w:rsidRDefault="00DE7085">
      <w:pPr>
        <w:keepNext/>
        <w:spacing w:before="100" w:beforeAutospacing="1" w:after="100" w:afterAutospacing="1"/>
        <w:divId w:val="96605943"/>
        <w:rPr>
          <w:rFonts w:cs="Arial"/>
          <w:b/>
        </w:rPr>
      </w:pPr>
      <w:r>
        <w:rPr>
          <w:rFonts w:cs="Arial"/>
          <w:b/>
        </w:rPr>
        <w:t>Discussion and conclusion:</w:t>
      </w:r>
    </w:p>
    <w:p w14:paraId="585274D3" w14:textId="77777777" w:rsidR="00000000" w:rsidRDefault="00DE7085">
      <w:pPr>
        <w:spacing w:before="100" w:beforeAutospacing="1" w:after="100" w:afterAutospacing="1"/>
        <w:divId w:val="96605943"/>
      </w:pPr>
      <w:r>
        <w:t>CC#2: Block Noted.</w:t>
      </w:r>
    </w:p>
    <w:p w14:paraId="6E58A541" w14:textId="77777777" w:rsidR="00000000" w:rsidRDefault="00DE7085">
      <w:pPr>
        <w:keepNext/>
        <w:spacing w:before="100" w:beforeAutospacing="1" w:after="100" w:afterAutospacing="1"/>
        <w:divId w:val="96605943"/>
        <w:rPr>
          <w:rFonts w:cs="Arial"/>
          <w:b/>
        </w:rPr>
      </w:pPr>
      <w:r>
        <w:rPr>
          <w:rFonts w:cs="Arial"/>
          <w:b/>
        </w:rPr>
        <w:t>Status:</w:t>
      </w:r>
    </w:p>
    <w:p w14:paraId="59C8B050" w14:textId="77777777" w:rsidR="00000000" w:rsidRDefault="00DE7085">
      <w:pPr>
        <w:spacing w:before="100" w:beforeAutospacing="1" w:after="100" w:afterAutospacing="1"/>
        <w:divId w:val="96605943"/>
      </w:pPr>
      <w:r>
        <w:t>Noted.</w:t>
      </w:r>
    </w:p>
    <w:p w14:paraId="0320D717" w14:textId="77777777" w:rsidR="00000000" w:rsidRDefault="00DE7085">
      <w:pPr>
        <w:keepNext/>
        <w:keepLines/>
        <w:pBdr>
          <w:top w:val="single" w:sz="4" w:space="1" w:color="auto"/>
        </w:pBdr>
        <w:spacing w:before="100" w:beforeAutospacing="1" w:after="100" w:afterAutospacing="1"/>
        <w:divId w:val="96605943"/>
      </w:pPr>
      <w:r>
        <w:rPr>
          <w:color w:val="0000FF"/>
        </w:rPr>
        <w:t>TD SP-211413</w:t>
      </w:r>
      <w:r>
        <w:t xml:space="preserve"> </w:t>
      </w:r>
      <w:r>
        <w:t xml:space="preserve">(LS IN) LS from ITU-T SG2: LS on new work item TR.SPN, 'spoofing using national numbers'. </w:t>
      </w:r>
      <w:r w:rsidRPr="00061339">
        <w:rPr>
          <w:lang w:val="fr-FR"/>
        </w:rPr>
        <w:t>(Source: ITU-T SG2 (SG2-LS222-TD1512)).</w:t>
      </w:r>
      <w:r w:rsidRPr="00061339">
        <w:rPr>
          <w:lang w:val="fr-FR"/>
        </w:rPr>
        <w:br/>
      </w:r>
      <w:r w:rsidRPr="00061339">
        <w:rPr>
          <w:b/>
          <w:lang w:val="fr-FR"/>
        </w:rPr>
        <w:t>Document for:</w:t>
      </w:r>
      <w:r w:rsidRPr="00061339">
        <w:rPr>
          <w:lang w:val="fr-FR"/>
        </w:rPr>
        <w:t xml:space="preserve"> Information.</w:t>
      </w:r>
      <w:r w:rsidRPr="00061339">
        <w:rPr>
          <w:lang w:val="fr-FR"/>
        </w:rPr>
        <w:br/>
      </w:r>
      <w:r>
        <w:rPr>
          <w:b/>
        </w:rPr>
        <w:t>Abstract:</w:t>
      </w:r>
      <w:r>
        <w:t xml:space="preserve"> During the ITU-T Study Group 2 (SG2) meeting, Question 3/2 held a meeting on 9 November 2</w:t>
      </w:r>
      <w:r>
        <w:t>021, at which discussions took place on contribution C362 (Egypt), relating to spoofing using national numbers. The contribution provided a technical solution to avoid spoofing using national numbers. The solution is based on using a firewall on an interna</w:t>
      </w:r>
      <w:r>
        <w:t>tional gateway to block all international calls with national numbers except for roaming subscribers. Therefore, no national number with international format should call unless it is a real roamer number. Q3/2 created a new work item, a Technical Report on</w:t>
      </w:r>
      <w:r>
        <w:t xml:space="preserve"> spoofing using national numbers (TR.SPN). The objective of this new Technical Report is to study the technical and security aspects that Member States and operators may face while applying this solution. (Please refer to the A.13 justification at SG2-TD90</w:t>
      </w:r>
      <w:r>
        <w:t>R1/PLEN.) Q3/2 would welcome comments and views on these documents, and kindly requests that you provide us with the technical and security aspects that may be considered. Attach: - SG2-C362, 'Spoofing using national number'. - SG2-TD090R1/PLEN, 'A.13 just</w:t>
      </w:r>
      <w:r>
        <w:t>ification for the new work item TR.SPN: 'Spoofing using national number'.</w:t>
      </w:r>
    </w:p>
    <w:p w14:paraId="1DE841A8" w14:textId="77777777" w:rsidR="00000000" w:rsidRDefault="00DE7085">
      <w:pPr>
        <w:keepNext/>
        <w:spacing w:before="100" w:beforeAutospacing="1" w:after="100" w:afterAutospacing="1"/>
        <w:divId w:val="96605943"/>
        <w:rPr>
          <w:rFonts w:cs="Arial"/>
          <w:b/>
        </w:rPr>
      </w:pPr>
      <w:r>
        <w:rPr>
          <w:rFonts w:cs="Arial"/>
          <w:b/>
        </w:rPr>
        <w:t>Comment:</w:t>
      </w:r>
    </w:p>
    <w:p w14:paraId="722B9BA1" w14:textId="77777777" w:rsidR="00000000" w:rsidRDefault="00DE7085">
      <w:pPr>
        <w:spacing w:before="100" w:beforeAutospacing="1" w:after="100" w:afterAutospacing="1"/>
        <w:divId w:val="96605943"/>
      </w:pPr>
      <w:r>
        <w:t>CC#2: Block Noted.</w:t>
      </w:r>
    </w:p>
    <w:p w14:paraId="0DFE58EA" w14:textId="77777777" w:rsidR="00000000" w:rsidRDefault="00DE7085">
      <w:pPr>
        <w:keepNext/>
        <w:spacing w:before="100" w:beforeAutospacing="1" w:after="100" w:afterAutospacing="1"/>
        <w:divId w:val="96605943"/>
        <w:rPr>
          <w:rFonts w:cs="Arial"/>
          <w:b/>
        </w:rPr>
      </w:pPr>
      <w:r>
        <w:rPr>
          <w:rFonts w:cs="Arial"/>
          <w:b/>
        </w:rPr>
        <w:t>Discussion and conclusion:</w:t>
      </w:r>
    </w:p>
    <w:p w14:paraId="71A5D25C" w14:textId="77777777" w:rsidR="00000000" w:rsidRDefault="00DE7085">
      <w:pPr>
        <w:spacing w:before="100" w:beforeAutospacing="1" w:after="100" w:afterAutospacing="1"/>
        <w:divId w:val="96605943"/>
      </w:pPr>
      <w:r>
        <w:t>CC#2: Block Noted.</w:t>
      </w:r>
    </w:p>
    <w:p w14:paraId="01840CF6" w14:textId="77777777" w:rsidR="00000000" w:rsidRDefault="00DE7085">
      <w:pPr>
        <w:keepNext/>
        <w:spacing w:before="100" w:beforeAutospacing="1" w:after="100" w:afterAutospacing="1"/>
        <w:divId w:val="96605943"/>
        <w:rPr>
          <w:rFonts w:cs="Arial"/>
          <w:b/>
        </w:rPr>
      </w:pPr>
      <w:r>
        <w:rPr>
          <w:rFonts w:cs="Arial"/>
          <w:b/>
        </w:rPr>
        <w:t>Status:</w:t>
      </w:r>
    </w:p>
    <w:p w14:paraId="41F1DE75" w14:textId="77777777" w:rsidR="00000000" w:rsidRDefault="00DE7085">
      <w:pPr>
        <w:spacing w:before="100" w:beforeAutospacing="1" w:after="100" w:afterAutospacing="1"/>
        <w:divId w:val="96605943"/>
      </w:pPr>
      <w:r>
        <w:t>Noted.</w:t>
      </w:r>
    </w:p>
    <w:p w14:paraId="76F004F8" w14:textId="77777777" w:rsidR="00000000" w:rsidRDefault="00DE7085">
      <w:pPr>
        <w:keepNext/>
        <w:keepLines/>
        <w:pBdr>
          <w:top w:val="single" w:sz="4" w:space="1" w:color="auto"/>
        </w:pBdr>
        <w:spacing w:before="100" w:beforeAutospacing="1" w:after="100" w:afterAutospacing="1"/>
        <w:divId w:val="96605943"/>
      </w:pPr>
      <w:r>
        <w:rPr>
          <w:color w:val="0000FF"/>
        </w:rPr>
        <w:lastRenderedPageBreak/>
        <w:t>TD SP-211484</w:t>
      </w:r>
      <w:r>
        <w:t xml:space="preserve"> (LS IN) LS from 5GAA: LS on 3GPP Rel-18 items. (Source: 5GAA (5GAA_S-210187)).</w:t>
      </w:r>
      <w:r>
        <w:br/>
      </w:r>
      <w:r>
        <w:rPr>
          <w:b/>
        </w:rPr>
        <w:t>D</w:t>
      </w:r>
      <w:r>
        <w:rPr>
          <w:b/>
        </w:rPr>
        <w:t>ocument for:</w:t>
      </w:r>
      <w:r>
        <w:t xml:space="preserve"> Action.</w:t>
      </w:r>
      <w:r>
        <w:br/>
      </w:r>
      <w:r>
        <w:rPr>
          <w:b/>
        </w:rPr>
        <w:t>Abstract:</w:t>
      </w:r>
      <w:r>
        <w:t xml:space="preserve"> 5GAA has submitted its contribution [RWS-210360] with most relevant evolution topics of the automotive sector to the TSG RAN Rel-18 workshop. Those topics were identified through a survey amongst 5GAA members. 5GAA appreciate</w:t>
      </w:r>
      <w:r>
        <w:t xml:space="preserve">s that many of those topics are currently reflected in Rel-18 draft WIDs. 5GAA has identified a mapping of the topics provided in RWS-210360 with potentially corresponding RAN draft WIDs as outcome of the October 2021 discussions:. The green marked topics </w:t>
      </w:r>
      <w:r>
        <w:t xml:space="preserve">are considered by 5GAA to be addressed by some of the aspects in the listed draft WIDs, while the remaining topics could not be identified within the draft Rel-18 WIDs currently available. Alignment of those topics between RAN and SA work is important and </w:t>
      </w:r>
      <w:r>
        <w:t>should be part of the 3GPP internal alignment process. Actions to TSG RAN: 5GAA understands that Rel-18 will address many topics of different industry sectors. 5GAA would like to encourage 3GPP to keep the green marked topics within the Rel-18 scope during</w:t>
      </w:r>
      <w:r>
        <w:t xml:space="preserve"> the Rel-18 packaging at RAN#94e and if 3GPP workload allows, also to consider including some of the black marked topics to the appropriate WIs.</w:t>
      </w:r>
    </w:p>
    <w:p w14:paraId="70FB9AEC" w14:textId="77777777" w:rsidR="00000000" w:rsidRDefault="00DE7085">
      <w:pPr>
        <w:keepNext/>
        <w:spacing w:before="100" w:beforeAutospacing="1" w:after="100" w:afterAutospacing="1"/>
        <w:divId w:val="96605943"/>
        <w:rPr>
          <w:rFonts w:cs="Arial"/>
          <w:b/>
        </w:rPr>
      </w:pPr>
      <w:r>
        <w:rPr>
          <w:rFonts w:cs="Arial"/>
          <w:b/>
        </w:rPr>
        <w:t>Comment:</w:t>
      </w:r>
    </w:p>
    <w:p w14:paraId="7F73413F" w14:textId="77777777" w:rsidR="00000000" w:rsidRDefault="00DE7085">
      <w:pPr>
        <w:spacing w:before="100" w:beforeAutospacing="1" w:after="100" w:afterAutospacing="1"/>
        <w:divId w:val="96605943"/>
      </w:pPr>
      <w:r>
        <w:t>Action is to TSG RAN. CC#2: Block Noted.</w:t>
      </w:r>
    </w:p>
    <w:p w14:paraId="039B1549" w14:textId="77777777" w:rsidR="00000000" w:rsidRDefault="00DE7085">
      <w:pPr>
        <w:keepNext/>
        <w:spacing w:before="100" w:beforeAutospacing="1" w:after="100" w:afterAutospacing="1"/>
        <w:divId w:val="96605943"/>
        <w:rPr>
          <w:rFonts w:cs="Arial"/>
          <w:b/>
        </w:rPr>
      </w:pPr>
      <w:r>
        <w:rPr>
          <w:rFonts w:cs="Arial"/>
          <w:b/>
        </w:rPr>
        <w:t>Discussion and conclusion:</w:t>
      </w:r>
    </w:p>
    <w:p w14:paraId="6F8C4DAF" w14:textId="77777777" w:rsidR="00000000" w:rsidRDefault="00DE7085">
      <w:pPr>
        <w:spacing w:before="100" w:beforeAutospacing="1" w:after="100" w:afterAutospacing="1"/>
        <w:divId w:val="96605943"/>
      </w:pPr>
      <w:r>
        <w:t>CC#2: Block Noted.</w:t>
      </w:r>
    </w:p>
    <w:p w14:paraId="748D2D4E" w14:textId="77777777" w:rsidR="00000000" w:rsidRDefault="00DE7085">
      <w:pPr>
        <w:keepNext/>
        <w:spacing w:before="100" w:beforeAutospacing="1" w:after="100" w:afterAutospacing="1"/>
        <w:divId w:val="96605943"/>
        <w:rPr>
          <w:rFonts w:cs="Arial"/>
          <w:b/>
        </w:rPr>
      </w:pPr>
      <w:r>
        <w:rPr>
          <w:rFonts w:cs="Arial"/>
          <w:b/>
        </w:rPr>
        <w:t>Status:</w:t>
      </w:r>
    </w:p>
    <w:p w14:paraId="670FF78E" w14:textId="77777777" w:rsidR="00000000" w:rsidRDefault="00DE7085">
      <w:pPr>
        <w:spacing w:before="100" w:beforeAutospacing="1" w:after="100" w:afterAutospacing="1"/>
        <w:divId w:val="96605943"/>
      </w:pPr>
      <w:r>
        <w:t>Noted.</w:t>
      </w:r>
    </w:p>
    <w:p w14:paraId="6A98E3EA" w14:textId="77777777" w:rsidR="00000000" w:rsidRDefault="00DE7085">
      <w:pPr>
        <w:keepNext/>
        <w:keepLines/>
        <w:pBdr>
          <w:top w:val="single" w:sz="4" w:space="1" w:color="auto"/>
        </w:pBdr>
        <w:spacing w:before="100" w:beforeAutospacing="1" w:after="100" w:afterAutospacing="1"/>
        <w:divId w:val="96605943"/>
      </w:pPr>
      <w:r>
        <w:rPr>
          <w:color w:val="0000FF"/>
        </w:rPr>
        <w:t>TD SP-211578</w:t>
      </w:r>
      <w:r>
        <w:t xml:space="preserve"> (LS IN) LS from GSMA OPAG: Reply LS on edge computing definition and integration. (Source: GSMA OPAG (OPAG_04_Doc_02)).</w:t>
      </w:r>
      <w:r>
        <w:br/>
      </w:r>
      <w:r>
        <w:rPr>
          <w:b/>
        </w:rPr>
        <w:t>Document for:</w:t>
      </w:r>
      <w:r>
        <w:t xml:space="preserve"> Information.</w:t>
      </w:r>
      <w:r>
        <w:br/>
      </w:r>
      <w:r>
        <w:rPr>
          <w:b/>
        </w:rPr>
        <w:t>Abstract:</w:t>
      </w:r>
      <w:r>
        <w:t xml:space="preserve"> Introduction: GSMA OPG Operator Platform API Group (OPAG) would like to thanks TSG SA,</w:t>
      </w:r>
      <w:r>
        <w:t xml:space="preserve"> SA WG2, SA WG5, and SA WG6 delegates as well as ETSI ISG MEC members for attending the webinar on the mapping of SDO specifications to APIs to be exposed or used by the Operator Platform to realise its required interfaces. For delegates that were unable t</w:t>
      </w:r>
      <w:r>
        <w:t>o attend, OPAG would like to inform that a recording of the webinar as well as the slides used are now available, see [3]. Discussion: The OPAG would like to invite feedback to that mapping at the joint workshop that has been planned for 21st January 2022,</w:t>
      </w:r>
      <w:r>
        <w:t xml:space="preserve"> see [2], targeting a conclusion of that mapping allowing work to close the gaps identified to start shortly after. Actions: Based on the mapping presented during the webinar, the OPAG wishes to continue the multi-party discussion with ETSI ISG and 3GPP. F</w:t>
      </w:r>
      <w:r>
        <w:t>or this a follow-up workshop has been agreed on 21 January 2022, 13:00-15:00 GMT [2], for 3GPP and ETSI to provide feedback based on OPAG mapping and review/discuss/align. GSMA wishes to invite all delegates of the involved groups to join this workshop.</w:t>
      </w:r>
    </w:p>
    <w:p w14:paraId="066C8657" w14:textId="77777777" w:rsidR="00000000" w:rsidRDefault="00DE7085">
      <w:pPr>
        <w:keepNext/>
        <w:spacing w:before="100" w:beforeAutospacing="1" w:after="100" w:afterAutospacing="1"/>
        <w:divId w:val="96605943"/>
        <w:rPr>
          <w:rFonts w:cs="Arial"/>
          <w:b/>
        </w:rPr>
      </w:pPr>
      <w:r>
        <w:rPr>
          <w:rFonts w:cs="Arial"/>
          <w:b/>
        </w:rPr>
        <w:t>Co</w:t>
      </w:r>
      <w:r>
        <w:rPr>
          <w:rFonts w:cs="Arial"/>
          <w:b/>
        </w:rPr>
        <w:t>mment:</w:t>
      </w:r>
    </w:p>
    <w:p w14:paraId="0C6A7487" w14:textId="77777777" w:rsidR="00000000" w:rsidRDefault="00DE7085">
      <w:pPr>
        <w:spacing w:before="100" w:beforeAutospacing="1" w:after="100" w:afterAutospacing="1"/>
        <w:divId w:val="96605943"/>
      </w:pPr>
      <w:r>
        <w:t>CC#2: Block Noted.</w:t>
      </w:r>
    </w:p>
    <w:p w14:paraId="6B050601" w14:textId="77777777" w:rsidR="00000000" w:rsidRDefault="00DE7085">
      <w:pPr>
        <w:keepNext/>
        <w:spacing w:before="100" w:beforeAutospacing="1" w:after="100" w:afterAutospacing="1"/>
        <w:divId w:val="96605943"/>
        <w:rPr>
          <w:rFonts w:cs="Arial"/>
          <w:b/>
        </w:rPr>
      </w:pPr>
      <w:r>
        <w:rPr>
          <w:rFonts w:cs="Arial"/>
          <w:b/>
        </w:rPr>
        <w:t>Discussion and conclusion:</w:t>
      </w:r>
    </w:p>
    <w:p w14:paraId="3AC43F96" w14:textId="77777777" w:rsidR="00000000" w:rsidRDefault="00DE7085">
      <w:pPr>
        <w:spacing w:before="100" w:beforeAutospacing="1" w:after="100" w:afterAutospacing="1"/>
        <w:divId w:val="96605943"/>
      </w:pPr>
      <w:r>
        <w:t>CC#2: Block Noted.</w:t>
      </w:r>
    </w:p>
    <w:p w14:paraId="15C834A3" w14:textId="77777777" w:rsidR="00000000" w:rsidRDefault="00DE7085">
      <w:pPr>
        <w:keepNext/>
        <w:spacing w:before="100" w:beforeAutospacing="1" w:after="100" w:afterAutospacing="1"/>
        <w:divId w:val="96605943"/>
        <w:rPr>
          <w:rFonts w:cs="Arial"/>
          <w:b/>
        </w:rPr>
      </w:pPr>
      <w:r>
        <w:rPr>
          <w:rFonts w:cs="Arial"/>
          <w:b/>
        </w:rPr>
        <w:t>Status:</w:t>
      </w:r>
    </w:p>
    <w:p w14:paraId="3C980E35" w14:textId="77777777" w:rsidR="00000000" w:rsidRDefault="00DE7085">
      <w:pPr>
        <w:spacing w:before="100" w:beforeAutospacing="1" w:after="100" w:afterAutospacing="1"/>
        <w:divId w:val="96605943"/>
      </w:pPr>
      <w:r>
        <w:t>Noted.</w:t>
      </w:r>
    </w:p>
    <w:p w14:paraId="3065DB8D" w14:textId="77777777" w:rsidR="00000000" w:rsidRDefault="00DE7085">
      <w:pPr>
        <w:pStyle w:val="Heading1"/>
        <w:divId w:val="435489818"/>
      </w:pPr>
      <w:bookmarkStart w:id="25" w:name="_Toc97638852"/>
      <w:bookmarkStart w:id="26" w:name="_Toc97639335"/>
      <w:r>
        <w:lastRenderedPageBreak/>
        <w:t>2.2</w:t>
      </w:r>
      <w:r>
        <w:tab/>
        <w:t>Incoming LSs which need an outgoing LS</w:t>
      </w:r>
      <w:bookmarkEnd w:id="25"/>
      <w:bookmarkEnd w:id="26"/>
    </w:p>
    <w:p w14:paraId="4EA470F6" w14:textId="77777777" w:rsidR="00000000" w:rsidRDefault="00DE7085">
      <w:pPr>
        <w:keepNext/>
        <w:keepLines/>
        <w:pBdr>
          <w:top w:val="single" w:sz="4" w:space="1" w:color="auto"/>
        </w:pBdr>
        <w:spacing w:before="100" w:beforeAutospacing="1" w:after="100" w:afterAutospacing="1"/>
        <w:divId w:val="435489818"/>
        <w:rPr>
          <w:rFonts w:eastAsiaTheme="minorEastAsia"/>
        </w:rPr>
      </w:pPr>
      <w:r>
        <w:rPr>
          <w:color w:val="0000FF"/>
        </w:rPr>
        <w:t>TD SP-211266</w:t>
      </w:r>
      <w:r>
        <w:t xml:space="preserve"> </w:t>
      </w:r>
      <w:r>
        <w:t>(LS IN) LS from GSMA: Reply LS from GSMA Operator Platform Group to TSG SA, SA WG2, SA WG5, SA WG6 and ETSI ISG MEC on edge computing definition and integration. (Source: GSMA (OPG_72_Doc_04)).</w:t>
      </w:r>
      <w:r>
        <w:br/>
      </w:r>
      <w:r>
        <w:rPr>
          <w:b/>
        </w:rPr>
        <w:t>Document for:</w:t>
      </w:r>
      <w:r>
        <w:t xml:space="preserve"> Information.</w:t>
      </w:r>
      <w:r>
        <w:br/>
      </w:r>
      <w:r>
        <w:rPr>
          <w:b/>
        </w:rPr>
        <w:t>Abstract:</w:t>
      </w:r>
      <w:r>
        <w:t xml:space="preserve"> Introduction: GSMA OPG th</w:t>
      </w:r>
      <w:r>
        <w:t xml:space="preserve">anks TSG SA, SA WG2, SA WG5, and SA WG6 also ETSI ISG MEC for details of mapping and support for multi-party discussions. GSMA has now launched Operator Platform API Group (OPAG) which is a sub-group of the OPG and will focus on aligning Operator Platform </w:t>
      </w:r>
      <w:r>
        <w:t>APIs meeting Operator Platform requirements. The architectural requirements have been published in June and identified the actions to be taken by the industry to ensure a full standardisation and development of the operator platform. Discussion: As a first</w:t>
      </w:r>
      <w:r>
        <w:t xml:space="preserve"> phase, GSMA OPAG is mapping Operator Platform requirements against specifications available from 3GPP and ETSI. The intent is to reuse existing standards, where appropriate, and to address gaps through API contributions based on existing OP trials and POC</w:t>
      </w:r>
      <w:r>
        <w:t>s. For these, the OPAG plans to work with the Linux Foundation on the development on the OP APIs. Actions: Based on the above mapping the GSMA wishes to start a multi-party discussion with ETSI ISG and 3GPP in order to:- - align on mapping of requirements,</w:t>
      </w:r>
      <w:r>
        <w:t xml:space="preserve"> APIs and SDOs to ensure standard development of the defined interfaces and avoid duplication of works or divergences - invite 3GPP and ETSI members to join an informational webinar on 2 December, 13:00-15:00 GMT [2]. This will be for OPAG to share an over</w:t>
      </w:r>
      <w:r>
        <w:t>view of required OP APIs and their mapping to SDO solutions. - A follow-up workshop on 21 January 2022, 13:00-15:00 GMT [3], for 3GPP and ETSI to provide feedback based on OPAG mapping and review/discuss/align - Build the governance and collaboration model</w:t>
      </w:r>
      <w:r>
        <w:t xml:space="preserve"> between GSMA, 3GPP, ETSI ISG to guarantee E2E delivery of the Operator Platform standardisation.</w:t>
      </w:r>
    </w:p>
    <w:p w14:paraId="158E64D0" w14:textId="77777777" w:rsidR="00000000" w:rsidRDefault="00DE7085">
      <w:pPr>
        <w:keepNext/>
        <w:spacing w:before="100" w:beforeAutospacing="1" w:after="100" w:afterAutospacing="1"/>
        <w:divId w:val="435489818"/>
        <w:rPr>
          <w:rFonts w:cs="Arial"/>
          <w:b/>
        </w:rPr>
      </w:pPr>
      <w:r>
        <w:rPr>
          <w:rFonts w:cs="Arial"/>
          <w:b/>
        </w:rPr>
        <w:t>Comment:</w:t>
      </w:r>
    </w:p>
    <w:p w14:paraId="12BE3211" w14:textId="77777777" w:rsidR="00000000" w:rsidRDefault="00DE7085">
      <w:pPr>
        <w:spacing w:before="100" w:beforeAutospacing="1" w:after="100" w:afterAutospacing="1"/>
        <w:divId w:val="435489818"/>
      </w:pPr>
      <w:r>
        <w:t>Response drafted in SP-211580. CC#1: This LS was postponed.</w:t>
      </w:r>
    </w:p>
    <w:p w14:paraId="259379FD" w14:textId="77777777" w:rsidR="00000000" w:rsidRDefault="00DE7085">
      <w:pPr>
        <w:keepNext/>
        <w:spacing w:before="100" w:beforeAutospacing="1" w:after="100" w:afterAutospacing="1"/>
        <w:divId w:val="435489818"/>
        <w:rPr>
          <w:rFonts w:cs="Arial"/>
          <w:b/>
        </w:rPr>
      </w:pPr>
      <w:r>
        <w:rPr>
          <w:rFonts w:cs="Arial"/>
          <w:b/>
        </w:rPr>
        <w:t>Discussion and conclusion:</w:t>
      </w:r>
    </w:p>
    <w:p w14:paraId="25BBA126" w14:textId="77777777" w:rsidR="00000000" w:rsidRDefault="00DE7085">
      <w:pPr>
        <w:spacing w:before="100" w:beforeAutospacing="1" w:after="100" w:afterAutospacing="1"/>
        <w:divId w:val="435489818"/>
      </w:pPr>
      <w:r>
        <w:t>CC#1: This LS was postponed.</w:t>
      </w:r>
    </w:p>
    <w:p w14:paraId="2A21F829" w14:textId="77777777" w:rsidR="00000000" w:rsidRDefault="00DE7085">
      <w:pPr>
        <w:keepNext/>
        <w:spacing w:before="100" w:beforeAutospacing="1" w:after="100" w:afterAutospacing="1"/>
        <w:divId w:val="435489818"/>
        <w:rPr>
          <w:rFonts w:cs="Arial"/>
          <w:b/>
        </w:rPr>
      </w:pPr>
      <w:r>
        <w:rPr>
          <w:rFonts w:cs="Arial"/>
          <w:b/>
        </w:rPr>
        <w:t>Status:</w:t>
      </w:r>
    </w:p>
    <w:p w14:paraId="743A1010" w14:textId="77777777" w:rsidR="00000000" w:rsidRDefault="00DE7085">
      <w:pPr>
        <w:spacing w:before="100" w:beforeAutospacing="1" w:after="100" w:afterAutospacing="1"/>
        <w:divId w:val="435489818"/>
      </w:pPr>
      <w:r>
        <w:t>Postponed.</w:t>
      </w:r>
    </w:p>
    <w:p w14:paraId="7287277A" w14:textId="77777777" w:rsidR="00000000" w:rsidRDefault="00DE7085">
      <w:pPr>
        <w:keepNext/>
        <w:keepLines/>
        <w:pBdr>
          <w:top w:val="single" w:sz="4" w:space="1" w:color="auto"/>
        </w:pBdr>
        <w:spacing w:before="100" w:beforeAutospacing="1" w:after="100" w:afterAutospacing="1"/>
        <w:divId w:val="435489818"/>
      </w:pPr>
      <w:r>
        <w:rPr>
          <w:color w:val="0000FF"/>
        </w:rPr>
        <w:t>TD </w:t>
      </w:r>
      <w:r>
        <w:rPr>
          <w:color w:val="0000FF"/>
        </w:rPr>
        <w:t>SP-211557</w:t>
      </w:r>
      <w:r>
        <w:t xml:space="preserve"> (LS OUT) [DRAFT] Reply LS to GSMA Operator Platform Group on edge computing definition and integration. (Source: Samsung Electronics Co., Ltd).</w:t>
      </w:r>
      <w:r>
        <w:br/>
      </w:r>
      <w:r>
        <w:rPr>
          <w:b/>
        </w:rPr>
        <w:t>Document for:</w:t>
      </w:r>
      <w:r>
        <w:t xml:space="preserve"> Approval.</w:t>
      </w:r>
      <w:r>
        <w:br/>
      </w:r>
      <w:r>
        <w:rPr>
          <w:b/>
        </w:rPr>
        <w:t>Abstract:</w:t>
      </w:r>
      <w:r>
        <w:t xml:space="preserve"> To: GSMA OPG, GSMA OPAG. CC: SA WG2, SA WG3, SA WG5, SA WG6, CT WG1,</w:t>
      </w:r>
      <w:r>
        <w:t xml:space="preserve"> CT WG3, ETSI ISG MEC, ETSI ISG NFV. Attachments: Attachment_3GPP Inputs to GSMA OPAG API Mapping.</w:t>
      </w:r>
    </w:p>
    <w:p w14:paraId="4602624A" w14:textId="77777777" w:rsidR="00000000" w:rsidRDefault="00DE7085">
      <w:pPr>
        <w:keepNext/>
        <w:spacing w:before="100" w:beforeAutospacing="1" w:after="100" w:afterAutospacing="1"/>
        <w:divId w:val="435489818"/>
        <w:rPr>
          <w:rFonts w:cs="Arial"/>
          <w:b/>
        </w:rPr>
      </w:pPr>
      <w:r>
        <w:rPr>
          <w:rFonts w:cs="Arial"/>
          <w:b/>
        </w:rPr>
        <w:t>Comment:</w:t>
      </w:r>
    </w:p>
    <w:p w14:paraId="64818B2B" w14:textId="77777777" w:rsidR="00000000" w:rsidRDefault="00DE7085">
      <w:pPr>
        <w:spacing w:before="100" w:beforeAutospacing="1" w:after="100" w:afterAutospacing="1"/>
        <w:divId w:val="435489818"/>
      </w:pPr>
      <w:r>
        <w:t>Response to SP-211266. Revised to SP-211580.</w:t>
      </w:r>
    </w:p>
    <w:p w14:paraId="58C4EC1A" w14:textId="77777777" w:rsidR="00000000" w:rsidRDefault="00DE7085">
      <w:pPr>
        <w:keepNext/>
        <w:spacing w:before="100" w:beforeAutospacing="1" w:after="100" w:afterAutospacing="1"/>
        <w:divId w:val="435489818"/>
        <w:rPr>
          <w:rFonts w:cs="Arial"/>
          <w:b/>
        </w:rPr>
      </w:pPr>
      <w:r>
        <w:rPr>
          <w:rFonts w:cs="Arial"/>
          <w:b/>
        </w:rPr>
        <w:t>Discussion and conclusion:</w:t>
      </w:r>
    </w:p>
    <w:p w14:paraId="15A2887A" w14:textId="77777777" w:rsidR="00000000" w:rsidRDefault="00DE7085">
      <w:pPr>
        <w:spacing w:before="100" w:beforeAutospacing="1" w:after="100" w:afterAutospacing="1"/>
        <w:divId w:val="435489818"/>
      </w:pPr>
      <w:r>
        <w:t>-</w:t>
      </w:r>
    </w:p>
    <w:p w14:paraId="175A5A6F" w14:textId="77777777" w:rsidR="00000000" w:rsidRDefault="00DE7085">
      <w:pPr>
        <w:keepNext/>
        <w:spacing w:before="100" w:beforeAutospacing="1" w:after="100" w:afterAutospacing="1"/>
        <w:divId w:val="435489818"/>
        <w:rPr>
          <w:rFonts w:cs="Arial"/>
          <w:b/>
        </w:rPr>
      </w:pPr>
      <w:r>
        <w:rPr>
          <w:rFonts w:cs="Arial"/>
          <w:b/>
        </w:rPr>
        <w:t>Status:</w:t>
      </w:r>
    </w:p>
    <w:p w14:paraId="004C0AF3" w14:textId="77777777" w:rsidR="00000000" w:rsidRDefault="00DE7085">
      <w:pPr>
        <w:spacing w:before="100" w:beforeAutospacing="1" w:after="100" w:afterAutospacing="1"/>
        <w:divId w:val="435489818"/>
      </w:pPr>
      <w:r>
        <w:t>Revised to SP-211580.</w:t>
      </w:r>
    </w:p>
    <w:p w14:paraId="004CCFB8" w14:textId="77777777" w:rsidR="00000000" w:rsidRDefault="00DE7085">
      <w:pPr>
        <w:keepNext/>
        <w:keepLines/>
        <w:pBdr>
          <w:top w:val="single" w:sz="4" w:space="1" w:color="auto"/>
        </w:pBdr>
        <w:spacing w:before="100" w:beforeAutospacing="1" w:after="100" w:afterAutospacing="1"/>
        <w:divId w:val="435489818"/>
      </w:pPr>
      <w:r>
        <w:rPr>
          <w:color w:val="0000FF"/>
        </w:rPr>
        <w:lastRenderedPageBreak/>
        <w:t>TD SP-211580</w:t>
      </w:r>
      <w:r>
        <w:t xml:space="preserve"> (LS OUT) [DRAFT] Reply LS to GS</w:t>
      </w:r>
      <w:r>
        <w:t>MA Operator Platform Group on edge computing definition and integration. (Source: Samsung Electronics Co., Ltd).</w:t>
      </w:r>
      <w:r>
        <w:br/>
      </w:r>
      <w:r>
        <w:rPr>
          <w:b/>
        </w:rPr>
        <w:t>Document for:</w:t>
      </w:r>
      <w:r>
        <w:t xml:space="preserve"> Approval.</w:t>
      </w:r>
      <w:r>
        <w:br/>
      </w:r>
      <w:r>
        <w:rPr>
          <w:b/>
        </w:rPr>
        <w:t>Abstract:</w:t>
      </w:r>
      <w:r>
        <w:t xml:space="preserve"> To: GSMA OPG, GSMA OPAG. CC: SA WG2, SA WG3, SA WG5, SA WG6, CT WG1, CT WG3, ETSI ISG MEC, ETSI ISG NFV. Atta</w:t>
      </w:r>
      <w:r>
        <w:t>chments: Attachment_3GPP Inputs to GSMA OPAG API Mapping.</w:t>
      </w:r>
    </w:p>
    <w:p w14:paraId="1DC9653E" w14:textId="77777777" w:rsidR="00000000" w:rsidRDefault="00DE7085">
      <w:pPr>
        <w:keepNext/>
        <w:spacing w:before="100" w:beforeAutospacing="1" w:after="100" w:afterAutospacing="1"/>
        <w:divId w:val="435489818"/>
        <w:rPr>
          <w:rFonts w:cs="Arial"/>
          <w:b/>
        </w:rPr>
      </w:pPr>
      <w:r>
        <w:rPr>
          <w:rFonts w:cs="Arial"/>
          <w:b/>
        </w:rPr>
        <w:t>Comment:</w:t>
      </w:r>
    </w:p>
    <w:p w14:paraId="523DC17E" w14:textId="77777777" w:rsidR="00000000" w:rsidRDefault="00DE7085">
      <w:pPr>
        <w:spacing w:before="100" w:beforeAutospacing="1" w:after="100" w:afterAutospacing="1"/>
        <w:divId w:val="435489818"/>
      </w:pPr>
      <w:r>
        <w:t>Revision of SP-211557. Response to SP-211266. CC#1: Left Open. CC#4: Postponed.</w:t>
      </w:r>
    </w:p>
    <w:p w14:paraId="2634EBFC" w14:textId="77777777" w:rsidR="00000000" w:rsidRDefault="00DE7085">
      <w:pPr>
        <w:keepNext/>
        <w:spacing w:before="100" w:beforeAutospacing="1" w:after="100" w:afterAutospacing="1"/>
        <w:divId w:val="435489818"/>
        <w:rPr>
          <w:rFonts w:cs="Arial"/>
          <w:b/>
        </w:rPr>
      </w:pPr>
      <w:r>
        <w:rPr>
          <w:rFonts w:cs="Arial"/>
          <w:b/>
        </w:rPr>
        <w:t>Discussion and conclusion:</w:t>
      </w:r>
    </w:p>
    <w:p w14:paraId="574DDF3D" w14:textId="77777777" w:rsidR="00000000" w:rsidRDefault="00DE7085">
      <w:pPr>
        <w:spacing w:before="100" w:beforeAutospacing="1" w:after="100" w:afterAutospacing="1"/>
        <w:divId w:val="435489818"/>
      </w:pPr>
      <w:r>
        <w:t>CC#1: Deutsche Telekom commented that this should be further considered before res</w:t>
      </w:r>
      <w:r>
        <w:t>ponding as companies will need time for review by experts. Qualcomm agreed and suggested placing this on e-mail approval to enable it to be sent in time for the Workshop (21 January 2022). Vodafone agreed that the WGs need to review this and an e-mail disc</w:t>
      </w:r>
      <w:r>
        <w:t>ussion would be useful. The SA WG2 Chair agreed that the WG experts should provide input on this. The SA WG2 Chair was asked to handle the e-mail process from early January 2022 with a vie to providing input to the Workshop. The SA WG6 Chair was asked to c</w:t>
      </w:r>
      <w:r>
        <w:t>ome up with a time plan and allowing the WG Chairs a week to collect input before sending on TSG SA e-mail approval. The SA WG6 Chair suggested asking WG Chairs to start this when convenient for their WGs in early January. Deutsche Telekom asked also to in</w:t>
      </w:r>
      <w:r>
        <w:t>clude CT WGs in this. The TSG CT Chair should be included in the process to organise this. This was left open.</w:t>
      </w:r>
      <w:r>
        <w:br/>
        <w:t>CC#4: SP-211580r02 was provided. The SA WG6 Chair suggested that WGs are asked to have an ff-line review until 11 January 2022 using SP-211580r02</w:t>
      </w:r>
      <w:r>
        <w:t xml:space="preserve"> as a baseline and providing feedback on the TSG SA e-mail list. The SA WG6 Chair will merge the inputs and create an outgoing LS from TSG SA for e-mail approval until January 14 2022. Vodafone commented that 11 January may be too soon following the New Ye</w:t>
      </w:r>
      <w:r>
        <w:t>ar vacations and suggested 12 January. The procedure was agreed as follows:</w:t>
      </w:r>
      <w:r>
        <w:br/>
        <w:t>SA WG2, SA WG5, SA WG6, CT WG1, CT WG3 and CT WG4 are asked to have an off-line review until 12 January 2022 using SP-211580r02 as a baseline and providing feedback on the TSG SA e</w:t>
      </w:r>
      <w:r>
        <w:t>-mail list. The SA WG6 Chair will merge the inputs and create an outgoing LS from TSG SA for e-mail approval until January 17 2022, 23:59 UTC.</w:t>
      </w:r>
      <w:r>
        <w:br/>
        <w:t>This was then postponed.</w:t>
      </w:r>
    </w:p>
    <w:p w14:paraId="617A05F1" w14:textId="77777777" w:rsidR="00000000" w:rsidRDefault="00DE7085">
      <w:pPr>
        <w:keepNext/>
        <w:spacing w:before="100" w:beforeAutospacing="1" w:after="100" w:afterAutospacing="1"/>
        <w:divId w:val="435489818"/>
        <w:rPr>
          <w:rFonts w:cs="Arial"/>
          <w:b/>
        </w:rPr>
      </w:pPr>
      <w:r>
        <w:rPr>
          <w:rFonts w:cs="Arial"/>
          <w:b/>
        </w:rPr>
        <w:t>e-mail discussion:</w:t>
      </w:r>
    </w:p>
    <w:p w14:paraId="2142E623" w14:textId="77777777" w:rsidR="00000000" w:rsidRDefault="00DE7085">
      <w:pPr>
        <w:spacing w:before="100" w:beforeAutospacing="1" w:after="100" w:afterAutospacing="1"/>
        <w:divId w:val="435489818"/>
      </w:pPr>
      <w:r>
        <w:t>Deutsche Telekom (Johannes) proposes to include also CT4 in the commu</w:t>
      </w:r>
      <w:r>
        <w:t>nication.</w:t>
      </w:r>
      <w:r>
        <w:br/>
        <w:t>Susana (Vodafone) comments</w:t>
      </w:r>
      <w:r>
        <w:br/>
        <w:t>Huawei provides update to the LS attachment for GSMA OP mapping with 3GPP specification information. Updated slides 3, 6 and 10 for including SA5 references and updating the EWBI reference information in slide 6.</w:t>
      </w:r>
      <w:r>
        <w:br/>
        <w:t>Gerald</w:t>
      </w:r>
      <w:r>
        <w:t xml:space="preserve"> (SA5 CH chair) with some more clarifications on 3GPP SA5 Charging.</w:t>
      </w:r>
      <w:r>
        <w:br/>
        <w:t>Deutsche Telekom (Johannes) comments on the further procedure of exchange with GSMA OPG and proposes to delete or reword the last sentence in paragraph 5. Further work shall only be progre</w:t>
      </w:r>
      <w:r>
        <w:t>ssed by the means of work item description in the different SA WGs.</w:t>
      </w:r>
    </w:p>
    <w:p w14:paraId="1E83A2A9" w14:textId="77777777" w:rsidR="00000000" w:rsidRDefault="00DE7085">
      <w:pPr>
        <w:keepNext/>
        <w:spacing w:before="100" w:beforeAutospacing="1" w:after="100" w:afterAutospacing="1"/>
        <w:divId w:val="435489818"/>
        <w:rPr>
          <w:rFonts w:cs="Arial"/>
          <w:b/>
        </w:rPr>
      </w:pPr>
      <w:r>
        <w:rPr>
          <w:rFonts w:cs="Arial"/>
          <w:b/>
        </w:rPr>
        <w:t>Status:</w:t>
      </w:r>
    </w:p>
    <w:p w14:paraId="3B03EDFC" w14:textId="77777777" w:rsidR="00000000" w:rsidRDefault="00DE7085">
      <w:pPr>
        <w:spacing w:before="100" w:beforeAutospacing="1" w:after="100" w:afterAutospacing="1"/>
        <w:divId w:val="435489818"/>
      </w:pPr>
      <w:r>
        <w:t>Postponed.</w:t>
      </w:r>
    </w:p>
    <w:p w14:paraId="20CDA60E" w14:textId="77777777" w:rsidR="00000000" w:rsidRDefault="00DE7085">
      <w:pPr>
        <w:pStyle w:val="Heading2"/>
        <w:divId w:val="435489818"/>
        <w:rPr>
          <w:color w:val="0000FF"/>
        </w:rPr>
      </w:pPr>
      <w:bookmarkStart w:id="27" w:name="_Toc97638853"/>
      <w:bookmarkStart w:id="28" w:name="_Toc97639336"/>
      <w:r>
        <w:rPr>
          <w:color w:val="0000FF"/>
        </w:rPr>
        <w:t>Block 2 (to note Wednesday 16:00 UTC)</w:t>
      </w:r>
      <w:bookmarkEnd w:id="27"/>
      <w:bookmarkEnd w:id="28"/>
    </w:p>
    <w:p w14:paraId="0C6821D5" w14:textId="77777777" w:rsidR="00000000" w:rsidRDefault="00DE7085">
      <w:pPr>
        <w:pStyle w:val="Heading1"/>
        <w:divId w:val="488403793"/>
      </w:pPr>
      <w:bookmarkStart w:id="29" w:name="_Toc97638854"/>
      <w:bookmarkStart w:id="30" w:name="_Toc97639337"/>
      <w:r>
        <w:t>3</w:t>
      </w:r>
      <w:r>
        <w:tab/>
        <w:t>Items for early consideration</w:t>
      </w:r>
      <w:bookmarkEnd w:id="29"/>
      <w:bookmarkEnd w:id="30"/>
      <w:r>
        <w:t xml:space="preserve"> </w:t>
      </w:r>
    </w:p>
    <w:p w14:paraId="11E6AB71" w14:textId="77777777" w:rsidR="00000000" w:rsidRDefault="00DE7085">
      <w:pPr>
        <w:pStyle w:val="Heading1"/>
        <w:divId w:val="372120031"/>
      </w:pPr>
      <w:bookmarkStart w:id="31" w:name="_Toc97638855"/>
      <w:bookmarkStart w:id="32" w:name="_Toc97639338"/>
      <w:r>
        <w:t>3.1</w:t>
      </w:r>
      <w:r>
        <w:tab/>
        <w:t>Challenges to working agreements</w:t>
      </w:r>
      <w:bookmarkEnd w:id="31"/>
      <w:bookmarkEnd w:id="32"/>
    </w:p>
    <w:p w14:paraId="594BD754" w14:textId="77777777" w:rsidR="00000000" w:rsidRDefault="00DE7085">
      <w:pPr>
        <w:spacing w:before="100" w:beforeAutospacing="1" w:after="100" w:afterAutospacing="1"/>
        <w:divId w:val="372120031"/>
        <w:rPr>
          <w:rFonts w:eastAsiaTheme="minorEastAsia"/>
        </w:rPr>
      </w:pPr>
      <w:r>
        <w:rPr>
          <w:color w:val="0000FF"/>
        </w:rPr>
        <w:t>(Must have been previously requested)</w:t>
      </w:r>
    </w:p>
    <w:p w14:paraId="4D90A415" w14:textId="77777777" w:rsidR="00000000" w:rsidRDefault="00DE7085">
      <w:pPr>
        <w:pStyle w:val="Heading1"/>
        <w:divId w:val="1409420476"/>
      </w:pPr>
      <w:bookmarkStart w:id="33" w:name="_Toc97638856"/>
      <w:bookmarkStart w:id="34" w:name="_Toc97639339"/>
      <w:r>
        <w:lastRenderedPageBreak/>
        <w:t>3.2</w:t>
      </w:r>
      <w:r>
        <w:tab/>
        <w:t>Issues highlighted for early treatment</w:t>
      </w:r>
      <w:bookmarkEnd w:id="33"/>
      <w:bookmarkEnd w:id="34"/>
    </w:p>
    <w:p w14:paraId="40F3890E" w14:textId="77777777" w:rsidR="00000000" w:rsidRDefault="00DE7085">
      <w:pPr>
        <w:spacing w:before="100" w:beforeAutospacing="1" w:after="100" w:afterAutospacing="1"/>
        <w:divId w:val="1409420476"/>
        <w:rPr>
          <w:rFonts w:eastAsiaTheme="minorEastAsia"/>
        </w:rPr>
      </w:pPr>
      <w:r>
        <w:rPr>
          <w:color w:val="0000FF"/>
        </w:rPr>
        <w:t>(Please contact the chair in advance)</w:t>
      </w:r>
    </w:p>
    <w:p w14:paraId="59DDA63E" w14:textId="77777777" w:rsidR="00000000" w:rsidRDefault="00DE7085">
      <w:pPr>
        <w:pStyle w:val="Heading1"/>
        <w:divId w:val="1180580617"/>
      </w:pPr>
      <w:bookmarkStart w:id="35" w:name="_Toc97638857"/>
      <w:bookmarkStart w:id="36" w:name="_Toc97639340"/>
      <w:r>
        <w:t>3.3</w:t>
      </w:r>
      <w:r>
        <w:tab/>
        <w:t>Discussion papers on work in Rel-15 and earlier</w:t>
      </w:r>
      <w:bookmarkEnd w:id="35"/>
      <w:bookmarkEnd w:id="36"/>
    </w:p>
    <w:p w14:paraId="273F6F4B" w14:textId="77777777" w:rsidR="00000000" w:rsidRDefault="00DE7085">
      <w:pPr>
        <w:pStyle w:val="Heading1"/>
        <w:divId w:val="604732550"/>
      </w:pPr>
      <w:bookmarkStart w:id="37" w:name="_Toc97638858"/>
      <w:bookmarkStart w:id="38" w:name="_Toc97639341"/>
      <w:r>
        <w:t>3.4</w:t>
      </w:r>
      <w:r>
        <w:tab/>
        <w:t>Discussion papers on work in Rel-16</w:t>
      </w:r>
      <w:bookmarkEnd w:id="37"/>
      <w:bookmarkEnd w:id="38"/>
    </w:p>
    <w:p w14:paraId="479D50C2" w14:textId="77777777" w:rsidR="00000000" w:rsidRDefault="00DE7085">
      <w:pPr>
        <w:pStyle w:val="Heading1"/>
        <w:divId w:val="676544924"/>
      </w:pPr>
      <w:bookmarkStart w:id="39" w:name="_Toc97638859"/>
      <w:bookmarkStart w:id="40" w:name="_Toc97639342"/>
      <w:r>
        <w:t>3.5</w:t>
      </w:r>
      <w:r>
        <w:tab/>
        <w:t>Discussion papers on work in Rel-17</w:t>
      </w:r>
      <w:bookmarkEnd w:id="39"/>
      <w:bookmarkEnd w:id="40"/>
    </w:p>
    <w:p w14:paraId="79300B5F" w14:textId="77777777" w:rsidR="00000000" w:rsidRDefault="00DE7085">
      <w:pPr>
        <w:keepNext/>
        <w:keepLines/>
        <w:pBdr>
          <w:top w:val="single" w:sz="4" w:space="1" w:color="auto"/>
        </w:pBdr>
        <w:spacing w:before="100" w:beforeAutospacing="1" w:after="100" w:afterAutospacing="1"/>
        <w:divId w:val="676544924"/>
        <w:rPr>
          <w:rFonts w:eastAsiaTheme="minorEastAsia"/>
        </w:rPr>
      </w:pPr>
      <w:r>
        <w:rPr>
          <w:color w:val="0000FF"/>
        </w:rPr>
        <w:t>TD SP</w:t>
      </w:r>
      <w:r>
        <w:rPr>
          <w:color w:val="0000FF"/>
        </w:rPr>
        <w:t>-211486</w:t>
      </w:r>
      <w:r>
        <w:t xml:space="preserve"> (DISCUSSION) Discussion on 5G Support-based Advanced Interactive System for Integrated Wastewater Management of Food Industry in South Asia. (Source: Chongqing University).</w:t>
      </w:r>
      <w:r>
        <w:br/>
      </w:r>
      <w:r>
        <w:rPr>
          <w:b/>
        </w:rPr>
        <w:t>Document for:</w:t>
      </w:r>
      <w:r>
        <w:t xml:space="preserve"> Information.</w:t>
      </w:r>
      <w:r>
        <w:br/>
      </w:r>
      <w:r>
        <w:rPr>
          <w:b/>
        </w:rPr>
        <w:t>Abstract:</w:t>
      </w:r>
      <w:r>
        <w:t xml:space="preserve"> The main contribution is an advanced i</w:t>
      </w:r>
      <w:r>
        <w:t>nteractive system design solution for the integrated management of food industry waste water in South Asia, which can provide advanced interactive support for the intelligent plant-group cloud management of wastewater treatment and other process-based cont</w:t>
      </w:r>
      <w:r>
        <w:t>inuous production and manufacturing processes.</w:t>
      </w:r>
    </w:p>
    <w:p w14:paraId="4331471A" w14:textId="77777777" w:rsidR="00000000" w:rsidRDefault="00DE7085">
      <w:pPr>
        <w:keepNext/>
        <w:spacing w:before="100" w:beforeAutospacing="1" w:after="100" w:afterAutospacing="1"/>
        <w:divId w:val="676544924"/>
        <w:rPr>
          <w:rFonts w:cs="Arial"/>
          <w:b/>
        </w:rPr>
      </w:pPr>
      <w:r>
        <w:rPr>
          <w:rFonts w:cs="Arial"/>
          <w:b/>
        </w:rPr>
        <w:t>Comment:</w:t>
      </w:r>
    </w:p>
    <w:p w14:paraId="54819992" w14:textId="77777777" w:rsidR="00000000" w:rsidRDefault="00DE7085">
      <w:pPr>
        <w:spacing w:before="100" w:beforeAutospacing="1" w:after="100" w:afterAutospacing="1"/>
        <w:divId w:val="676544924"/>
      </w:pPr>
      <w:r>
        <w:t>Postponed.</w:t>
      </w:r>
    </w:p>
    <w:p w14:paraId="0AED49D0" w14:textId="77777777" w:rsidR="00000000" w:rsidRDefault="00DE7085">
      <w:pPr>
        <w:keepNext/>
        <w:spacing w:before="100" w:beforeAutospacing="1" w:after="100" w:afterAutospacing="1"/>
        <w:divId w:val="676544924"/>
        <w:rPr>
          <w:rFonts w:cs="Arial"/>
          <w:b/>
        </w:rPr>
      </w:pPr>
      <w:r>
        <w:rPr>
          <w:rFonts w:cs="Arial"/>
          <w:b/>
        </w:rPr>
        <w:t>Discussion and conclusion:</w:t>
      </w:r>
    </w:p>
    <w:p w14:paraId="4C3566E3" w14:textId="77777777" w:rsidR="00000000" w:rsidRDefault="00DE7085">
      <w:pPr>
        <w:spacing w:before="100" w:beforeAutospacing="1" w:after="100" w:afterAutospacing="1"/>
        <w:divId w:val="676544924"/>
      </w:pPr>
      <w:r>
        <w:t>CC#2: There was no source company representative available to present this paper.</w:t>
      </w:r>
      <w:r>
        <w:br/>
        <w:t>CC#4: There was no source company representative available to present this paper</w:t>
      </w:r>
      <w:r>
        <w:t xml:space="preserve"> and it was postponed.</w:t>
      </w:r>
    </w:p>
    <w:p w14:paraId="37B8E064" w14:textId="77777777" w:rsidR="00000000" w:rsidRDefault="00DE7085">
      <w:pPr>
        <w:keepNext/>
        <w:spacing w:before="100" w:beforeAutospacing="1" w:after="100" w:afterAutospacing="1"/>
        <w:divId w:val="676544924"/>
        <w:rPr>
          <w:rFonts w:cs="Arial"/>
          <w:b/>
        </w:rPr>
      </w:pPr>
      <w:r>
        <w:rPr>
          <w:rFonts w:cs="Arial"/>
          <w:b/>
        </w:rPr>
        <w:t>Status:</w:t>
      </w:r>
    </w:p>
    <w:p w14:paraId="4A853292" w14:textId="77777777" w:rsidR="00000000" w:rsidRDefault="00DE7085">
      <w:pPr>
        <w:spacing w:before="100" w:beforeAutospacing="1" w:after="100" w:afterAutospacing="1"/>
        <w:divId w:val="676544924"/>
      </w:pPr>
      <w:r>
        <w:t>Postponed.</w:t>
      </w:r>
    </w:p>
    <w:p w14:paraId="72F1E77F" w14:textId="77777777" w:rsidR="00000000" w:rsidRDefault="00DE7085">
      <w:pPr>
        <w:pStyle w:val="Heading1"/>
        <w:divId w:val="1113478131"/>
      </w:pPr>
      <w:bookmarkStart w:id="41" w:name="_Toc97638860"/>
      <w:bookmarkStart w:id="42" w:name="_Toc97639343"/>
      <w:r>
        <w:t>3.6</w:t>
      </w:r>
      <w:r>
        <w:tab/>
        <w:t>Discussion papers on work in Rel-18 and later</w:t>
      </w:r>
      <w:bookmarkEnd w:id="41"/>
      <w:bookmarkEnd w:id="42"/>
    </w:p>
    <w:p w14:paraId="454AF8E2" w14:textId="77777777" w:rsidR="00000000" w:rsidRDefault="00DE7085">
      <w:pPr>
        <w:keepNext/>
        <w:keepLines/>
        <w:pBdr>
          <w:top w:val="single" w:sz="4" w:space="1" w:color="auto"/>
        </w:pBdr>
        <w:spacing w:before="100" w:beforeAutospacing="1" w:after="100" w:afterAutospacing="1"/>
        <w:divId w:val="1113478131"/>
        <w:rPr>
          <w:rFonts w:eastAsiaTheme="minorEastAsia"/>
        </w:rPr>
      </w:pPr>
      <w:r>
        <w:rPr>
          <w:color w:val="0000FF"/>
        </w:rPr>
        <w:t>TD SP-211544</w:t>
      </w:r>
      <w:r>
        <w:t xml:space="preserve"> (LS OUT) [DRAFT] LS on Energy Efficiency as guiding principle for new solutions. (Source: Nokia, Nokia Shanghai Bell, Deutsche Telekom, Telecom Italia,</w:t>
      </w:r>
      <w:r>
        <w:t xml:space="preserve"> Telefonica, Orange, Verizon, KDDI, AT&amp;T, Sony, Xiaomi).</w:t>
      </w:r>
      <w:r>
        <w:br/>
      </w:r>
      <w:r>
        <w:rPr>
          <w:b/>
        </w:rPr>
        <w:t>Document for:</w:t>
      </w:r>
      <w:r>
        <w:t xml:space="preserve"> Approval.</w:t>
      </w:r>
      <w:r>
        <w:br/>
      </w:r>
      <w:r>
        <w:rPr>
          <w:b/>
        </w:rPr>
        <w:t>Abstract:</w:t>
      </w:r>
      <w:r>
        <w:t xml:space="preserve"> To: TSG RAN, TSG CT, SA WG1, SA WG2, SA WG3, SA WG4, SA WG5, SA WG6, RAN WG1, RAN WG2, RAN WG3, RAN WG4, RAN WG5, CT WG1, CT WG3, CT WG4, CT WG6.</w:t>
      </w:r>
    </w:p>
    <w:p w14:paraId="683AD8C8" w14:textId="77777777" w:rsidR="00000000" w:rsidRDefault="00DE7085">
      <w:pPr>
        <w:keepNext/>
        <w:spacing w:before="100" w:beforeAutospacing="1" w:after="100" w:afterAutospacing="1"/>
        <w:divId w:val="1113478131"/>
        <w:rPr>
          <w:rFonts w:cs="Arial"/>
          <w:b/>
        </w:rPr>
      </w:pPr>
      <w:r>
        <w:rPr>
          <w:rFonts w:cs="Arial"/>
          <w:b/>
        </w:rPr>
        <w:t>Comment:</w:t>
      </w:r>
    </w:p>
    <w:p w14:paraId="349B52F7" w14:textId="77777777" w:rsidR="00000000" w:rsidRDefault="00DE7085">
      <w:pPr>
        <w:spacing w:before="100" w:beforeAutospacing="1" w:after="100" w:afterAutospacing="1"/>
        <w:divId w:val="1113478131"/>
      </w:pPr>
      <w:r>
        <w:t>CC#4: SP-2</w:t>
      </w:r>
      <w:r>
        <w:t>11544r02 was approved. Revised to SP-211621.</w:t>
      </w:r>
    </w:p>
    <w:p w14:paraId="45CA8D32" w14:textId="77777777" w:rsidR="00000000" w:rsidRDefault="00DE7085">
      <w:pPr>
        <w:keepNext/>
        <w:spacing w:before="100" w:beforeAutospacing="1" w:after="100" w:afterAutospacing="1"/>
        <w:divId w:val="1113478131"/>
        <w:rPr>
          <w:rFonts w:cs="Arial"/>
          <w:b/>
        </w:rPr>
      </w:pPr>
      <w:r>
        <w:rPr>
          <w:rFonts w:cs="Arial"/>
          <w:b/>
        </w:rPr>
        <w:t>Discussion and conclusion:</w:t>
      </w:r>
    </w:p>
    <w:p w14:paraId="06978B3D" w14:textId="77777777" w:rsidR="00000000" w:rsidRDefault="00DE7085">
      <w:pPr>
        <w:spacing w:before="100" w:beforeAutospacing="1" w:after="100" w:afterAutospacing="1"/>
        <w:divId w:val="1113478131"/>
      </w:pPr>
      <w:r>
        <w:t>CC#1: Huawei asked whether the distribution could be reduced only to TSG CT, and some SA WGs. Motorola Solutions commented that this should be sent to STG CT, TSG RAN and all WGs. Deut</w:t>
      </w:r>
      <w:r>
        <w:t>sche Telekom agreed that all WGs need to take this topic into account. MediaTek suggested removing RAN WG5 from the list and asked if this is expected to impact Rel-18 discussions. Nokia replied that this does apply to Rel-18 but should not impact the prio</w:t>
      </w:r>
      <w:r>
        <w:t>ritization work. MediaTek commented that EE aspects are not included in many of the SID proposals. Offline discussion on this was encouraged.</w:t>
      </w:r>
      <w:r>
        <w:br/>
      </w:r>
      <w:r>
        <w:lastRenderedPageBreak/>
        <w:t>CC#4: SP-211544r02 was provided. SP-211544r02 was approved (to be revised by MCC into a new TD number).</w:t>
      </w:r>
    </w:p>
    <w:p w14:paraId="7EC54EFD" w14:textId="77777777" w:rsidR="00000000" w:rsidRDefault="00DE7085">
      <w:pPr>
        <w:keepNext/>
        <w:spacing w:before="100" w:beforeAutospacing="1" w:after="100" w:afterAutospacing="1"/>
        <w:divId w:val="1113478131"/>
        <w:rPr>
          <w:rFonts w:cs="Arial"/>
          <w:b/>
        </w:rPr>
      </w:pPr>
      <w:r>
        <w:rPr>
          <w:rFonts w:cs="Arial"/>
          <w:b/>
        </w:rPr>
        <w:t>e-mail dis</w:t>
      </w:r>
      <w:r>
        <w:rPr>
          <w:rFonts w:cs="Arial"/>
          <w:b/>
        </w:rPr>
        <w:t>cussion:</w:t>
      </w:r>
    </w:p>
    <w:p w14:paraId="72744A13" w14:textId="77777777" w:rsidR="00000000" w:rsidRDefault="00DE7085">
      <w:pPr>
        <w:spacing w:before="100" w:beforeAutospacing="1" w:after="100" w:afterAutospacing="1"/>
        <w:divId w:val="1113478131"/>
      </w:pPr>
      <w:r>
        <w:t>Puneet (SA2 Chair) proposes r01 in drafts folder</w:t>
      </w:r>
      <w:r>
        <w:br/>
        <w:t>Deutsche Telekom (Johannes) proposes change to paragraph 4 of r01.</w:t>
      </w:r>
      <w:r>
        <w:br/>
        <w:t>Puneet (SA2 Chair) proposes further rewording to the 4th paragraph on top of r01</w:t>
      </w:r>
      <w:r>
        <w:br/>
        <w:t>alessio(Nokia) provides a revision 1</w:t>
      </w:r>
      <w:r>
        <w:br/>
        <w:t>alessio(Nokia</w:t>
      </w:r>
      <w:r>
        <w:t>) provides a revision 2.</w:t>
      </w:r>
    </w:p>
    <w:p w14:paraId="724AB901" w14:textId="77777777" w:rsidR="00000000" w:rsidRDefault="00DE7085">
      <w:pPr>
        <w:keepNext/>
        <w:spacing w:before="100" w:beforeAutospacing="1" w:after="100" w:afterAutospacing="1"/>
        <w:divId w:val="1113478131"/>
        <w:rPr>
          <w:rFonts w:cs="Arial"/>
          <w:b/>
        </w:rPr>
      </w:pPr>
      <w:r>
        <w:rPr>
          <w:rFonts w:cs="Arial"/>
          <w:b/>
        </w:rPr>
        <w:t>Status:</w:t>
      </w:r>
    </w:p>
    <w:p w14:paraId="37A8502D" w14:textId="77777777" w:rsidR="00000000" w:rsidRDefault="00DE7085">
      <w:pPr>
        <w:spacing w:before="100" w:beforeAutospacing="1" w:after="100" w:afterAutospacing="1"/>
        <w:divId w:val="1113478131"/>
      </w:pPr>
      <w:r>
        <w:t>Revised to SP-211621.</w:t>
      </w:r>
    </w:p>
    <w:p w14:paraId="4F18AF14" w14:textId="77777777" w:rsidR="00000000" w:rsidRDefault="00DE7085">
      <w:pPr>
        <w:keepNext/>
        <w:keepLines/>
        <w:pBdr>
          <w:top w:val="single" w:sz="4" w:space="1" w:color="auto"/>
        </w:pBdr>
        <w:spacing w:before="100" w:beforeAutospacing="1" w:after="100" w:afterAutospacing="1"/>
        <w:divId w:val="1113478131"/>
      </w:pPr>
      <w:r>
        <w:rPr>
          <w:color w:val="0000FF"/>
        </w:rPr>
        <w:t>TD SP-211621</w:t>
      </w:r>
      <w:r>
        <w:t xml:space="preserve"> (LS OUT) LS on Energy Efficiency as guiding principle for new solutions. (Source: TSG SA).</w:t>
      </w:r>
      <w:r>
        <w:br/>
      </w:r>
      <w:r>
        <w:rPr>
          <w:b/>
        </w:rPr>
        <w:t>Document for:</w:t>
      </w:r>
      <w:r>
        <w:t xml:space="preserve"> Approval.</w:t>
      </w:r>
      <w:r>
        <w:br/>
      </w:r>
      <w:r>
        <w:rPr>
          <w:b/>
        </w:rPr>
        <w:t>Abstract:</w:t>
      </w:r>
      <w:r>
        <w:t xml:space="preserve"> </w:t>
      </w:r>
      <w:r>
        <w:t>To: TSG RAN, TSG CT, SA WG1, SA WG2, SA WG3, SA WG4, SA WG5, SA WG6, RAN WG1, RAN WG2, RAN WG3, RAN WG4, RAN WG5, CT WG1, CT WG3, CT WG4, CT WG6.</w:t>
      </w:r>
    </w:p>
    <w:p w14:paraId="01017F37" w14:textId="77777777" w:rsidR="00000000" w:rsidRDefault="00DE7085">
      <w:pPr>
        <w:keepNext/>
        <w:spacing w:before="100" w:beforeAutospacing="1" w:after="100" w:afterAutospacing="1"/>
        <w:divId w:val="1113478131"/>
        <w:rPr>
          <w:rFonts w:cs="Arial"/>
          <w:b/>
        </w:rPr>
      </w:pPr>
      <w:r>
        <w:rPr>
          <w:rFonts w:cs="Arial"/>
          <w:b/>
        </w:rPr>
        <w:t>Comment:</w:t>
      </w:r>
    </w:p>
    <w:p w14:paraId="317A1881" w14:textId="77777777" w:rsidR="00000000" w:rsidRDefault="00DE7085">
      <w:pPr>
        <w:spacing w:before="100" w:beforeAutospacing="1" w:after="100" w:afterAutospacing="1"/>
        <w:divId w:val="1113478131"/>
      </w:pPr>
      <w:r>
        <w:t>Revision of SP-211544r02. This LS OUT was approved.</w:t>
      </w:r>
    </w:p>
    <w:p w14:paraId="340AD732" w14:textId="77777777" w:rsidR="00000000" w:rsidRDefault="00DE7085">
      <w:pPr>
        <w:keepNext/>
        <w:spacing w:before="100" w:beforeAutospacing="1" w:after="100" w:afterAutospacing="1"/>
        <w:divId w:val="1113478131"/>
        <w:rPr>
          <w:rFonts w:cs="Arial"/>
          <w:b/>
        </w:rPr>
      </w:pPr>
      <w:r>
        <w:rPr>
          <w:rFonts w:cs="Arial"/>
          <w:b/>
        </w:rPr>
        <w:t>Discussion and conclusion:</w:t>
      </w:r>
    </w:p>
    <w:p w14:paraId="1EEE5F56" w14:textId="77777777" w:rsidR="00000000" w:rsidRDefault="00DE7085">
      <w:pPr>
        <w:spacing w:before="100" w:beforeAutospacing="1" w:after="100" w:afterAutospacing="1"/>
        <w:divId w:val="1113478131"/>
      </w:pPr>
      <w:r>
        <w:t>-</w:t>
      </w:r>
    </w:p>
    <w:p w14:paraId="39CC30FC" w14:textId="77777777" w:rsidR="00000000" w:rsidRDefault="00DE7085">
      <w:pPr>
        <w:keepNext/>
        <w:spacing w:before="100" w:beforeAutospacing="1" w:after="100" w:afterAutospacing="1"/>
        <w:divId w:val="1113478131"/>
        <w:rPr>
          <w:rFonts w:cs="Arial"/>
          <w:b/>
        </w:rPr>
      </w:pPr>
      <w:r>
        <w:rPr>
          <w:rFonts w:cs="Arial"/>
          <w:b/>
        </w:rPr>
        <w:t>Status:</w:t>
      </w:r>
    </w:p>
    <w:p w14:paraId="6980015C" w14:textId="77777777" w:rsidR="00000000" w:rsidRDefault="00DE7085">
      <w:pPr>
        <w:spacing w:before="100" w:beforeAutospacing="1" w:after="100" w:afterAutospacing="1"/>
        <w:divId w:val="1113478131"/>
      </w:pPr>
      <w:r>
        <w:t>Approved.</w:t>
      </w:r>
    </w:p>
    <w:p w14:paraId="6EC1056E" w14:textId="77777777" w:rsidR="00000000" w:rsidRDefault="00DE7085">
      <w:pPr>
        <w:pStyle w:val="Heading1"/>
        <w:divId w:val="379984673"/>
      </w:pPr>
      <w:bookmarkStart w:id="43" w:name="_Toc97638861"/>
      <w:bookmarkStart w:id="44" w:name="_Toc97639344"/>
      <w:r>
        <w:t>4</w:t>
      </w:r>
      <w:r>
        <w:tab/>
      </w:r>
      <w:r>
        <w:t>Reporting from SA Working Groups, other TSGs, and Others</w:t>
      </w:r>
      <w:bookmarkEnd w:id="43"/>
      <w:bookmarkEnd w:id="44"/>
    </w:p>
    <w:p w14:paraId="7DFA3316" w14:textId="77777777" w:rsidR="00000000" w:rsidRDefault="00DE7085">
      <w:pPr>
        <w:spacing w:before="100" w:beforeAutospacing="1" w:after="100" w:afterAutospacing="1"/>
        <w:divId w:val="379984673"/>
        <w:rPr>
          <w:rFonts w:eastAsiaTheme="minorEastAsia"/>
        </w:rPr>
      </w:pPr>
      <w:r>
        <w:rPr>
          <w:color w:val="0000FF"/>
        </w:rPr>
        <w:t>Documents under this agenda item will not be presented.</w:t>
      </w:r>
    </w:p>
    <w:p w14:paraId="0286C304" w14:textId="77777777" w:rsidR="00000000" w:rsidRDefault="00DE7085">
      <w:pPr>
        <w:pStyle w:val="Heading1"/>
        <w:divId w:val="1318535877"/>
      </w:pPr>
      <w:bookmarkStart w:id="45" w:name="_Toc97638862"/>
      <w:bookmarkStart w:id="46" w:name="_Toc97639345"/>
      <w:r>
        <w:t>4.1</w:t>
      </w:r>
      <w:r>
        <w:tab/>
        <w:t>SA WG1 reporting</w:t>
      </w:r>
      <w:bookmarkEnd w:id="45"/>
      <w:bookmarkEnd w:id="46"/>
    </w:p>
    <w:p w14:paraId="06F412D9" w14:textId="77777777" w:rsidR="00000000" w:rsidRDefault="00DE7085">
      <w:pPr>
        <w:pStyle w:val="Heading2"/>
        <w:divId w:val="1318535877"/>
        <w:rPr>
          <w:color w:val="0000FF"/>
        </w:rPr>
      </w:pPr>
      <w:bookmarkStart w:id="47" w:name="_Toc97638863"/>
      <w:bookmarkStart w:id="48" w:name="_Toc97639346"/>
      <w:r>
        <w:rPr>
          <w:color w:val="0000FF"/>
        </w:rPr>
        <w:t>Block 3 (to note Wednesday 16:00 UTC)</w:t>
      </w:r>
      <w:bookmarkEnd w:id="47"/>
      <w:bookmarkEnd w:id="48"/>
    </w:p>
    <w:p w14:paraId="5C83D09F" w14:textId="77777777" w:rsidR="00000000" w:rsidRDefault="00DE7085">
      <w:pPr>
        <w:keepNext/>
        <w:keepLines/>
        <w:pBdr>
          <w:top w:val="single" w:sz="4" w:space="1" w:color="auto"/>
        </w:pBdr>
        <w:spacing w:before="100" w:beforeAutospacing="1" w:after="100" w:afterAutospacing="1"/>
        <w:divId w:val="379984673"/>
        <w:rPr>
          <w:rFonts w:eastAsiaTheme="minorEastAsia"/>
        </w:rPr>
      </w:pPr>
      <w:r>
        <w:rPr>
          <w:color w:val="0000FF"/>
        </w:rPr>
        <w:t>TD SP-211506</w:t>
      </w:r>
      <w:r>
        <w:t xml:space="preserve"> </w:t>
      </w:r>
      <w:r>
        <w:t xml:space="preserve">(REPORT) SA WG1 report to SA#94e. </w:t>
      </w:r>
      <w:r w:rsidRPr="00061339">
        <w:rPr>
          <w:lang w:val="fr-FR"/>
        </w:rPr>
        <w:t>(Source: SA WG1 Chair &amp; ETSI MCC).</w:t>
      </w:r>
      <w:r w:rsidRPr="00061339">
        <w:rPr>
          <w:lang w:val="fr-FR"/>
        </w:rPr>
        <w:br/>
      </w:r>
      <w:r>
        <w:rPr>
          <w:b/>
        </w:rPr>
        <w:t>Document for:</w:t>
      </w:r>
      <w:r>
        <w:t xml:space="preserve"> Information.</w:t>
      </w:r>
      <w:r>
        <w:br/>
      </w:r>
      <w:r>
        <w:rPr>
          <w:b/>
        </w:rPr>
        <w:t>Abstract:</w:t>
      </w:r>
      <w:r>
        <w:t xml:space="preserve"> SA WG1 report to SA#94e.</w:t>
      </w:r>
    </w:p>
    <w:p w14:paraId="47E740AA" w14:textId="77777777" w:rsidR="00000000" w:rsidRDefault="00DE7085">
      <w:pPr>
        <w:keepNext/>
        <w:spacing w:before="100" w:beforeAutospacing="1" w:after="100" w:afterAutospacing="1"/>
        <w:divId w:val="379984673"/>
        <w:rPr>
          <w:rFonts w:cs="Arial"/>
          <w:b/>
        </w:rPr>
      </w:pPr>
      <w:r>
        <w:rPr>
          <w:rFonts w:cs="Arial"/>
          <w:b/>
        </w:rPr>
        <w:t>Comment:</w:t>
      </w:r>
    </w:p>
    <w:p w14:paraId="0DA88D4E" w14:textId="77777777" w:rsidR="00000000" w:rsidRDefault="00DE7085">
      <w:pPr>
        <w:spacing w:before="100" w:beforeAutospacing="1" w:after="100" w:afterAutospacing="1"/>
        <w:divId w:val="379984673"/>
      </w:pPr>
      <w:r>
        <w:t>Revised to SP-211582.</w:t>
      </w:r>
    </w:p>
    <w:p w14:paraId="1641B11F" w14:textId="77777777" w:rsidR="00000000" w:rsidRDefault="00DE7085">
      <w:pPr>
        <w:keepNext/>
        <w:spacing w:before="100" w:beforeAutospacing="1" w:after="100" w:afterAutospacing="1"/>
        <w:divId w:val="379984673"/>
        <w:rPr>
          <w:rFonts w:cs="Arial"/>
          <w:b/>
        </w:rPr>
      </w:pPr>
      <w:r>
        <w:rPr>
          <w:rFonts w:cs="Arial"/>
          <w:b/>
        </w:rPr>
        <w:t>Discussion and conclusion:</w:t>
      </w:r>
    </w:p>
    <w:p w14:paraId="7134A62F" w14:textId="77777777" w:rsidR="00000000" w:rsidRDefault="00DE7085">
      <w:pPr>
        <w:spacing w:before="100" w:beforeAutospacing="1" w:after="100" w:afterAutospacing="1"/>
        <w:divId w:val="379984673"/>
      </w:pPr>
      <w:r>
        <w:t>-</w:t>
      </w:r>
    </w:p>
    <w:p w14:paraId="0BD8548F" w14:textId="77777777" w:rsidR="00000000" w:rsidRDefault="00DE7085">
      <w:pPr>
        <w:keepNext/>
        <w:spacing w:before="100" w:beforeAutospacing="1" w:after="100" w:afterAutospacing="1"/>
        <w:divId w:val="379984673"/>
        <w:rPr>
          <w:rFonts w:cs="Arial"/>
          <w:b/>
        </w:rPr>
      </w:pPr>
      <w:r>
        <w:rPr>
          <w:rFonts w:cs="Arial"/>
          <w:b/>
        </w:rPr>
        <w:lastRenderedPageBreak/>
        <w:t>Status:</w:t>
      </w:r>
    </w:p>
    <w:p w14:paraId="0530B29E" w14:textId="77777777" w:rsidR="00000000" w:rsidRDefault="00DE7085">
      <w:pPr>
        <w:spacing w:before="100" w:beforeAutospacing="1" w:after="100" w:afterAutospacing="1"/>
        <w:divId w:val="379984673"/>
      </w:pPr>
      <w:r>
        <w:t>Revised to SP-211582.</w:t>
      </w:r>
    </w:p>
    <w:p w14:paraId="38410182" w14:textId="77777777" w:rsidR="00000000" w:rsidRDefault="00DE7085">
      <w:pPr>
        <w:keepNext/>
        <w:keepLines/>
        <w:pBdr>
          <w:top w:val="single" w:sz="4" w:space="1" w:color="auto"/>
        </w:pBdr>
        <w:spacing w:before="100" w:beforeAutospacing="1" w:after="100" w:afterAutospacing="1"/>
        <w:divId w:val="379984673"/>
      </w:pPr>
      <w:r>
        <w:rPr>
          <w:color w:val="0000FF"/>
        </w:rPr>
        <w:t>TD SP-211582</w:t>
      </w:r>
      <w:r>
        <w:t xml:space="preserve"> (REPORT) SA WG1 report</w:t>
      </w:r>
      <w:r>
        <w:t xml:space="preserve"> to SA#94e. </w:t>
      </w:r>
      <w:r w:rsidRPr="00061339">
        <w:rPr>
          <w:lang w:val="fr-FR"/>
        </w:rPr>
        <w:t>(Source: SA WG1 Chair &amp; ETSI MCC).</w:t>
      </w:r>
      <w:r w:rsidRPr="00061339">
        <w:rPr>
          <w:lang w:val="fr-FR"/>
        </w:rPr>
        <w:br/>
      </w:r>
      <w:r>
        <w:rPr>
          <w:b/>
        </w:rPr>
        <w:t>Document for:</w:t>
      </w:r>
      <w:r>
        <w:t xml:space="preserve"> Presentation.</w:t>
      </w:r>
      <w:r>
        <w:br/>
      </w:r>
      <w:r>
        <w:rPr>
          <w:b/>
        </w:rPr>
        <w:t>Abstract:</w:t>
      </w:r>
      <w:r>
        <w:t xml:space="preserve"> SA WG1 report to SA#94e.</w:t>
      </w:r>
    </w:p>
    <w:p w14:paraId="30E3B537" w14:textId="77777777" w:rsidR="00000000" w:rsidRDefault="00DE7085">
      <w:pPr>
        <w:keepNext/>
        <w:spacing w:before="100" w:beforeAutospacing="1" w:after="100" w:afterAutospacing="1"/>
        <w:divId w:val="379984673"/>
        <w:rPr>
          <w:rFonts w:cs="Arial"/>
          <w:b/>
        </w:rPr>
      </w:pPr>
      <w:r>
        <w:rPr>
          <w:rFonts w:cs="Arial"/>
          <w:b/>
        </w:rPr>
        <w:t>Comment:</w:t>
      </w:r>
    </w:p>
    <w:p w14:paraId="2AABC26B" w14:textId="77777777" w:rsidR="00000000" w:rsidRDefault="00DE7085">
      <w:pPr>
        <w:spacing w:before="100" w:beforeAutospacing="1" w:after="100" w:afterAutospacing="1"/>
        <w:divId w:val="379984673"/>
      </w:pPr>
      <w:r>
        <w:t>Revision of SP-211506. Noted.</w:t>
      </w:r>
    </w:p>
    <w:p w14:paraId="1A4E48A2" w14:textId="77777777" w:rsidR="00000000" w:rsidRDefault="00DE7085">
      <w:pPr>
        <w:keepNext/>
        <w:spacing w:before="100" w:beforeAutospacing="1" w:after="100" w:afterAutospacing="1"/>
        <w:divId w:val="379984673"/>
        <w:rPr>
          <w:rFonts w:cs="Arial"/>
          <w:b/>
        </w:rPr>
      </w:pPr>
      <w:r>
        <w:rPr>
          <w:rFonts w:cs="Arial"/>
          <w:b/>
        </w:rPr>
        <w:t>Discussion and conclusion:</w:t>
      </w:r>
    </w:p>
    <w:p w14:paraId="48452673" w14:textId="77777777" w:rsidR="00000000" w:rsidRDefault="00DE7085">
      <w:pPr>
        <w:spacing w:before="100" w:beforeAutospacing="1" w:after="100" w:afterAutospacing="1"/>
        <w:divId w:val="379984673"/>
      </w:pPr>
      <w:r>
        <w:t>CC#2: There were no further issues to highlight and the report will be presented</w:t>
      </w:r>
      <w:r>
        <w:t xml:space="preserve"> in CC#5.</w:t>
      </w:r>
      <w:r>
        <w:br/>
        <w:t>CC#5: The highlights of the report were presented in CC#2. The SA WG1 Chair was thanked for this report, which was noted.</w:t>
      </w:r>
    </w:p>
    <w:p w14:paraId="1FE0DB14" w14:textId="77777777" w:rsidR="00000000" w:rsidRDefault="00DE7085">
      <w:pPr>
        <w:keepNext/>
        <w:spacing w:before="100" w:beforeAutospacing="1" w:after="100" w:afterAutospacing="1"/>
        <w:divId w:val="379984673"/>
        <w:rPr>
          <w:rFonts w:cs="Arial"/>
          <w:b/>
        </w:rPr>
      </w:pPr>
      <w:r>
        <w:rPr>
          <w:rFonts w:cs="Arial"/>
          <w:b/>
        </w:rPr>
        <w:t>Status:</w:t>
      </w:r>
    </w:p>
    <w:p w14:paraId="104144D1" w14:textId="77777777" w:rsidR="00000000" w:rsidRDefault="00DE7085">
      <w:pPr>
        <w:spacing w:before="100" w:beforeAutospacing="1" w:after="100" w:afterAutospacing="1"/>
        <w:divId w:val="379984673"/>
      </w:pPr>
      <w:r>
        <w:t>Noted.</w:t>
      </w:r>
    </w:p>
    <w:p w14:paraId="32F9C265" w14:textId="77777777" w:rsidR="00000000" w:rsidRDefault="00DE7085">
      <w:pPr>
        <w:pStyle w:val="Heading1"/>
        <w:divId w:val="741173125"/>
      </w:pPr>
      <w:bookmarkStart w:id="49" w:name="_Toc97638864"/>
      <w:bookmarkStart w:id="50" w:name="_Toc97639347"/>
      <w:r>
        <w:t>4.2</w:t>
      </w:r>
      <w:r>
        <w:tab/>
        <w:t>SA WG2 reporting</w:t>
      </w:r>
      <w:bookmarkEnd w:id="49"/>
      <w:bookmarkEnd w:id="50"/>
    </w:p>
    <w:p w14:paraId="32A36692" w14:textId="77777777" w:rsidR="00000000" w:rsidRDefault="00DE7085">
      <w:pPr>
        <w:pStyle w:val="Heading2"/>
        <w:divId w:val="741173125"/>
        <w:rPr>
          <w:color w:val="0000FF"/>
        </w:rPr>
      </w:pPr>
      <w:bookmarkStart w:id="51" w:name="_Toc97638865"/>
      <w:bookmarkStart w:id="52" w:name="_Toc97639348"/>
      <w:r>
        <w:rPr>
          <w:color w:val="0000FF"/>
        </w:rPr>
        <w:t>Block 3 (to note Wednesday 16:00 UTC)</w:t>
      </w:r>
      <w:bookmarkEnd w:id="51"/>
      <w:bookmarkEnd w:id="52"/>
    </w:p>
    <w:p w14:paraId="41A2CCA0" w14:textId="77777777" w:rsidR="00000000" w:rsidRDefault="00DE7085">
      <w:pPr>
        <w:keepNext/>
        <w:keepLines/>
        <w:pBdr>
          <w:top w:val="single" w:sz="4" w:space="1" w:color="auto"/>
        </w:pBdr>
        <w:spacing w:before="100" w:beforeAutospacing="1" w:after="100" w:afterAutospacing="1"/>
        <w:divId w:val="379984673"/>
        <w:rPr>
          <w:rFonts w:eastAsiaTheme="minorEastAsia"/>
        </w:rPr>
      </w:pPr>
      <w:r>
        <w:rPr>
          <w:color w:val="0000FF"/>
        </w:rPr>
        <w:t>TD SP-211270</w:t>
      </w:r>
      <w:r>
        <w:t xml:space="preserve"> </w:t>
      </w:r>
      <w:r>
        <w:t>(REPORT) SA WG2 Chair Status Report. (Source: SA WG2 Chair).</w:t>
      </w:r>
      <w:r>
        <w:br/>
      </w:r>
      <w:r>
        <w:rPr>
          <w:b/>
        </w:rPr>
        <w:t>Document for:</w:t>
      </w:r>
      <w:r>
        <w:t xml:space="preserve"> Presentation.</w:t>
      </w:r>
      <w:r>
        <w:br/>
      </w:r>
      <w:r>
        <w:rPr>
          <w:b/>
        </w:rPr>
        <w:t>Abstract:</w:t>
      </w:r>
      <w:r>
        <w:t xml:space="preserve"> SA WG2 Chair Status Report to TSG SA#94-e.</w:t>
      </w:r>
    </w:p>
    <w:p w14:paraId="1D90EAF2" w14:textId="77777777" w:rsidR="00000000" w:rsidRDefault="00DE7085">
      <w:pPr>
        <w:keepNext/>
        <w:spacing w:before="100" w:beforeAutospacing="1" w:after="100" w:afterAutospacing="1"/>
        <w:divId w:val="379984673"/>
        <w:rPr>
          <w:rFonts w:cs="Arial"/>
          <w:b/>
        </w:rPr>
      </w:pPr>
      <w:r>
        <w:rPr>
          <w:rFonts w:cs="Arial"/>
          <w:b/>
        </w:rPr>
        <w:t>Comment:</w:t>
      </w:r>
    </w:p>
    <w:p w14:paraId="5B921111" w14:textId="77777777" w:rsidR="00000000" w:rsidRDefault="00DE7085">
      <w:pPr>
        <w:spacing w:before="100" w:beforeAutospacing="1" w:after="100" w:afterAutospacing="1"/>
        <w:divId w:val="379984673"/>
      </w:pPr>
      <w:r>
        <w:t>Noted.</w:t>
      </w:r>
    </w:p>
    <w:p w14:paraId="0DA59A23" w14:textId="77777777" w:rsidR="00000000" w:rsidRDefault="00DE7085">
      <w:pPr>
        <w:keepNext/>
        <w:spacing w:before="100" w:beforeAutospacing="1" w:after="100" w:afterAutospacing="1"/>
        <w:divId w:val="379984673"/>
        <w:rPr>
          <w:rFonts w:cs="Arial"/>
          <w:b/>
        </w:rPr>
      </w:pPr>
      <w:r>
        <w:rPr>
          <w:rFonts w:cs="Arial"/>
          <w:b/>
        </w:rPr>
        <w:t>Discussion and conclusion:</w:t>
      </w:r>
    </w:p>
    <w:p w14:paraId="2516E5D7" w14:textId="77777777" w:rsidR="00000000" w:rsidRDefault="00DE7085">
      <w:pPr>
        <w:spacing w:before="100" w:beforeAutospacing="1" w:after="100" w:afterAutospacing="1"/>
        <w:divId w:val="379984673"/>
      </w:pPr>
      <w:r>
        <w:t xml:space="preserve">CC#2: There were no further issues to highlight and the report will be </w:t>
      </w:r>
      <w:r>
        <w:t>presented in CC#5.</w:t>
      </w:r>
      <w:r>
        <w:br/>
        <w:t>CC#5: The highlights of the report were presented in CC#2. The SA WG2 Chair was thanked for this report, which was noted.</w:t>
      </w:r>
    </w:p>
    <w:p w14:paraId="7A7C3AA0" w14:textId="77777777" w:rsidR="00000000" w:rsidRDefault="00DE7085">
      <w:pPr>
        <w:keepNext/>
        <w:spacing w:before="100" w:beforeAutospacing="1" w:after="100" w:afterAutospacing="1"/>
        <w:divId w:val="379984673"/>
        <w:rPr>
          <w:rFonts w:cs="Arial"/>
          <w:b/>
        </w:rPr>
      </w:pPr>
      <w:r>
        <w:rPr>
          <w:rFonts w:cs="Arial"/>
          <w:b/>
        </w:rPr>
        <w:t>Status:</w:t>
      </w:r>
    </w:p>
    <w:p w14:paraId="0AE1FDF2" w14:textId="77777777" w:rsidR="00000000" w:rsidRDefault="00DE7085">
      <w:pPr>
        <w:spacing w:before="100" w:beforeAutospacing="1" w:after="100" w:afterAutospacing="1"/>
        <w:divId w:val="379984673"/>
      </w:pPr>
      <w:r>
        <w:t>Noted.</w:t>
      </w:r>
    </w:p>
    <w:p w14:paraId="1AD7DD18" w14:textId="77777777" w:rsidR="00000000" w:rsidRDefault="00DE7085">
      <w:pPr>
        <w:pStyle w:val="Heading1"/>
        <w:divId w:val="254437444"/>
      </w:pPr>
      <w:bookmarkStart w:id="53" w:name="_Toc97638866"/>
      <w:bookmarkStart w:id="54" w:name="_Toc97639349"/>
      <w:r>
        <w:lastRenderedPageBreak/>
        <w:t>4.3</w:t>
      </w:r>
      <w:r>
        <w:tab/>
        <w:t>SA WG3 reporting</w:t>
      </w:r>
      <w:bookmarkEnd w:id="53"/>
      <w:bookmarkEnd w:id="54"/>
    </w:p>
    <w:p w14:paraId="6649B3B0" w14:textId="77777777" w:rsidR="00000000" w:rsidRDefault="00DE7085">
      <w:pPr>
        <w:pStyle w:val="Heading2"/>
        <w:divId w:val="254437444"/>
        <w:rPr>
          <w:color w:val="0000FF"/>
        </w:rPr>
      </w:pPr>
      <w:bookmarkStart w:id="55" w:name="_Toc97638867"/>
      <w:bookmarkStart w:id="56" w:name="_Toc97639350"/>
      <w:r>
        <w:rPr>
          <w:color w:val="0000FF"/>
        </w:rPr>
        <w:t>Block 3 (to note Wednesday 16:00 UTC)</w:t>
      </w:r>
      <w:bookmarkEnd w:id="55"/>
      <w:bookmarkEnd w:id="56"/>
    </w:p>
    <w:p w14:paraId="347F5C34" w14:textId="77777777" w:rsidR="00000000" w:rsidRDefault="00DE7085">
      <w:pPr>
        <w:keepNext/>
        <w:keepLines/>
        <w:pBdr>
          <w:top w:val="single" w:sz="4" w:space="1" w:color="auto"/>
        </w:pBdr>
        <w:spacing w:before="100" w:beforeAutospacing="1" w:after="100" w:afterAutospacing="1"/>
        <w:divId w:val="379984673"/>
        <w:rPr>
          <w:rFonts w:eastAsiaTheme="minorEastAsia"/>
        </w:rPr>
      </w:pPr>
      <w:r>
        <w:rPr>
          <w:color w:val="0000FF"/>
        </w:rPr>
        <w:t>TD SP-211545</w:t>
      </w:r>
      <w:r>
        <w:t xml:space="preserve"> (REPORT) SA WG3 Status repor</w:t>
      </w:r>
      <w:r>
        <w:t>t. (Source: SA WG3 Chair).</w:t>
      </w:r>
      <w:r>
        <w:br/>
      </w:r>
      <w:r>
        <w:rPr>
          <w:b/>
        </w:rPr>
        <w:t>Document for:</w:t>
      </w:r>
      <w:r>
        <w:t xml:space="preserve"> Approval.</w:t>
      </w:r>
      <w:r>
        <w:br/>
      </w:r>
      <w:r>
        <w:rPr>
          <w:b/>
        </w:rPr>
        <w:t>Abstract:</w:t>
      </w:r>
      <w:r>
        <w:t xml:space="preserve"> SA WG3 Status report.</w:t>
      </w:r>
    </w:p>
    <w:p w14:paraId="1500F4A2" w14:textId="77777777" w:rsidR="00000000" w:rsidRDefault="00DE7085">
      <w:pPr>
        <w:keepNext/>
        <w:spacing w:before="100" w:beforeAutospacing="1" w:after="100" w:afterAutospacing="1"/>
        <w:divId w:val="379984673"/>
        <w:rPr>
          <w:rFonts w:cs="Arial"/>
          <w:b/>
        </w:rPr>
      </w:pPr>
      <w:r>
        <w:rPr>
          <w:rFonts w:cs="Arial"/>
          <w:b/>
        </w:rPr>
        <w:t>Comment:</w:t>
      </w:r>
    </w:p>
    <w:p w14:paraId="60B5B81A" w14:textId="77777777" w:rsidR="00000000" w:rsidRDefault="00DE7085">
      <w:pPr>
        <w:spacing w:before="100" w:beforeAutospacing="1" w:after="100" w:afterAutospacing="1"/>
        <w:divId w:val="379984673"/>
      </w:pPr>
      <w:r>
        <w:t>Noted.</w:t>
      </w:r>
    </w:p>
    <w:p w14:paraId="3664A1B3" w14:textId="77777777" w:rsidR="00000000" w:rsidRDefault="00DE7085">
      <w:pPr>
        <w:keepNext/>
        <w:spacing w:before="100" w:beforeAutospacing="1" w:after="100" w:afterAutospacing="1"/>
        <w:divId w:val="379984673"/>
        <w:rPr>
          <w:rFonts w:cs="Arial"/>
          <w:b/>
        </w:rPr>
      </w:pPr>
      <w:r>
        <w:rPr>
          <w:rFonts w:cs="Arial"/>
          <w:b/>
        </w:rPr>
        <w:t>Discussion and conclusion:</w:t>
      </w:r>
    </w:p>
    <w:p w14:paraId="4D9C2B37" w14:textId="77777777" w:rsidR="00000000" w:rsidRDefault="00DE7085">
      <w:pPr>
        <w:spacing w:before="100" w:beforeAutospacing="1" w:after="100" w:afterAutospacing="1"/>
        <w:divId w:val="379984673"/>
      </w:pPr>
      <w:r>
        <w:t>CC#2: Orange commented that there are some Rel-17 Exception requests from SA WG3. The SA WG3 Chair clarified that the new Rel-17 W</w:t>
      </w:r>
      <w:r>
        <w:t>IDs are developed from Rel-17 SIDs and are accompanied by Rel-17 CRs at this meeting. There were no further issues to highlight and the report will be presented in CC#5.</w:t>
      </w:r>
      <w:r>
        <w:br/>
        <w:t>CC#5: The highlights of the report were presented in CC#2. The SA WG3 Chair was thanke</w:t>
      </w:r>
      <w:r>
        <w:t>d for this report, which was noted.</w:t>
      </w:r>
    </w:p>
    <w:p w14:paraId="7B32B8FD" w14:textId="77777777" w:rsidR="00000000" w:rsidRDefault="00DE7085">
      <w:pPr>
        <w:keepNext/>
        <w:spacing w:before="100" w:beforeAutospacing="1" w:after="100" w:afterAutospacing="1"/>
        <w:divId w:val="379984673"/>
        <w:rPr>
          <w:rFonts w:cs="Arial"/>
          <w:b/>
        </w:rPr>
      </w:pPr>
      <w:r>
        <w:rPr>
          <w:rFonts w:cs="Arial"/>
          <w:b/>
        </w:rPr>
        <w:t>Status:</w:t>
      </w:r>
    </w:p>
    <w:p w14:paraId="63EFC435" w14:textId="77777777" w:rsidR="00000000" w:rsidRDefault="00DE7085">
      <w:pPr>
        <w:spacing w:before="100" w:beforeAutospacing="1" w:after="100" w:afterAutospacing="1"/>
        <w:divId w:val="379984673"/>
      </w:pPr>
      <w:r>
        <w:t>Noted.</w:t>
      </w:r>
    </w:p>
    <w:p w14:paraId="004720AA" w14:textId="77777777" w:rsidR="00000000" w:rsidRDefault="00DE7085">
      <w:pPr>
        <w:pStyle w:val="Heading1"/>
        <w:divId w:val="725294782"/>
      </w:pPr>
      <w:bookmarkStart w:id="57" w:name="_Toc97638868"/>
      <w:bookmarkStart w:id="58" w:name="_Toc97639351"/>
      <w:r>
        <w:t>4.4</w:t>
      </w:r>
      <w:r>
        <w:tab/>
        <w:t>SA WG4 reporting</w:t>
      </w:r>
      <w:bookmarkEnd w:id="57"/>
      <w:bookmarkEnd w:id="58"/>
    </w:p>
    <w:p w14:paraId="43BCD374" w14:textId="77777777" w:rsidR="00000000" w:rsidRDefault="00DE7085">
      <w:pPr>
        <w:pStyle w:val="Heading2"/>
        <w:divId w:val="725294782"/>
        <w:rPr>
          <w:color w:val="0000FF"/>
        </w:rPr>
      </w:pPr>
      <w:bookmarkStart w:id="59" w:name="_Toc97638869"/>
      <w:bookmarkStart w:id="60" w:name="_Toc97639352"/>
      <w:r>
        <w:rPr>
          <w:color w:val="0000FF"/>
        </w:rPr>
        <w:t>Block 3 (to note Wednesday 16:00 UTC)</w:t>
      </w:r>
      <w:bookmarkEnd w:id="59"/>
      <w:bookmarkEnd w:id="60"/>
    </w:p>
    <w:p w14:paraId="3E08DDBD" w14:textId="77777777" w:rsidR="00000000" w:rsidRDefault="00DE7085">
      <w:pPr>
        <w:keepNext/>
        <w:keepLines/>
        <w:pBdr>
          <w:top w:val="single" w:sz="4" w:space="1" w:color="auto"/>
        </w:pBdr>
        <w:spacing w:before="100" w:beforeAutospacing="1" w:after="100" w:afterAutospacing="1"/>
        <w:divId w:val="379984673"/>
        <w:rPr>
          <w:rFonts w:eastAsiaTheme="minorEastAsia"/>
        </w:rPr>
      </w:pPr>
      <w:r>
        <w:rPr>
          <w:color w:val="0000FF"/>
        </w:rPr>
        <w:t>TD SP-211334</w:t>
      </w:r>
      <w:r>
        <w:t xml:space="preserve"> (REPORT) SA WG4 Chair Report to TSG SA plenary. </w:t>
      </w:r>
      <w:r w:rsidRPr="00061339">
        <w:rPr>
          <w:lang w:val="fr-FR"/>
        </w:rPr>
        <w:t>(Source: SA WG4 Chair).</w:t>
      </w:r>
      <w:r w:rsidRPr="00061339">
        <w:rPr>
          <w:lang w:val="fr-FR"/>
        </w:rPr>
        <w:br/>
      </w:r>
      <w:r w:rsidRPr="00061339">
        <w:rPr>
          <w:b/>
          <w:lang w:val="fr-FR"/>
        </w:rPr>
        <w:t>Document for:</w:t>
      </w:r>
      <w:r w:rsidRPr="00061339">
        <w:rPr>
          <w:lang w:val="fr-FR"/>
        </w:rPr>
        <w:t xml:space="preserve"> Information.</w:t>
      </w:r>
      <w:r w:rsidRPr="00061339">
        <w:rPr>
          <w:lang w:val="fr-FR"/>
        </w:rPr>
        <w:br/>
      </w:r>
      <w:r>
        <w:rPr>
          <w:b/>
        </w:rPr>
        <w:t>Abstract:</w:t>
      </w:r>
      <w:r>
        <w:t xml:space="preserve"> SA WG4 Chair Report to T</w:t>
      </w:r>
      <w:r>
        <w:t>SG SA plenary.</w:t>
      </w:r>
    </w:p>
    <w:p w14:paraId="752F604B" w14:textId="77777777" w:rsidR="00000000" w:rsidRDefault="00DE7085">
      <w:pPr>
        <w:keepNext/>
        <w:spacing w:before="100" w:beforeAutospacing="1" w:after="100" w:afterAutospacing="1"/>
        <w:divId w:val="379984673"/>
        <w:rPr>
          <w:rFonts w:cs="Arial"/>
          <w:b/>
        </w:rPr>
      </w:pPr>
      <w:r>
        <w:rPr>
          <w:rFonts w:cs="Arial"/>
          <w:b/>
        </w:rPr>
        <w:t>Comment:</w:t>
      </w:r>
    </w:p>
    <w:p w14:paraId="358E05C6" w14:textId="77777777" w:rsidR="00000000" w:rsidRDefault="00DE7085">
      <w:pPr>
        <w:spacing w:before="100" w:beforeAutospacing="1" w:after="100" w:afterAutospacing="1"/>
        <w:divId w:val="379984673"/>
      </w:pPr>
      <w:r>
        <w:t>Noted.</w:t>
      </w:r>
    </w:p>
    <w:p w14:paraId="24803F65" w14:textId="77777777" w:rsidR="00000000" w:rsidRDefault="00DE7085">
      <w:pPr>
        <w:keepNext/>
        <w:spacing w:before="100" w:beforeAutospacing="1" w:after="100" w:afterAutospacing="1"/>
        <w:divId w:val="379984673"/>
        <w:rPr>
          <w:rFonts w:cs="Arial"/>
          <w:b/>
        </w:rPr>
      </w:pPr>
      <w:r>
        <w:rPr>
          <w:rFonts w:cs="Arial"/>
          <w:b/>
        </w:rPr>
        <w:t>Discussion and conclusion:</w:t>
      </w:r>
    </w:p>
    <w:p w14:paraId="670CBD96" w14:textId="77777777" w:rsidR="00000000" w:rsidRDefault="00DE7085">
      <w:pPr>
        <w:spacing w:before="100" w:beforeAutospacing="1" w:after="100" w:afterAutospacing="1"/>
        <w:divId w:val="379984673"/>
      </w:pPr>
      <w:r>
        <w:t>CC#2: Workshops reports are highlighted for interested delegates. There were no further issues to highlight and the report will be presented in CC#5.</w:t>
      </w:r>
      <w:r>
        <w:br/>
        <w:t>CC#5: The highlights of the report were presented in CC#2. The SA WG4 Chair was thanked for this report, w</w:t>
      </w:r>
      <w:r>
        <w:t>hich was noted.</w:t>
      </w:r>
    </w:p>
    <w:p w14:paraId="6ED210A9" w14:textId="77777777" w:rsidR="00000000" w:rsidRDefault="00DE7085">
      <w:pPr>
        <w:keepNext/>
        <w:spacing w:before="100" w:beforeAutospacing="1" w:after="100" w:afterAutospacing="1"/>
        <w:divId w:val="379984673"/>
        <w:rPr>
          <w:rFonts w:cs="Arial"/>
          <w:b/>
        </w:rPr>
      </w:pPr>
      <w:r>
        <w:rPr>
          <w:rFonts w:cs="Arial"/>
          <w:b/>
        </w:rPr>
        <w:t>Status:</w:t>
      </w:r>
    </w:p>
    <w:p w14:paraId="0BD61630" w14:textId="77777777" w:rsidR="00000000" w:rsidRDefault="00DE7085">
      <w:pPr>
        <w:spacing w:before="100" w:beforeAutospacing="1" w:after="100" w:afterAutospacing="1"/>
        <w:divId w:val="379984673"/>
      </w:pPr>
      <w:r>
        <w:t>Noted.</w:t>
      </w:r>
    </w:p>
    <w:p w14:paraId="2F1DED68" w14:textId="77777777" w:rsidR="00000000" w:rsidRDefault="00DE7085">
      <w:pPr>
        <w:pStyle w:val="Heading1"/>
        <w:divId w:val="1748460714"/>
      </w:pPr>
      <w:bookmarkStart w:id="61" w:name="_Toc97638870"/>
      <w:bookmarkStart w:id="62" w:name="_Toc97639353"/>
      <w:r>
        <w:lastRenderedPageBreak/>
        <w:t>4.5</w:t>
      </w:r>
      <w:r>
        <w:tab/>
        <w:t>SA WG5 reporting</w:t>
      </w:r>
      <w:bookmarkEnd w:id="61"/>
      <w:bookmarkEnd w:id="62"/>
    </w:p>
    <w:p w14:paraId="2A296A93" w14:textId="77777777" w:rsidR="00000000" w:rsidRDefault="00DE7085">
      <w:pPr>
        <w:pStyle w:val="Heading2"/>
        <w:divId w:val="1748460714"/>
        <w:rPr>
          <w:color w:val="0000FF"/>
        </w:rPr>
      </w:pPr>
      <w:bookmarkStart w:id="63" w:name="_Toc97638871"/>
      <w:bookmarkStart w:id="64" w:name="_Toc97639354"/>
      <w:r>
        <w:rPr>
          <w:color w:val="0000FF"/>
        </w:rPr>
        <w:t>Block 3 (to note Wednesday 16:00 UTC)</w:t>
      </w:r>
      <w:bookmarkEnd w:id="63"/>
      <w:bookmarkEnd w:id="64"/>
    </w:p>
    <w:p w14:paraId="11EA614C" w14:textId="77777777" w:rsidR="00000000" w:rsidRDefault="00DE7085">
      <w:pPr>
        <w:keepNext/>
        <w:keepLines/>
        <w:pBdr>
          <w:top w:val="single" w:sz="4" w:space="1" w:color="auto"/>
        </w:pBdr>
        <w:spacing w:before="100" w:beforeAutospacing="1" w:after="100" w:afterAutospacing="1"/>
        <w:divId w:val="379984673"/>
        <w:rPr>
          <w:rFonts w:eastAsiaTheme="minorEastAsia"/>
        </w:rPr>
      </w:pPr>
      <w:r>
        <w:rPr>
          <w:color w:val="0000FF"/>
        </w:rPr>
        <w:t>TD SP-211534</w:t>
      </w:r>
      <w:r>
        <w:t xml:space="preserve"> (REPORT) SA WG5 Status Report. </w:t>
      </w:r>
      <w:r w:rsidRPr="00061339">
        <w:rPr>
          <w:lang w:val="fr-FR"/>
        </w:rPr>
        <w:t>(Source: SA WG5 Chair).</w:t>
      </w:r>
      <w:r w:rsidRPr="00061339">
        <w:rPr>
          <w:lang w:val="fr-FR"/>
        </w:rPr>
        <w:br/>
      </w:r>
      <w:r w:rsidRPr="00061339">
        <w:rPr>
          <w:b/>
          <w:lang w:val="fr-FR"/>
        </w:rPr>
        <w:t>Document for:</w:t>
      </w:r>
      <w:r w:rsidRPr="00061339">
        <w:rPr>
          <w:lang w:val="fr-FR"/>
        </w:rPr>
        <w:t xml:space="preserve"> Information.</w:t>
      </w:r>
      <w:r w:rsidRPr="00061339">
        <w:rPr>
          <w:lang w:val="fr-FR"/>
        </w:rPr>
        <w:br/>
      </w:r>
      <w:r>
        <w:rPr>
          <w:b/>
        </w:rPr>
        <w:t>Abstract:</w:t>
      </w:r>
      <w:r>
        <w:t xml:space="preserve"> SA WG5 Status Report.</w:t>
      </w:r>
    </w:p>
    <w:p w14:paraId="67A3568E" w14:textId="77777777" w:rsidR="00000000" w:rsidRDefault="00DE7085">
      <w:pPr>
        <w:keepNext/>
        <w:spacing w:before="100" w:beforeAutospacing="1" w:after="100" w:afterAutospacing="1"/>
        <w:divId w:val="379984673"/>
        <w:rPr>
          <w:rFonts w:cs="Arial"/>
          <w:b/>
        </w:rPr>
      </w:pPr>
      <w:r>
        <w:rPr>
          <w:rFonts w:cs="Arial"/>
          <w:b/>
        </w:rPr>
        <w:t>Comment:</w:t>
      </w:r>
    </w:p>
    <w:p w14:paraId="003C7D67" w14:textId="77777777" w:rsidR="00000000" w:rsidRDefault="00DE7085">
      <w:pPr>
        <w:spacing w:before="100" w:beforeAutospacing="1" w:after="100" w:afterAutospacing="1"/>
        <w:divId w:val="379984673"/>
      </w:pPr>
      <w:r>
        <w:t>Noted.</w:t>
      </w:r>
    </w:p>
    <w:p w14:paraId="2BA3768A" w14:textId="77777777" w:rsidR="00000000" w:rsidRDefault="00DE7085">
      <w:pPr>
        <w:keepNext/>
        <w:spacing w:before="100" w:beforeAutospacing="1" w:after="100" w:afterAutospacing="1"/>
        <w:divId w:val="379984673"/>
        <w:rPr>
          <w:rFonts w:cs="Arial"/>
          <w:b/>
        </w:rPr>
      </w:pPr>
      <w:r>
        <w:rPr>
          <w:rFonts w:cs="Arial"/>
          <w:b/>
        </w:rPr>
        <w:t>Discussion and conclusi</w:t>
      </w:r>
      <w:r>
        <w:rPr>
          <w:rFonts w:cs="Arial"/>
          <w:b/>
        </w:rPr>
        <w:t>on:</w:t>
      </w:r>
    </w:p>
    <w:p w14:paraId="390766B9" w14:textId="77777777" w:rsidR="00000000" w:rsidRDefault="00DE7085">
      <w:pPr>
        <w:spacing w:before="100" w:beforeAutospacing="1" w:after="100" w:afterAutospacing="1"/>
        <w:divId w:val="379984673"/>
      </w:pPr>
      <w:r>
        <w:t>CC#2: The report will be presented in CC#5.</w:t>
      </w:r>
      <w:r>
        <w:br/>
        <w:t>CC#4: The discussion document in SP-211535 was reviewed. Vodafone asked about the completion of a WI in slide 23. There was no intended change to the completion. The report will be presented in CC#5.</w:t>
      </w:r>
      <w:r>
        <w:br/>
        <w:t>CC#5: Th</w:t>
      </w:r>
      <w:r>
        <w:t>e highlights of the report were presented in CC#2. The SA WG5 Chair was thanked for this report, which was noted.</w:t>
      </w:r>
    </w:p>
    <w:p w14:paraId="6BFCA038" w14:textId="77777777" w:rsidR="00000000" w:rsidRDefault="00DE7085">
      <w:pPr>
        <w:keepNext/>
        <w:spacing w:before="100" w:beforeAutospacing="1" w:after="100" w:afterAutospacing="1"/>
        <w:divId w:val="379984673"/>
        <w:rPr>
          <w:rFonts w:cs="Arial"/>
          <w:b/>
        </w:rPr>
      </w:pPr>
      <w:r>
        <w:rPr>
          <w:rFonts w:cs="Arial"/>
          <w:b/>
        </w:rPr>
        <w:t>Status:</w:t>
      </w:r>
    </w:p>
    <w:p w14:paraId="559B7C74" w14:textId="77777777" w:rsidR="00000000" w:rsidRDefault="00DE7085">
      <w:pPr>
        <w:spacing w:before="100" w:beforeAutospacing="1" w:after="100" w:afterAutospacing="1"/>
        <w:divId w:val="379984673"/>
      </w:pPr>
      <w:r>
        <w:t>Noted.</w:t>
      </w:r>
    </w:p>
    <w:p w14:paraId="49024E93" w14:textId="77777777" w:rsidR="00000000" w:rsidRDefault="00DE7085">
      <w:pPr>
        <w:pStyle w:val="Heading1"/>
        <w:divId w:val="1964651375"/>
      </w:pPr>
      <w:bookmarkStart w:id="65" w:name="_Toc97638872"/>
      <w:bookmarkStart w:id="66" w:name="_Toc97639355"/>
      <w:r>
        <w:t>4.6</w:t>
      </w:r>
      <w:r>
        <w:tab/>
        <w:t>SA WG6 reporting</w:t>
      </w:r>
      <w:bookmarkEnd w:id="65"/>
      <w:bookmarkEnd w:id="66"/>
    </w:p>
    <w:p w14:paraId="788D2E79" w14:textId="77777777" w:rsidR="00000000" w:rsidRDefault="00DE7085">
      <w:pPr>
        <w:pStyle w:val="Heading2"/>
        <w:divId w:val="1964651375"/>
        <w:rPr>
          <w:color w:val="0000FF"/>
        </w:rPr>
      </w:pPr>
      <w:bookmarkStart w:id="67" w:name="_Toc97638873"/>
      <w:bookmarkStart w:id="68" w:name="_Toc97639356"/>
      <w:r>
        <w:rPr>
          <w:color w:val="0000FF"/>
        </w:rPr>
        <w:t>Block 3 (to note Wednesday 16:00 UTC)</w:t>
      </w:r>
      <w:bookmarkEnd w:id="67"/>
      <w:bookmarkEnd w:id="68"/>
    </w:p>
    <w:p w14:paraId="5B3CC653" w14:textId="77777777" w:rsidR="00000000" w:rsidRDefault="00DE7085">
      <w:pPr>
        <w:keepNext/>
        <w:keepLines/>
        <w:pBdr>
          <w:top w:val="single" w:sz="4" w:space="1" w:color="auto"/>
        </w:pBdr>
        <w:spacing w:before="100" w:beforeAutospacing="1" w:after="100" w:afterAutospacing="1"/>
        <w:divId w:val="379984673"/>
        <w:rPr>
          <w:rFonts w:eastAsiaTheme="minorEastAsia"/>
        </w:rPr>
      </w:pPr>
      <w:r>
        <w:rPr>
          <w:color w:val="0000FF"/>
        </w:rPr>
        <w:t>TD SP-211507</w:t>
      </w:r>
      <w:r>
        <w:t xml:space="preserve"> (REPORT) SA WG6 status report to TSG SA#94. </w:t>
      </w:r>
      <w:r w:rsidRPr="00061339">
        <w:rPr>
          <w:lang w:val="fr-FR"/>
        </w:rPr>
        <w:t>(Source: SA</w:t>
      </w:r>
      <w:r w:rsidRPr="00061339">
        <w:rPr>
          <w:lang w:val="fr-FR"/>
        </w:rPr>
        <w:t xml:space="preserve"> WG6 Chair).</w:t>
      </w:r>
      <w:r w:rsidRPr="00061339">
        <w:rPr>
          <w:lang w:val="fr-FR"/>
        </w:rPr>
        <w:br/>
      </w:r>
      <w:r w:rsidRPr="00061339">
        <w:rPr>
          <w:b/>
          <w:lang w:val="fr-FR"/>
        </w:rPr>
        <w:t>Document for:</w:t>
      </w:r>
      <w:r w:rsidRPr="00061339">
        <w:rPr>
          <w:lang w:val="fr-FR"/>
        </w:rPr>
        <w:t xml:space="preserve"> Information.</w:t>
      </w:r>
      <w:r w:rsidRPr="00061339">
        <w:rPr>
          <w:lang w:val="fr-FR"/>
        </w:rPr>
        <w:br/>
      </w:r>
      <w:r>
        <w:rPr>
          <w:b/>
        </w:rPr>
        <w:t>Abstract:</w:t>
      </w:r>
      <w:r>
        <w:t xml:space="preserve"> SA WG6 status report to TSG SA#94.</w:t>
      </w:r>
    </w:p>
    <w:p w14:paraId="45914D6C" w14:textId="77777777" w:rsidR="00000000" w:rsidRDefault="00DE7085">
      <w:pPr>
        <w:keepNext/>
        <w:spacing w:before="100" w:beforeAutospacing="1" w:after="100" w:afterAutospacing="1"/>
        <w:divId w:val="379984673"/>
        <w:rPr>
          <w:rFonts w:cs="Arial"/>
          <w:b/>
        </w:rPr>
      </w:pPr>
      <w:r>
        <w:rPr>
          <w:rFonts w:cs="Arial"/>
          <w:b/>
        </w:rPr>
        <w:t>Comment:</w:t>
      </w:r>
    </w:p>
    <w:p w14:paraId="7253F7F5" w14:textId="77777777" w:rsidR="00000000" w:rsidRDefault="00DE7085">
      <w:pPr>
        <w:spacing w:before="100" w:beforeAutospacing="1" w:after="100" w:afterAutospacing="1"/>
        <w:divId w:val="379984673"/>
      </w:pPr>
      <w:r>
        <w:t>Noted.</w:t>
      </w:r>
    </w:p>
    <w:p w14:paraId="1A5C5609" w14:textId="77777777" w:rsidR="00000000" w:rsidRDefault="00DE7085">
      <w:pPr>
        <w:keepNext/>
        <w:spacing w:before="100" w:beforeAutospacing="1" w:after="100" w:afterAutospacing="1"/>
        <w:divId w:val="379984673"/>
        <w:rPr>
          <w:rFonts w:cs="Arial"/>
          <w:b/>
        </w:rPr>
      </w:pPr>
      <w:r>
        <w:rPr>
          <w:rFonts w:cs="Arial"/>
          <w:b/>
        </w:rPr>
        <w:t>Discussion and conclusion:</w:t>
      </w:r>
    </w:p>
    <w:p w14:paraId="635D5DA0" w14:textId="77777777" w:rsidR="00000000" w:rsidRDefault="00DE7085">
      <w:pPr>
        <w:spacing w:before="100" w:beforeAutospacing="1" w:after="100" w:afterAutospacing="1"/>
        <w:divId w:val="379984673"/>
      </w:pPr>
      <w:r>
        <w:t>CC#2: Intel raised concerns that the time budget limit had not been reached and did not see the need to discourage further items</w:t>
      </w:r>
      <w:r>
        <w:t>. The TSG SA Chair replied that there new proposals are always allowed and they need to be included with consensus. The SA Wg6 Chair agreed that the intention is not to block items that can be included with consensus.</w:t>
      </w:r>
      <w:r>
        <w:br/>
        <w:t>There were no further issues to highli</w:t>
      </w:r>
      <w:r>
        <w:t>ght and the report will be presented in CC#5.</w:t>
      </w:r>
      <w:r>
        <w:br/>
        <w:t>CC#5: The highlights of the report were presented in CC#2. The SA WG6 Chair was thanked for this report, which was noted.</w:t>
      </w:r>
    </w:p>
    <w:p w14:paraId="0FDDB279" w14:textId="77777777" w:rsidR="00000000" w:rsidRDefault="00DE7085">
      <w:pPr>
        <w:keepNext/>
        <w:spacing w:before="100" w:beforeAutospacing="1" w:after="100" w:afterAutospacing="1"/>
        <w:divId w:val="379984673"/>
        <w:rPr>
          <w:rFonts w:cs="Arial"/>
          <w:b/>
        </w:rPr>
      </w:pPr>
      <w:r>
        <w:rPr>
          <w:rFonts w:cs="Arial"/>
          <w:b/>
        </w:rPr>
        <w:t>Status:</w:t>
      </w:r>
    </w:p>
    <w:p w14:paraId="47147C49" w14:textId="77777777" w:rsidR="00000000" w:rsidRDefault="00DE7085">
      <w:pPr>
        <w:spacing w:before="100" w:beforeAutospacing="1" w:after="100" w:afterAutospacing="1"/>
        <w:divId w:val="379984673"/>
      </w:pPr>
      <w:r>
        <w:t>Noted.</w:t>
      </w:r>
    </w:p>
    <w:p w14:paraId="77F0DC6D" w14:textId="77777777" w:rsidR="00000000" w:rsidRDefault="00DE7085">
      <w:pPr>
        <w:pStyle w:val="Heading1"/>
        <w:divId w:val="1088497351"/>
      </w:pPr>
      <w:bookmarkStart w:id="69" w:name="_Toc97638874"/>
      <w:bookmarkStart w:id="70" w:name="_Toc97639357"/>
      <w:r>
        <w:t>4.7</w:t>
      </w:r>
      <w:r>
        <w:tab/>
      </w:r>
      <w:r>
        <w:t>TSG RAN reporting and RAN ITU-R Ad Hoc Matters</w:t>
      </w:r>
      <w:bookmarkEnd w:id="69"/>
      <w:bookmarkEnd w:id="70"/>
    </w:p>
    <w:p w14:paraId="6E452E9E" w14:textId="77777777" w:rsidR="00000000" w:rsidRDefault="00DE7085">
      <w:pPr>
        <w:spacing w:before="100" w:beforeAutospacing="1" w:after="100" w:afterAutospacing="1"/>
        <w:divId w:val="1088497351"/>
        <w:rPr>
          <w:rFonts w:eastAsiaTheme="minorEastAsia"/>
        </w:rPr>
      </w:pPr>
      <w:r>
        <w:rPr>
          <w:color w:val="0000FF"/>
        </w:rPr>
        <w:t>(Handled on Monday)</w:t>
      </w:r>
    </w:p>
    <w:p w14:paraId="6F1A4853" w14:textId="77777777" w:rsidR="00000000" w:rsidRDefault="00DE7085">
      <w:pPr>
        <w:keepNext/>
        <w:keepLines/>
        <w:pBdr>
          <w:top w:val="single" w:sz="4" w:space="1" w:color="auto"/>
        </w:pBdr>
        <w:spacing w:before="100" w:beforeAutospacing="1" w:after="100" w:afterAutospacing="1"/>
        <w:divId w:val="1088497351"/>
      </w:pPr>
      <w:r>
        <w:rPr>
          <w:color w:val="0000FF"/>
        </w:rPr>
        <w:lastRenderedPageBreak/>
        <w:t>TD SP-211590</w:t>
      </w:r>
      <w:r>
        <w:t xml:space="preserve"> </w:t>
      </w:r>
      <w:r>
        <w:t>(LS IN) LS from TSG RAN: Draft reply LS to ITU-R WP5D/TEMP/482rev1 = RP-212699 on work towards two new recommendations Generic unwanted emission characteristics of base / mobile stations using the terrestrial radio interfaces of IMT-2020 . (Source: TSG RAN</w:t>
      </w:r>
      <w:r>
        <w:t xml:space="preserve"> (RP-213642)).</w:t>
      </w:r>
      <w:r>
        <w:br/>
      </w:r>
      <w:r>
        <w:rPr>
          <w:b/>
        </w:rPr>
        <w:t>Document for:</w:t>
      </w:r>
      <w:r>
        <w:t xml:space="preserve"> Endorsement.</w:t>
      </w:r>
      <w:r>
        <w:br/>
      </w:r>
      <w:r>
        <w:rPr>
          <w:b/>
        </w:rPr>
        <w:t>Abstract:</w:t>
      </w:r>
      <w:r>
        <w:t xml:space="preserve"> Deadline for the final output to ITU: January 31st, 2022 (16:00 hours UTC) way to make this document available for ITU (see Art.51 of 3GPP working procedures): Via Individual Members (for PCG or TSG revie</w:t>
      </w:r>
      <w:r>
        <w:t>w) coordinated by ITU sector convener. For 3GPP review: in: TSG SA feedback LS before: December 17, 2021 to: 3GPP PCG.</w:t>
      </w:r>
    </w:p>
    <w:p w14:paraId="5E558BC4" w14:textId="77777777" w:rsidR="00000000" w:rsidRDefault="00DE7085">
      <w:pPr>
        <w:keepNext/>
        <w:spacing w:before="100" w:beforeAutospacing="1" w:after="100" w:afterAutospacing="1"/>
        <w:divId w:val="1088497351"/>
        <w:rPr>
          <w:rFonts w:cs="Arial"/>
          <w:b/>
        </w:rPr>
      </w:pPr>
      <w:r>
        <w:rPr>
          <w:rFonts w:cs="Arial"/>
          <w:b/>
        </w:rPr>
        <w:t>Comment:</w:t>
      </w:r>
    </w:p>
    <w:p w14:paraId="12DFC289" w14:textId="77777777" w:rsidR="00000000" w:rsidRDefault="00DE7085">
      <w:pPr>
        <w:spacing w:before="100" w:beforeAutospacing="1" w:after="100" w:afterAutospacing="1"/>
        <w:divId w:val="1088497351"/>
      </w:pPr>
      <w:r>
        <w:t>For endorsement and forwarding to PCG. CC#4: This LS was Endorsed and will be forward to PCG.</w:t>
      </w:r>
    </w:p>
    <w:p w14:paraId="2D36BD90" w14:textId="77777777" w:rsidR="00000000" w:rsidRDefault="00DE7085">
      <w:pPr>
        <w:keepNext/>
        <w:spacing w:before="100" w:beforeAutospacing="1" w:after="100" w:afterAutospacing="1"/>
        <w:divId w:val="1088497351"/>
        <w:rPr>
          <w:rFonts w:cs="Arial"/>
          <w:b/>
        </w:rPr>
      </w:pPr>
      <w:r>
        <w:rPr>
          <w:rFonts w:cs="Arial"/>
          <w:b/>
        </w:rPr>
        <w:t>Discussion and conclusion:</w:t>
      </w:r>
    </w:p>
    <w:p w14:paraId="28131535" w14:textId="77777777" w:rsidR="00000000" w:rsidRDefault="00DE7085">
      <w:pPr>
        <w:spacing w:before="100" w:beforeAutospacing="1" w:after="100" w:afterAutospacing="1"/>
        <w:divId w:val="1088497351"/>
      </w:pPr>
      <w:r>
        <w:t>CC#4: T</w:t>
      </w:r>
      <w:r>
        <w:t>his LS was Endorsed and will be forward to PCG.</w:t>
      </w:r>
    </w:p>
    <w:p w14:paraId="7F214833" w14:textId="77777777" w:rsidR="00000000" w:rsidRDefault="00DE7085">
      <w:pPr>
        <w:keepNext/>
        <w:spacing w:before="100" w:beforeAutospacing="1" w:after="100" w:afterAutospacing="1"/>
        <w:divId w:val="1088497351"/>
        <w:rPr>
          <w:rFonts w:cs="Arial"/>
          <w:b/>
        </w:rPr>
      </w:pPr>
      <w:r>
        <w:rPr>
          <w:rFonts w:cs="Arial"/>
          <w:b/>
        </w:rPr>
        <w:t>Status:</w:t>
      </w:r>
    </w:p>
    <w:p w14:paraId="3ADBC457" w14:textId="77777777" w:rsidR="00000000" w:rsidRDefault="00DE7085">
      <w:pPr>
        <w:spacing w:before="100" w:beforeAutospacing="1" w:after="100" w:afterAutospacing="1"/>
        <w:divId w:val="1088497351"/>
      </w:pPr>
      <w:r>
        <w:t>Endorsed.</w:t>
      </w:r>
    </w:p>
    <w:p w14:paraId="1C08022B" w14:textId="77777777" w:rsidR="00000000" w:rsidRDefault="00DE7085">
      <w:pPr>
        <w:keepNext/>
        <w:keepLines/>
        <w:pBdr>
          <w:top w:val="single" w:sz="4" w:space="1" w:color="auto"/>
        </w:pBdr>
        <w:spacing w:before="100" w:beforeAutospacing="1" w:after="100" w:afterAutospacing="1"/>
        <w:divId w:val="1088497351"/>
      </w:pPr>
      <w:r>
        <w:rPr>
          <w:color w:val="0000FF"/>
        </w:rPr>
        <w:t>TD SP-211591</w:t>
      </w:r>
      <w:r>
        <w:t xml:space="preserve"> (LS IN) LS from TSG RAN: Draft reply LS to ITU-R WP5D/TEMP/327(Rev.1) = RP-210747 on Revision of Recommendations ITU-R M.2070 and ITU-R M.2071 on Unwanted Emissions of IMT-Advan</w:t>
      </w:r>
      <w:r>
        <w:t>ced. (Source: TSG RAN (RP-213643)).</w:t>
      </w:r>
      <w:r>
        <w:br/>
      </w:r>
      <w:r>
        <w:rPr>
          <w:b/>
        </w:rPr>
        <w:t>Document for:</w:t>
      </w:r>
      <w:r>
        <w:t xml:space="preserve"> Endorsement.</w:t>
      </w:r>
      <w:r>
        <w:br/>
      </w:r>
      <w:r>
        <w:rPr>
          <w:b/>
        </w:rPr>
        <w:t>Abstract:</w:t>
      </w:r>
      <w:r>
        <w:t xml:space="preserve"> This ITU input will become part of ITU deliverable(s): yes Responsible 3GPP group for final output to ITU: 3GPP PCG deadline for the final output to ITU: January 31st, 2022 (16:00 hou</w:t>
      </w:r>
      <w:r>
        <w:t>rs UTC) way to make this document available for ITU (see Art.51 of 3GPP working procedures): via Individual Members (for PCG or TSG review) coordinated by ITU sector convener. For 3GPP review: in: TSG SA feedback LS before: December 17, 2021 to: 3GPP PCG.</w:t>
      </w:r>
    </w:p>
    <w:p w14:paraId="7A47E6D0" w14:textId="77777777" w:rsidR="00000000" w:rsidRDefault="00DE7085">
      <w:pPr>
        <w:keepNext/>
        <w:spacing w:before="100" w:beforeAutospacing="1" w:after="100" w:afterAutospacing="1"/>
        <w:divId w:val="1088497351"/>
        <w:rPr>
          <w:rFonts w:cs="Arial"/>
          <w:b/>
        </w:rPr>
      </w:pPr>
      <w:r>
        <w:rPr>
          <w:rFonts w:cs="Arial"/>
          <w:b/>
        </w:rPr>
        <w:t>Comment:</w:t>
      </w:r>
    </w:p>
    <w:p w14:paraId="336EA66F" w14:textId="77777777" w:rsidR="00000000" w:rsidRDefault="00DE7085">
      <w:pPr>
        <w:spacing w:before="100" w:beforeAutospacing="1" w:after="100" w:afterAutospacing="1"/>
        <w:divId w:val="1088497351"/>
      </w:pPr>
      <w:r>
        <w:t>For endorsement and forwarding to PCG. CC#4: This LS was Endorsed and will be forward to PCG.</w:t>
      </w:r>
    </w:p>
    <w:p w14:paraId="36F3C751" w14:textId="77777777" w:rsidR="00000000" w:rsidRDefault="00DE7085">
      <w:pPr>
        <w:keepNext/>
        <w:spacing w:before="100" w:beforeAutospacing="1" w:after="100" w:afterAutospacing="1"/>
        <w:divId w:val="1088497351"/>
        <w:rPr>
          <w:rFonts w:cs="Arial"/>
          <w:b/>
        </w:rPr>
      </w:pPr>
      <w:r>
        <w:rPr>
          <w:rFonts w:cs="Arial"/>
          <w:b/>
        </w:rPr>
        <w:t>Discussion and conclusion:</w:t>
      </w:r>
    </w:p>
    <w:p w14:paraId="413243D8" w14:textId="77777777" w:rsidR="00000000" w:rsidRDefault="00DE7085">
      <w:pPr>
        <w:spacing w:before="100" w:beforeAutospacing="1" w:after="100" w:afterAutospacing="1"/>
        <w:divId w:val="1088497351"/>
      </w:pPr>
      <w:r>
        <w:t>CC#4: This LS was Endorsed and will be forward to PCG.</w:t>
      </w:r>
    </w:p>
    <w:p w14:paraId="40619201" w14:textId="77777777" w:rsidR="00000000" w:rsidRDefault="00DE7085">
      <w:pPr>
        <w:keepNext/>
        <w:spacing w:before="100" w:beforeAutospacing="1" w:after="100" w:afterAutospacing="1"/>
        <w:divId w:val="1088497351"/>
        <w:rPr>
          <w:rFonts w:cs="Arial"/>
          <w:b/>
        </w:rPr>
      </w:pPr>
      <w:r>
        <w:rPr>
          <w:rFonts w:cs="Arial"/>
          <w:b/>
        </w:rPr>
        <w:t>Status:</w:t>
      </w:r>
    </w:p>
    <w:p w14:paraId="7A2B16B6" w14:textId="77777777" w:rsidR="00000000" w:rsidRDefault="00DE7085">
      <w:pPr>
        <w:spacing w:before="100" w:beforeAutospacing="1" w:after="100" w:afterAutospacing="1"/>
        <w:divId w:val="1088497351"/>
      </w:pPr>
      <w:r>
        <w:t>Endorsed.</w:t>
      </w:r>
    </w:p>
    <w:p w14:paraId="621348F7" w14:textId="77777777" w:rsidR="00000000" w:rsidRDefault="00DE7085">
      <w:pPr>
        <w:keepNext/>
        <w:keepLines/>
        <w:pBdr>
          <w:top w:val="single" w:sz="4" w:space="1" w:color="auto"/>
        </w:pBdr>
        <w:spacing w:before="100" w:beforeAutospacing="1" w:after="100" w:afterAutospacing="1"/>
        <w:divId w:val="1088497351"/>
      </w:pPr>
      <w:r>
        <w:rPr>
          <w:color w:val="0000FF"/>
        </w:rPr>
        <w:t>TD SP-211589</w:t>
      </w:r>
      <w:r>
        <w:t xml:space="preserve"> (REPORT) Status Report of TSG RAN#94-e. </w:t>
      </w:r>
      <w:r>
        <w:t>(Source: TSG RAN Chair).</w:t>
      </w:r>
      <w:r>
        <w:br/>
      </w:r>
      <w:r>
        <w:rPr>
          <w:b/>
        </w:rPr>
        <w:t>Document for:</w:t>
      </w:r>
      <w:r>
        <w:t xml:space="preserve"> Presentation.</w:t>
      </w:r>
      <w:r>
        <w:br/>
      </w:r>
      <w:r>
        <w:rPr>
          <w:b/>
        </w:rPr>
        <w:t>Abstract:</w:t>
      </w:r>
      <w:r>
        <w:t xml:space="preserve"> Chairmans Report of TSG RAN#94-e.</w:t>
      </w:r>
    </w:p>
    <w:p w14:paraId="18E30785" w14:textId="77777777" w:rsidR="00000000" w:rsidRDefault="00DE7085">
      <w:pPr>
        <w:keepNext/>
        <w:spacing w:before="100" w:beforeAutospacing="1" w:after="100" w:afterAutospacing="1"/>
        <w:divId w:val="1088497351"/>
        <w:rPr>
          <w:rFonts w:cs="Arial"/>
          <w:b/>
        </w:rPr>
      </w:pPr>
      <w:r>
        <w:rPr>
          <w:rFonts w:cs="Arial"/>
          <w:b/>
        </w:rPr>
        <w:t>Comment:</w:t>
      </w:r>
    </w:p>
    <w:p w14:paraId="58A44059" w14:textId="77777777" w:rsidR="00000000" w:rsidRDefault="00DE7085">
      <w:pPr>
        <w:spacing w:before="100" w:beforeAutospacing="1" w:after="100" w:afterAutospacing="1"/>
        <w:divId w:val="1088497351"/>
      </w:pPr>
      <w:r>
        <w:t>Noted.</w:t>
      </w:r>
    </w:p>
    <w:p w14:paraId="304577AA" w14:textId="77777777" w:rsidR="00000000" w:rsidRDefault="00DE7085">
      <w:pPr>
        <w:keepNext/>
        <w:spacing w:before="100" w:beforeAutospacing="1" w:after="100" w:afterAutospacing="1"/>
        <w:divId w:val="1088497351"/>
        <w:rPr>
          <w:rFonts w:cs="Arial"/>
          <w:b/>
        </w:rPr>
      </w:pPr>
      <w:r>
        <w:rPr>
          <w:rFonts w:cs="Arial"/>
          <w:b/>
        </w:rPr>
        <w:t>Discussion and conclusion:</w:t>
      </w:r>
    </w:p>
    <w:p w14:paraId="740C8CB9" w14:textId="77777777" w:rsidR="00000000" w:rsidRDefault="00DE7085">
      <w:pPr>
        <w:spacing w:before="100" w:beforeAutospacing="1" w:after="100" w:afterAutospacing="1"/>
        <w:divId w:val="1088497351"/>
      </w:pPr>
      <w:r>
        <w:t xml:space="preserve">CC#5: Slide 14: User Plane Integrity Protection support for EPC connected architectures: Vodafone commented that is </w:t>
      </w:r>
      <w:r>
        <w:t>optional and only for certain mobiles and some Rel-17 update may be needed.</w:t>
      </w:r>
      <w:r>
        <w:br/>
      </w:r>
      <w:r>
        <w:lastRenderedPageBreak/>
        <w:t>General : The MCC Work Plan Manager commented that there are still some differences in terminology for related items in the Work Plan. The TSG RAN Chair replied that there is an on</w:t>
      </w:r>
      <w:r>
        <w:t>going effort to align and this will take some time.</w:t>
      </w:r>
      <w:r>
        <w:br/>
        <w:t>Slide 6: EUTELSAT asked whether the June 2022 meetings are planned as physical, hybrid or e-meetings. The TSG RAN Chair clarified that they are planned for physical meetings. The TSG SA Char added that TS</w:t>
      </w:r>
      <w:r>
        <w:t>G SA will not hold hybrid meetings and timing may be adjusted depending on whether it is e-meeting or physical.</w:t>
      </w:r>
      <w:r>
        <w:br/>
        <w:t>Slide 17: The SA WG6 Chair commented that the LS (RP-212698) was postponed and forwarded to SA WG1 by TSG SA (SP-211412 and SP-211247) and asked</w:t>
      </w:r>
      <w:r>
        <w:t xml:space="preserve"> whether the ITU-R ad hoc group had discussed this. This was left for TSG SA to handle.</w:t>
      </w:r>
      <w:r>
        <w:br/>
        <w:t>General: Siemens asked whether the format of March TSGs had been decided. It was confirmed that they will be e-meetings.</w:t>
      </w:r>
      <w:r>
        <w:br/>
        <w:t xml:space="preserve">The TSG RAN Chair was thanked for this report, </w:t>
      </w:r>
      <w:r>
        <w:t>which was noted.</w:t>
      </w:r>
    </w:p>
    <w:p w14:paraId="207F787D" w14:textId="77777777" w:rsidR="00000000" w:rsidRDefault="00DE7085">
      <w:pPr>
        <w:keepNext/>
        <w:spacing w:before="100" w:beforeAutospacing="1" w:after="100" w:afterAutospacing="1"/>
        <w:divId w:val="1088497351"/>
        <w:rPr>
          <w:rFonts w:cs="Arial"/>
          <w:b/>
        </w:rPr>
      </w:pPr>
      <w:r>
        <w:rPr>
          <w:rFonts w:cs="Arial"/>
          <w:b/>
        </w:rPr>
        <w:t>Status:</w:t>
      </w:r>
    </w:p>
    <w:p w14:paraId="553E20CF" w14:textId="77777777" w:rsidR="00000000" w:rsidRDefault="00DE7085">
      <w:pPr>
        <w:spacing w:before="100" w:beforeAutospacing="1" w:after="100" w:afterAutospacing="1"/>
        <w:divId w:val="1088497351"/>
      </w:pPr>
      <w:r>
        <w:t>Noted.</w:t>
      </w:r>
    </w:p>
    <w:p w14:paraId="4B7D9764" w14:textId="77777777" w:rsidR="00000000" w:rsidRDefault="00DE7085">
      <w:pPr>
        <w:pStyle w:val="Heading2"/>
        <w:divId w:val="1088497351"/>
        <w:rPr>
          <w:color w:val="0000FF"/>
        </w:rPr>
      </w:pPr>
      <w:bookmarkStart w:id="71" w:name="_Toc97638875"/>
      <w:bookmarkStart w:id="72" w:name="_Toc97639358"/>
      <w:r>
        <w:rPr>
          <w:color w:val="0000FF"/>
        </w:rPr>
        <w:t>Block 3 (to note Wednesday 16:00 UTC)</w:t>
      </w:r>
      <w:bookmarkEnd w:id="71"/>
      <w:bookmarkEnd w:id="72"/>
    </w:p>
    <w:p w14:paraId="2C25AA46" w14:textId="77777777" w:rsidR="00000000" w:rsidRDefault="00DE7085">
      <w:pPr>
        <w:pStyle w:val="Heading1"/>
        <w:divId w:val="660549964"/>
      </w:pPr>
      <w:bookmarkStart w:id="73" w:name="_Toc97638876"/>
      <w:bookmarkStart w:id="74" w:name="_Toc97639359"/>
      <w:r>
        <w:t>4.8</w:t>
      </w:r>
      <w:r>
        <w:tab/>
        <w:t>TSG CT reporting</w:t>
      </w:r>
      <w:bookmarkEnd w:id="73"/>
      <w:bookmarkEnd w:id="74"/>
    </w:p>
    <w:p w14:paraId="3C021C31" w14:textId="77777777" w:rsidR="00000000" w:rsidRDefault="00DE7085">
      <w:pPr>
        <w:spacing w:before="100" w:beforeAutospacing="1" w:after="100" w:afterAutospacing="1"/>
        <w:divId w:val="660549964"/>
        <w:rPr>
          <w:rFonts w:eastAsiaTheme="minorEastAsia"/>
        </w:rPr>
      </w:pPr>
      <w:r>
        <w:rPr>
          <w:color w:val="0000FF"/>
        </w:rPr>
        <w:t>(Handled on Monday)</w:t>
      </w:r>
    </w:p>
    <w:p w14:paraId="380058B2" w14:textId="77777777" w:rsidR="00000000" w:rsidRDefault="00DE7085">
      <w:pPr>
        <w:keepNext/>
        <w:keepLines/>
        <w:pBdr>
          <w:top w:val="single" w:sz="4" w:space="1" w:color="auto"/>
        </w:pBdr>
        <w:spacing w:before="100" w:beforeAutospacing="1" w:after="100" w:afterAutospacing="1"/>
        <w:divId w:val="660549964"/>
      </w:pPr>
      <w:r>
        <w:rPr>
          <w:color w:val="0000FF"/>
        </w:rPr>
        <w:t>TD SP-211588</w:t>
      </w:r>
      <w:r>
        <w:t xml:space="preserve"> (REPORT) Status report of TSG CT#94-e. (Source: TSG CT Chair).</w:t>
      </w:r>
      <w:r>
        <w:br/>
      </w:r>
      <w:r>
        <w:rPr>
          <w:b/>
        </w:rPr>
        <w:t>Document for:</w:t>
      </w:r>
      <w:r>
        <w:t xml:space="preserve"> Presentation.</w:t>
      </w:r>
      <w:r>
        <w:br/>
      </w:r>
      <w:r>
        <w:rPr>
          <w:b/>
        </w:rPr>
        <w:t>Abstract:</w:t>
      </w:r>
      <w:r>
        <w:t xml:space="preserve"> </w:t>
      </w:r>
      <w:r>
        <w:t>Status report of TSG CT#94-e.</w:t>
      </w:r>
    </w:p>
    <w:p w14:paraId="005776CA" w14:textId="77777777" w:rsidR="00000000" w:rsidRDefault="00DE7085">
      <w:pPr>
        <w:keepNext/>
        <w:spacing w:before="100" w:beforeAutospacing="1" w:after="100" w:afterAutospacing="1"/>
        <w:divId w:val="660549964"/>
        <w:rPr>
          <w:rFonts w:cs="Arial"/>
          <w:b/>
        </w:rPr>
      </w:pPr>
      <w:r>
        <w:rPr>
          <w:rFonts w:cs="Arial"/>
          <w:b/>
        </w:rPr>
        <w:t>Comment:</w:t>
      </w:r>
    </w:p>
    <w:p w14:paraId="3674D9DB" w14:textId="77777777" w:rsidR="00000000" w:rsidRDefault="00DE7085">
      <w:pPr>
        <w:spacing w:before="100" w:beforeAutospacing="1" w:after="100" w:afterAutospacing="1"/>
        <w:divId w:val="660549964"/>
      </w:pPr>
      <w:r>
        <w:t>Noted.</w:t>
      </w:r>
    </w:p>
    <w:p w14:paraId="3BD6826C" w14:textId="77777777" w:rsidR="00000000" w:rsidRDefault="00DE7085">
      <w:pPr>
        <w:keepNext/>
        <w:spacing w:before="100" w:beforeAutospacing="1" w:after="100" w:afterAutospacing="1"/>
        <w:divId w:val="660549964"/>
        <w:rPr>
          <w:rFonts w:cs="Arial"/>
          <w:b/>
        </w:rPr>
      </w:pPr>
      <w:r>
        <w:rPr>
          <w:rFonts w:cs="Arial"/>
          <w:b/>
        </w:rPr>
        <w:t>Discussion and conclusion:</w:t>
      </w:r>
    </w:p>
    <w:p w14:paraId="2F56459F" w14:textId="77777777" w:rsidR="00000000" w:rsidRDefault="00DE7085">
      <w:pPr>
        <w:spacing w:before="100" w:beforeAutospacing="1" w:after="100" w:afterAutospacing="1"/>
        <w:divId w:val="660549964"/>
      </w:pPr>
      <w:r>
        <w:t>CC#5: Slide 24: SP-211534 (SA WG5 Status Report) , slide 7: SA WG5 are awaiting a response from the OpenAPI Task Force. Each WG appears to have found their won way of working with FOR</w:t>
      </w:r>
      <w:r>
        <w:t xml:space="preserve">GE, the SA WG5 Chair asked for guidance on what to do with the Task Force. The TSG CT Chair replied that the aim was to have a common approach to FORGE for all 3GPP specifications and this would be useful to have a common storage structure and format. The </w:t>
      </w:r>
      <w:r>
        <w:t>TSG CT chair was disappointed that there appears to be no willingness to go in this direction and there has been no progress on this since April 2021. The TSG SA Chair suggested continuing the discussions until March 2022 and then if no progress has been m</w:t>
      </w:r>
      <w:r>
        <w:t>ade a way forward will be discussed.</w:t>
      </w:r>
      <w:r>
        <w:br/>
        <w:t>Slide 23: Motorola Solutions asked for clarification on port allocation handling. It was clarified that rather than continuously requesting Port allocations after each meeting, alternatives to port allocation were sough</w:t>
      </w:r>
      <w:r>
        <w:t>t and it was decided to allocated a port range for 3GPP protocol allocation without involving IANA each time.</w:t>
      </w:r>
      <w:r>
        <w:br/>
        <w:t xml:space="preserve">General: China Mobile commented that there are some Rel-18 work to transfer to CT WGs and asked when this can be sent to CT WGs. Just before June </w:t>
      </w:r>
      <w:r>
        <w:t>2022.</w:t>
      </w:r>
      <w:r>
        <w:br/>
        <w:t>The TSG CT Chair was thanked for this report, which was noted.</w:t>
      </w:r>
    </w:p>
    <w:p w14:paraId="1BB9BD2E" w14:textId="77777777" w:rsidR="00000000" w:rsidRDefault="00DE7085">
      <w:pPr>
        <w:keepNext/>
        <w:spacing w:before="100" w:beforeAutospacing="1" w:after="100" w:afterAutospacing="1"/>
        <w:divId w:val="660549964"/>
        <w:rPr>
          <w:rFonts w:cs="Arial"/>
          <w:b/>
        </w:rPr>
      </w:pPr>
      <w:r>
        <w:rPr>
          <w:rFonts w:cs="Arial"/>
          <w:b/>
        </w:rPr>
        <w:t>Status:</w:t>
      </w:r>
    </w:p>
    <w:p w14:paraId="3F9B4E13" w14:textId="77777777" w:rsidR="00000000" w:rsidRDefault="00DE7085">
      <w:pPr>
        <w:spacing w:before="100" w:beforeAutospacing="1" w:after="100" w:afterAutospacing="1"/>
        <w:divId w:val="660549964"/>
      </w:pPr>
      <w:r>
        <w:t>Noted.</w:t>
      </w:r>
    </w:p>
    <w:p w14:paraId="440F09DE" w14:textId="77777777" w:rsidR="00000000" w:rsidRDefault="00DE7085">
      <w:pPr>
        <w:keepNext/>
        <w:keepLines/>
        <w:pBdr>
          <w:top w:val="single" w:sz="4" w:space="1" w:color="auto"/>
        </w:pBdr>
        <w:spacing w:before="100" w:beforeAutospacing="1" w:after="100" w:afterAutospacing="1"/>
        <w:divId w:val="660549964"/>
      </w:pPr>
      <w:r>
        <w:rPr>
          <w:color w:val="0000FF"/>
        </w:rPr>
        <w:lastRenderedPageBreak/>
        <w:t>TD SP-211587</w:t>
      </w:r>
      <w:r>
        <w:t xml:space="preserve"> (REPORT) Draft report of TSG CT#94-e. (Source: TSG CT Secretary (MCC)).</w:t>
      </w:r>
      <w:r>
        <w:br/>
      </w:r>
      <w:r>
        <w:rPr>
          <w:b/>
        </w:rPr>
        <w:t>Document for:</w:t>
      </w:r>
      <w:r>
        <w:t xml:space="preserve"> Information.</w:t>
      </w:r>
      <w:r>
        <w:br/>
      </w:r>
      <w:r>
        <w:rPr>
          <w:b/>
        </w:rPr>
        <w:t>Abstract:</w:t>
      </w:r>
      <w:r>
        <w:t xml:space="preserve"> Draft report of TSG CT#94-e.</w:t>
      </w:r>
    </w:p>
    <w:p w14:paraId="0FFA50C2" w14:textId="77777777" w:rsidR="00000000" w:rsidRDefault="00DE7085">
      <w:pPr>
        <w:keepNext/>
        <w:spacing w:before="100" w:beforeAutospacing="1" w:after="100" w:afterAutospacing="1"/>
        <w:divId w:val="660549964"/>
        <w:rPr>
          <w:rFonts w:cs="Arial"/>
          <w:b/>
        </w:rPr>
      </w:pPr>
      <w:r>
        <w:rPr>
          <w:rFonts w:cs="Arial"/>
          <w:b/>
        </w:rPr>
        <w:t>Comment:</w:t>
      </w:r>
    </w:p>
    <w:p w14:paraId="10F8E46B" w14:textId="77777777" w:rsidR="00000000" w:rsidRDefault="00DE7085">
      <w:pPr>
        <w:spacing w:before="100" w:beforeAutospacing="1" w:after="100" w:afterAutospacing="1"/>
        <w:divId w:val="660549964"/>
      </w:pPr>
      <w:r>
        <w:t>Noted.</w:t>
      </w:r>
    </w:p>
    <w:p w14:paraId="375F8A5A" w14:textId="77777777" w:rsidR="00000000" w:rsidRDefault="00DE7085">
      <w:pPr>
        <w:keepNext/>
        <w:spacing w:before="100" w:beforeAutospacing="1" w:after="100" w:afterAutospacing="1"/>
        <w:divId w:val="660549964"/>
        <w:rPr>
          <w:rFonts w:cs="Arial"/>
          <w:b/>
        </w:rPr>
      </w:pPr>
      <w:r>
        <w:rPr>
          <w:rFonts w:cs="Arial"/>
          <w:b/>
        </w:rPr>
        <w:t>Discu</w:t>
      </w:r>
      <w:r>
        <w:rPr>
          <w:rFonts w:cs="Arial"/>
          <w:b/>
        </w:rPr>
        <w:t>ssion and conclusion:</w:t>
      </w:r>
    </w:p>
    <w:p w14:paraId="674B8259" w14:textId="77777777" w:rsidR="00000000" w:rsidRDefault="00DE7085">
      <w:pPr>
        <w:spacing w:before="100" w:beforeAutospacing="1" w:after="100" w:afterAutospacing="1"/>
        <w:divId w:val="660549964"/>
      </w:pPr>
      <w:r>
        <w:t>CC#5: This was provided for information and was noted.</w:t>
      </w:r>
    </w:p>
    <w:p w14:paraId="56D48080" w14:textId="77777777" w:rsidR="00000000" w:rsidRDefault="00DE7085">
      <w:pPr>
        <w:keepNext/>
        <w:spacing w:before="100" w:beforeAutospacing="1" w:after="100" w:afterAutospacing="1"/>
        <w:divId w:val="660549964"/>
        <w:rPr>
          <w:rFonts w:cs="Arial"/>
          <w:b/>
        </w:rPr>
      </w:pPr>
      <w:r>
        <w:rPr>
          <w:rFonts w:cs="Arial"/>
          <w:b/>
        </w:rPr>
        <w:t>Status:</w:t>
      </w:r>
    </w:p>
    <w:p w14:paraId="3152851E" w14:textId="77777777" w:rsidR="00000000" w:rsidRDefault="00DE7085">
      <w:pPr>
        <w:spacing w:before="100" w:beforeAutospacing="1" w:after="100" w:afterAutospacing="1"/>
        <w:divId w:val="660549964"/>
      </w:pPr>
      <w:r>
        <w:t>Noted.</w:t>
      </w:r>
    </w:p>
    <w:p w14:paraId="45C9A8D7" w14:textId="77777777" w:rsidR="00000000" w:rsidRDefault="00DE7085">
      <w:pPr>
        <w:keepNext/>
        <w:keepLines/>
        <w:pBdr>
          <w:top w:val="single" w:sz="4" w:space="1" w:color="auto"/>
        </w:pBdr>
        <w:spacing w:before="100" w:beforeAutospacing="1" w:after="100" w:afterAutospacing="1"/>
        <w:divId w:val="660549964"/>
      </w:pPr>
      <w:r>
        <w:rPr>
          <w:color w:val="0000FF"/>
        </w:rPr>
        <w:t>TD SP-211586</w:t>
      </w:r>
      <w:r>
        <w:t xml:space="preserve"> (REPORT) IETF Status report. (Source: TSG CT Chair).</w:t>
      </w:r>
      <w:r>
        <w:br/>
      </w:r>
      <w:r>
        <w:rPr>
          <w:b/>
        </w:rPr>
        <w:t>Document for:</w:t>
      </w:r>
      <w:r>
        <w:t xml:space="preserve"> Presentation.</w:t>
      </w:r>
      <w:r>
        <w:br/>
      </w:r>
      <w:r>
        <w:rPr>
          <w:b/>
        </w:rPr>
        <w:t>Abstract:</w:t>
      </w:r>
      <w:r>
        <w:t xml:space="preserve"> IETF Status report.</w:t>
      </w:r>
    </w:p>
    <w:p w14:paraId="645F0AE2" w14:textId="77777777" w:rsidR="00000000" w:rsidRDefault="00DE7085">
      <w:pPr>
        <w:keepNext/>
        <w:spacing w:before="100" w:beforeAutospacing="1" w:after="100" w:afterAutospacing="1"/>
        <w:divId w:val="660549964"/>
        <w:rPr>
          <w:rFonts w:cs="Arial"/>
          <w:b/>
        </w:rPr>
      </w:pPr>
      <w:r>
        <w:rPr>
          <w:rFonts w:cs="Arial"/>
          <w:b/>
        </w:rPr>
        <w:t>Comment:</w:t>
      </w:r>
    </w:p>
    <w:p w14:paraId="2D316495" w14:textId="77777777" w:rsidR="00000000" w:rsidRDefault="00DE7085">
      <w:pPr>
        <w:spacing w:before="100" w:beforeAutospacing="1" w:after="100" w:afterAutospacing="1"/>
        <w:divId w:val="660549964"/>
      </w:pPr>
      <w:r>
        <w:t>Noted.</w:t>
      </w:r>
    </w:p>
    <w:p w14:paraId="5AEC71DB" w14:textId="77777777" w:rsidR="00000000" w:rsidRDefault="00DE7085">
      <w:pPr>
        <w:keepNext/>
        <w:spacing w:before="100" w:beforeAutospacing="1" w:after="100" w:afterAutospacing="1"/>
        <w:divId w:val="660549964"/>
        <w:rPr>
          <w:rFonts w:cs="Arial"/>
          <w:b/>
        </w:rPr>
      </w:pPr>
      <w:r>
        <w:rPr>
          <w:rFonts w:cs="Arial"/>
          <w:b/>
        </w:rPr>
        <w:t>Discussion and conclusio</w:t>
      </w:r>
      <w:r>
        <w:rPr>
          <w:rFonts w:cs="Arial"/>
          <w:b/>
        </w:rPr>
        <w:t>n:</w:t>
      </w:r>
    </w:p>
    <w:p w14:paraId="3BD8D492" w14:textId="77777777" w:rsidR="00000000" w:rsidRDefault="00DE7085">
      <w:pPr>
        <w:spacing w:before="100" w:beforeAutospacing="1" w:after="100" w:afterAutospacing="1"/>
        <w:divId w:val="660549964"/>
      </w:pPr>
      <w:r>
        <w:t>CC#5: There were no questions or comments. The TSG CT Chair was thanked for this report, which was noted.</w:t>
      </w:r>
    </w:p>
    <w:p w14:paraId="085FC21B" w14:textId="77777777" w:rsidR="00000000" w:rsidRDefault="00DE7085">
      <w:pPr>
        <w:keepNext/>
        <w:spacing w:before="100" w:beforeAutospacing="1" w:after="100" w:afterAutospacing="1"/>
        <w:divId w:val="660549964"/>
        <w:rPr>
          <w:rFonts w:cs="Arial"/>
          <w:b/>
        </w:rPr>
      </w:pPr>
      <w:r>
        <w:rPr>
          <w:rFonts w:cs="Arial"/>
          <w:b/>
        </w:rPr>
        <w:t>Status:</w:t>
      </w:r>
    </w:p>
    <w:p w14:paraId="5CA629D9" w14:textId="77777777" w:rsidR="00000000" w:rsidRDefault="00DE7085">
      <w:pPr>
        <w:spacing w:before="100" w:beforeAutospacing="1" w:after="100" w:afterAutospacing="1"/>
        <w:divId w:val="660549964"/>
      </w:pPr>
      <w:r>
        <w:t>Noted.</w:t>
      </w:r>
    </w:p>
    <w:p w14:paraId="6DA051D4" w14:textId="77777777" w:rsidR="00000000" w:rsidRDefault="00DE7085">
      <w:pPr>
        <w:pStyle w:val="Heading2"/>
        <w:divId w:val="660549964"/>
        <w:rPr>
          <w:color w:val="0000FF"/>
        </w:rPr>
      </w:pPr>
      <w:bookmarkStart w:id="75" w:name="_Toc97638877"/>
      <w:bookmarkStart w:id="76" w:name="_Toc97639360"/>
      <w:r>
        <w:rPr>
          <w:color w:val="0000FF"/>
        </w:rPr>
        <w:t>Block 3 (to note Wednesday 16:00 UTC)</w:t>
      </w:r>
      <w:bookmarkEnd w:id="75"/>
      <w:bookmarkEnd w:id="76"/>
    </w:p>
    <w:p w14:paraId="3A7036B7" w14:textId="77777777" w:rsidR="00000000" w:rsidRDefault="00DE7085">
      <w:pPr>
        <w:pStyle w:val="Heading1"/>
        <w:divId w:val="1445877982"/>
      </w:pPr>
      <w:bookmarkStart w:id="77" w:name="_Toc97638878"/>
      <w:bookmarkStart w:id="78" w:name="_Toc97639361"/>
      <w:r>
        <w:t>4.9</w:t>
      </w:r>
      <w:r>
        <w:tab/>
        <w:t>Reports from external bodies</w:t>
      </w:r>
      <w:bookmarkEnd w:id="77"/>
      <w:bookmarkEnd w:id="78"/>
    </w:p>
    <w:p w14:paraId="7DEFD854" w14:textId="77777777" w:rsidR="00000000" w:rsidRDefault="00DE7085">
      <w:pPr>
        <w:spacing w:before="100" w:beforeAutospacing="1" w:after="100" w:afterAutospacing="1"/>
        <w:divId w:val="1445877982"/>
        <w:rPr>
          <w:rFonts w:eastAsiaTheme="minorEastAsia"/>
        </w:rPr>
      </w:pPr>
      <w:r>
        <w:rPr>
          <w:color w:val="0000FF"/>
        </w:rPr>
        <w:t>(Handled on Monday)</w:t>
      </w:r>
    </w:p>
    <w:p w14:paraId="754B0426" w14:textId="77777777" w:rsidR="00000000" w:rsidRDefault="00DE7085">
      <w:pPr>
        <w:pStyle w:val="Heading2"/>
        <w:divId w:val="1445877982"/>
        <w:rPr>
          <w:color w:val="0000FF"/>
        </w:rPr>
      </w:pPr>
      <w:bookmarkStart w:id="79" w:name="_Toc97638879"/>
      <w:bookmarkStart w:id="80" w:name="_Toc97639362"/>
      <w:r>
        <w:rPr>
          <w:color w:val="0000FF"/>
        </w:rPr>
        <w:t>Block 3 (to note Wednesday 16:00 UTC)</w:t>
      </w:r>
      <w:bookmarkEnd w:id="79"/>
      <w:bookmarkEnd w:id="80"/>
    </w:p>
    <w:p w14:paraId="59EB2CE6" w14:textId="77777777" w:rsidR="00000000" w:rsidRDefault="00DE7085">
      <w:pPr>
        <w:pStyle w:val="Heading1"/>
        <w:divId w:val="1334843629"/>
      </w:pPr>
      <w:bookmarkStart w:id="81" w:name="_Toc97638880"/>
      <w:bookmarkStart w:id="82" w:name="_Toc97639363"/>
      <w:r>
        <w:t>4.10</w:t>
      </w:r>
      <w:r>
        <w:tab/>
        <w:t>Other reports</w:t>
      </w:r>
      <w:bookmarkEnd w:id="81"/>
      <w:bookmarkEnd w:id="82"/>
    </w:p>
    <w:p w14:paraId="2E266094" w14:textId="77777777" w:rsidR="00000000" w:rsidRDefault="00DE7085">
      <w:pPr>
        <w:pStyle w:val="Heading2"/>
        <w:divId w:val="1334843629"/>
        <w:rPr>
          <w:color w:val="0000FF"/>
        </w:rPr>
      </w:pPr>
      <w:bookmarkStart w:id="83" w:name="_Toc97638881"/>
      <w:bookmarkStart w:id="84" w:name="_Toc97639364"/>
      <w:r>
        <w:rPr>
          <w:color w:val="0000FF"/>
        </w:rPr>
        <w:t>Block 3 (to note Wednesday 16:00 UTC)</w:t>
      </w:r>
      <w:bookmarkEnd w:id="83"/>
      <w:bookmarkEnd w:id="84"/>
    </w:p>
    <w:p w14:paraId="1153CC42" w14:textId="77777777" w:rsidR="00000000" w:rsidRDefault="00DE7085">
      <w:pPr>
        <w:pStyle w:val="Heading1"/>
        <w:divId w:val="440881005"/>
      </w:pPr>
      <w:bookmarkStart w:id="85" w:name="_Toc97638882"/>
      <w:bookmarkStart w:id="86" w:name="_Toc97639365"/>
      <w:r>
        <w:t>5</w:t>
      </w:r>
      <w:r>
        <w:tab/>
        <w:t>Cross TSG Coordination</w:t>
      </w:r>
      <w:bookmarkEnd w:id="85"/>
      <w:bookmarkEnd w:id="86"/>
    </w:p>
    <w:p w14:paraId="56CFC62F" w14:textId="77777777" w:rsidR="00000000" w:rsidRDefault="00DE7085">
      <w:pPr>
        <w:spacing w:before="100" w:beforeAutospacing="1" w:after="100" w:afterAutospacing="1"/>
        <w:divId w:val="440881005"/>
        <w:rPr>
          <w:rFonts w:eastAsiaTheme="minorEastAsia"/>
        </w:rPr>
      </w:pPr>
      <w:r>
        <w:rPr>
          <w:color w:val="0000FF"/>
        </w:rPr>
        <w:t>Note: Joint Session with RAN &amp; CT on Wednesday 14:00 - 15:00.</w:t>
      </w:r>
    </w:p>
    <w:p w14:paraId="7BF2DA7A" w14:textId="77777777" w:rsidR="00000000" w:rsidRDefault="00DE7085">
      <w:pPr>
        <w:pStyle w:val="Heading1"/>
        <w:divId w:val="1254050869"/>
      </w:pPr>
      <w:bookmarkStart w:id="87" w:name="_Toc97638883"/>
      <w:bookmarkStart w:id="88" w:name="_Toc97639366"/>
      <w:r>
        <w:lastRenderedPageBreak/>
        <w:t>5.1</w:t>
      </w:r>
      <w:r>
        <w:tab/>
        <w:t>General Cross TSG Coordination</w:t>
      </w:r>
      <w:bookmarkEnd w:id="87"/>
      <w:bookmarkEnd w:id="88"/>
    </w:p>
    <w:p w14:paraId="2EB47F9E" w14:textId="77777777" w:rsidR="00000000" w:rsidRDefault="00DE7085">
      <w:pPr>
        <w:pStyle w:val="Heading1"/>
        <w:divId w:val="2092461369"/>
      </w:pPr>
      <w:bookmarkStart w:id="89" w:name="_Toc97638884"/>
      <w:bookmarkStart w:id="90" w:name="_Toc97639367"/>
      <w:r>
        <w:t>5.2</w:t>
      </w:r>
      <w:r>
        <w:tab/>
        <w:t>Rel-17 Focus Areas Status Reports &amp;</w:t>
      </w:r>
      <w:r>
        <w:t xml:space="preserve"> Issues</w:t>
      </w:r>
      <w:bookmarkEnd w:id="89"/>
      <w:bookmarkEnd w:id="90"/>
    </w:p>
    <w:p w14:paraId="5D90AFA1" w14:textId="77777777" w:rsidR="00000000" w:rsidRDefault="00DE7085">
      <w:pPr>
        <w:pStyle w:val="Heading1"/>
        <w:divId w:val="1031686409"/>
      </w:pPr>
      <w:bookmarkStart w:id="91" w:name="_Toc97638885"/>
      <w:bookmarkStart w:id="92" w:name="_Toc97639368"/>
      <w:r>
        <w:t>5.3</w:t>
      </w:r>
      <w:r>
        <w:tab/>
        <w:t>Rel-18 Focus Areas Status Reports &amp; Issues</w:t>
      </w:r>
      <w:bookmarkEnd w:id="91"/>
      <w:bookmarkEnd w:id="92"/>
    </w:p>
    <w:p w14:paraId="12AEAE86" w14:textId="77777777" w:rsidR="00000000" w:rsidRDefault="00DE7085">
      <w:pPr>
        <w:pStyle w:val="Heading1"/>
        <w:divId w:val="1612082819"/>
      </w:pPr>
      <w:bookmarkStart w:id="93" w:name="_Toc97638886"/>
      <w:bookmarkStart w:id="94" w:name="_Toc97639369"/>
      <w:r>
        <w:t>5.4</w:t>
      </w:r>
      <w:r>
        <w:tab/>
        <w:t>Input to Joint RAN/SA meeting</w:t>
      </w:r>
      <w:bookmarkEnd w:id="93"/>
      <w:bookmarkEnd w:id="94"/>
    </w:p>
    <w:p w14:paraId="526A07E5" w14:textId="77777777" w:rsidR="00000000" w:rsidRDefault="00DE7085">
      <w:pPr>
        <w:pStyle w:val="Heading1"/>
        <w:divId w:val="62341320"/>
      </w:pPr>
      <w:bookmarkStart w:id="95" w:name="_Toc97638887"/>
      <w:bookmarkStart w:id="96" w:name="_Toc97639370"/>
      <w:r>
        <w:t>6</w:t>
      </w:r>
      <w:r>
        <w:tab/>
        <w:t>Work Item Descriptions, Study Item Descriptions, Specifications</w:t>
      </w:r>
      <w:bookmarkEnd w:id="95"/>
      <w:bookmarkEnd w:id="96"/>
    </w:p>
    <w:p w14:paraId="48BDC564" w14:textId="77777777" w:rsidR="00000000" w:rsidRDefault="00DE7085">
      <w:pPr>
        <w:pStyle w:val="Heading1"/>
        <w:divId w:val="1240871500"/>
      </w:pPr>
      <w:bookmarkStart w:id="97" w:name="_Toc97638888"/>
      <w:bookmarkStart w:id="98" w:name="_Toc97639371"/>
      <w:r>
        <w:t>6.1</w:t>
      </w:r>
      <w:r>
        <w:tab/>
        <w:t>New Release 17 Study Item Descriptions</w:t>
      </w:r>
      <w:bookmarkEnd w:id="97"/>
      <w:bookmarkEnd w:id="98"/>
    </w:p>
    <w:p w14:paraId="334A6811" w14:textId="77777777" w:rsidR="00000000" w:rsidRDefault="00DE7085">
      <w:pPr>
        <w:pStyle w:val="Heading2"/>
        <w:divId w:val="1240871500"/>
        <w:rPr>
          <w:color w:val="0000FF"/>
        </w:rPr>
      </w:pPr>
      <w:bookmarkStart w:id="99" w:name="_Toc97638889"/>
      <w:bookmarkStart w:id="100" w:name="_Toc97639372"/>
      <w:r>
        <w:rPr>
          <w:color w:val="0000FF"/>
        </w:rPr>
        <w:t>Block 4 (to approve / note Thursday 15:00 UTC)</w:t>
      </w:r>
      <w:bookmarkEnd w:id="99"/>
      <w:bookmarkEnd w:id="100"/>
    </w:p>
    <w:p w14:paraId="48872CBE"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w:t>
      </w:r>
      <w:r>
        <w:rPr>
          <w:color w:val="0000FF"/>
        </w:rPr>
        <w:t>SP-211427</w:t>
      </w:r>
      <w:r>
        <w:t xml:space="preserve"> (SID NEW) New SID on continuous integration continuous delivery support for 3GPP NFs. (Source: SA WG5).</w:t>
      </w:r>
      <w:r>
        <w:br/>
      </w:r>
      <w:r>
        <w:rPr>
          <w:b/>
        </w:rPr>
        <w:t>Document for:</w:t>
      </w:r>
      <w:r>
        <w:t xml:space="preserve"> Approval.</w:t>
      </w:r>
      <w:r>
        <w:br/>
      </w:r>
      <w:r>
        <w:rPr>
          <w:b/>
        </w:rPr>
        <w:t>Abstract:</w:t>
      </w:r>
      <w:r>
        <w:t xml:space="preserve"> Objective: Identify aspects of the continuous integration and delivery platform that need to be compatible a</w:t>
      </w:r>
      <w:r>
        <w:t>cross different vendors. These may include - Common aspects/information models used in release models across vendors - Version control: enabling operators to recognise and integrate different vendor versions as they are released - Automation of the CI-CD p</w:t>
      </w:r>
      <w:r>
        <w:t xml:space="preserve">ipeline - Multi-vendor joint testing environment including testing of NFs in operational environment (including as part of NSSI or NSI instances) The SID will study such and other relevant aspects of CI-CD automation for software artefacts relevant to the </w:t>
      </w:r>
      <w:r>
        <w:t>3GPP system, in particular 3GPP NF and their execution environment. It will provide possible recommendations towards specification.</w:t>
      </w:r>
    </w:p>
    <w:p w14:paraId="04CC4354" w14:textId="77777777" w:rsidR="00000000" w:rsidRDefault="00DE7085">
      <w:pPr>
        <w:keepNext/>
        <w:spacing w:before="100" w:beforeAutospacing="1" w:after="100" w:afterAutospacing="1"/>
        <w:divId w:val="62341320"/>
        <w:rPr>
          <w:rFonts w:cs="Arial"/>
          <w:b/>
        </w:rPr>
      </w:pPr>
      <w:r>
        <w:rPr>
          <w:rFonts w:cs="Arial"/>
          <w:b/>
        </w:rPr>
        <w:t>Comment:</w:t>
      </w:r>
    </w:p>
    <w:p w14:paraId="2B3F99E0" w14:textId="77777777" w:rsidR="00000000" w:rsidRDefault="00DE7085">
      <w:pPr>
        <w:spacing w:before="100" w:beforeAutospacing="1" w:after="100" w:afterAutospacing="1"/>
        <w:divId w:val="62341320"/>
      </w:pPr>
      <w:r>
        <w:t>For Block Approval. CC#4: Block Approved.</w:t>
      </w:r>
    </w:p>
    <w:p w14:paraId="41FEEE3B" w14:textId="77777777" w:rsidR="00000000" w:rsidRDefault="00DE7085">
      <w:pPr>
        <w:keepNext/>
        <w:spacing w:before="100" w:beforeAutospacing="1" w:after="100" w:afterAutospacing="1"/>
        <w:divId w:val="62341320"/>
        <w:rPr>
          <w:rFonts w:cs="Arial"/>
          <w:b/>
        </w:rPr>
      </w:pPr>
      <w:r>
        <w:rPr>
          <w:rFonts w:cs="Arial"/>
          <w:b/>
        </w:rPr>
        <w:t>Discussion and conclusion:</w:t>
      </w:r>
    </w:p>
    <w:p w14:paraId="6C062EB0" w14:textId="77777777" w:rsidR="00000000" w:rsidRDefault="00DE7085">
      <w:pPr>
        <w:spacing w:before="100" w:beforeAutospacing="1" w:after="100" w:afterAutospacing="1"/>
        <w:divId w:val="62341320"/>
      </w:pPr>
      <w:r>
        <w:t>-</w:t>
      </w:r>
    </w:p>
    <w:p w14:paraId="443A0D4C" w14:textId="77777777" w:rsidR="00000000" w:rsidRDefault="00DE7085">
      <w:pPr>
        <w:keepNext/>
        <w:spacing w:before="100" w:beforeAutospacing="1" w:after="100" w:afterAutospacing="1"/>
        <w:divId w:val="62341320"/>
        <w:rPr>
          <w:rFonts w:cs="Arial"/>
          <w:b/>
        </w:rPr>
      </w:pPr>
      <w:r>
        <w:rPr>
          <w:rFonts w:cs="Arial"/>
          <w:b/>
        </w:rPr>
        <w:t>Status:</w:t>
      </w:r>
    </w:p>
    <w:p w14:paraId="021D0417" w14:textId="77777777" w:rsidR="00000000" w:rsidRDefault="00DE7085">
      <w:pPr>
        <w:spacing w:before="100" w:beforeAutospacing="1" w:after="100" w:afterAutospacing="1"/>
        <w:divId w:val="62341320"/>
      </w:pPr>
      <w:r>
        <w:t>Approved.</w:t>
      </w:r>
    </w:p>
    <w:p w14:paraId="2E3293EA" w14:textId="77777777" w:rsidR="00000000" w:rsidRDefault="00DE7085">
      <w:pPr>
        <w:pStyle w:val="Heading1"/>
        <w:divId w:val="806974593"/>
      </w:pPr>
      <w:bookmarkStart w:id="101" w:name="_Toc97638890"/>
      <w:bookmarkStart w:id="102" w:name="_Toc97639373"/>
      <w:r>
        <w:lastRenderedPageBreak/>
        <w:t>6.2</w:t>
      </w:r>
      <w:r>
        <w:tab/>
        <w:t>New Release 17 Work It</w:t>
      </w:r>
      <w:r>
        <w:t>em Descriptions</w:t>
      </w:r>
      <w:bookmarkEnd w:id="101"/>
      <w:bookmarkEnd w:id="102"/>
    </w:p>
    <w:p w14:paraId="65613C45" w14:textId="77777777" w:rsidR="00000000" w:rsidRDefault="00DE7085">
      <w:pPr>
        <w:pStyle w:val="Heading2"/>
        <w:divId w:val="806974593"/>
        <w:rPr>
          <w:color w:val="0000FF"/>
        </w:rPr>
      </w:pPr>
      <w:bookmarkStart w:id="103" w:name="_Toc97638891"/>
      <w:bookmarkStart w:id="104" w:name="_Toc97639374"/>
      <w:r>
        <w:rPr>
          <w:color w:val="0000FF"/>
        </w:rPr>
        <w:t>Block 4 (to approve / note Thursday 15:00 UTC)</w:t>
      </w:r>
      <w:bookmarkEnd w:id="103"/>
      <w:bookmarkEnd w:id="104"/>
    </w:p>
    <w:p w14:paraId="5E51FFC0"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SP-211335</w:t>
      </w:r>
      <w:r>
        <w:t xml:space="preserve"> (WID NEW) WID New: 5G Multicast-Broadcast Protocols [WI Code: 5MBP3; UID: 940008]. (Source: SA WG4).</w:t>
      </w:r>
      <w:r>
        <w:br/>
      </w:r>
      <w:r>
        <w:rPr>
          <w:b/>
        </w:rPr>
        <w:t>Document for:</w:t>
      </w:r>
      <w:r>
        <w:t xml:space="preserve"> Approval.</w:t>
      </w:r>
      <w:r>
        <w:br/>
      </w:r>
      <w:r>
        <w:rPr>
          <w:b/>
        </w:rPr>
        <w:t>Abstract:</w:t>
      </w:r>
      <w:r>
        <w:t xml:space="preserve"> Objective: The work item has the following ob</w:t>
      </w:r>
      <w:r>
        <w:t>jectives: 1. Specify the stage 3 format and protocol for User Service Announcement (between MBSF and MBS Client). 2. Specify the stage 3 protocols for the MBS distribution methods (between MBSTF and MBS Client) based on existing MBMS delivery methods. - Ob</w:t>
      </w:r>
      <w:r>
        <w:t>ject distribution method, based on or reference to clause 7 of TS 26.346. - Packet distribution method, based on or reference to clause 8 and clause 8B of TS 26.346. 3. Specify stage 3 associated delivery procedures, specifically range-based File Repair ba</w:t>
      </w:r>
      <w:r>
        <w:t>sed on TS 26.346. 4. Specify the relevant extensions to TS 26.512, TS 26.346 and TS 26.347 to support 5G Media Streaming via eMBMS.</w:t>
      </w:r>
    </w:p>
    <w:p w14:paraId="0ACD5D0B" w14:textId="77777777" w:rsidR="00000000" w:rsidRDefault="00DE7085">
      <w:pPr>
        <w:keepNext/>
        <w:spacing w:before="100" w:beforeAutospacing="1" w:after="100" w:afterAutospacing="1"/>
        <w:divId w:val="62341320"/>
        <w:rPr>
          <w:rFonts w:cs="Arial"/>
          <w:b/>
        </w:rPr>
      </w:pPr>
      <w:r>
        <w:rPr>
          <w:rFonts w:cs="Arial"/>
          <w:b/>
        </w:rPr>
        <w:t>Comment:</w:t>
      </w:r>
    </w:p>
    <w:p w14:paraId="03771EE1" w14:textId="77777777" w:rsidR="00000000" w:rsidRDefault="00DE7085">
      <w:pPr>
        <w:spacing w:before="100" w:beforeAutospacing="1" w:after="100" w:afterAutospacing="1"/>
        <w:divId w:val="62341320"/>
      </w:pPr>
      <w:r>
        <w:t>For Block Approval. CC#4: Block Approved.</w:t>
      </w:r>
    </w:p>
    <w:p w14:paraId="0BE853D7" w14:textId="77777777" w:rsidR="00000000" w:rsidRDefault="00DE7085">
      <w:pPr>
        <w:keepNext/>
        <w:spacing w:before="100" w:beforeAutospacing="1" w:after="100" w:afterAutospacing="1"/>
        <w:divId w:val="62341320"/>
        <w:rPr>
          <w:rFonts w:cs="Arial"/>
          <w:b/>
        </w:rPr>
      </w:pPr>
      <w:r>
        <w:rPr>
          <w:rFonts w:cs="Arial"/>
          <w:b/>
        </w:rPr>
        <w:t>Discussion and conclusion:</w:t>
      </w:r>
    </w:p>
    <w:p w14:paraId="6AE51820" w14:textId="77777777" w:rsidR="00000000" w:rsidRDefault="00DE7085">
      <w:pPr>
        <w:spacing w:before="100" w:beforeAutospacing="1" w:after="100" w:afterAutospacing="1"/>
        <w:divId w:val="62341320"/>
      </w:pPr>
      <w:r>
        <w:t>-</w:t>
      </w:r>
    </w:p>
    <w:p w14:paraId="71DB663A" w14:textId="77777777" w:rsidR="00000000" w:rsidRDefault="00DE7085">
      <w:pPr>
        <w:keepNext/>
        <w:spacing w:before="100" w:beforeAutospacing="1" w:after="100" w:afterAutospacing="1"/>
        <w:divId w:val="62341320"/>
        <w:rPr>
          <w:rFonts w:cs="Arial"/>
          <w:b/>
        </w:rPr>
      </w:pPr>
      <w:r>
        <w:rPr>
          <w:rFonts w:cs="Arial"/>
          <w:b/>
        </w:rPr>
        <w:t>Status:</w:t>
      </w:r>
    </w:p>
    <w:p w14:paraId="08EDC0C6" w14:textId="77777777" w:rsidR="00000000" w:rsidRDefault="00DE7085">
      <w:pPr>
        <w:spacing w:before="100" w:beforeAutospacing="1" w:after="100" w:afterAutospacing="1"/>
        <w:divId w:val="62341320"/>
      </w:pPr>
      <w:r>
        <w:t>Approved.</w:t>
      </w:r>
    </w:p>
    <w:p w14:paraId="24092F98" w14:textId="77777777" w:rsidR="00000000" w:rsidRDefault="00DE7085">
      <w:pPr>
        <w:keepNext/>
        <w:keepLines/>
        <w:pBdr>
          <w:top w:val="single" w:sz="4" w:space="1" w:color="auto"/>
        </w:pBdr>
        <w:spacing w:before="100" w:beforeAutospacing="1" w:after="100" w:afterAutospacing="1"/>
        <w:divId w:val="62341320"/>
      </w:pPr>
      <w:r>
        <w:rPr>
          <w:color w:val="0000FF"/>
        </w:rPr>
        <w:t>TD SP-211336</w:t>
      </w:r>
      <w:r>
        <w:t xml:space="preserve"> </w:t>
      </w:r>
      <w:r>
        <w:t>(WID NEW) WID New: Edge Extensions to 5GMS Stage 3 [WI Code: 5GMS_EDGE_3; UID: 940009]. (Source: SA WG4).</w:t>
      </w:r>
      <w:r>
        <w:br/>
      </w:r>
      <w:r>
        <w:rPr>
          <w:b/>
        </w:rPr>
        <w:t>Document for:</w:t>
      </w:r>
      <w:r>
        <w:t xml:space="preserve"> Approval.</w:t>
      </w:r>
      <w:r>
        <w:br/>
      </w:r>
      <w:r>
        <w:rPr>
          <w:b/>
        </w:rPr>
        <w:t>Abstract:</w:t>
      </w:r>
      <w:r>
        <w:t xml:space="preserve"> Objective: The work item has the following objectives: 1. Extend the M1 interface and APIs to support the provisioni</w:t>
      </w:r>
      <w:r>
        <w:t>ng of edge resources for media services 2. Enhance the M5 interface and APIs to support the configuration, discovery, QoS support, tracking, and relocation of edge processing resources 3. Define the 5GMS AF and 5GMS AS application context and the correspon</w:t>
      </w:r>
      <w:r>
        <w:t>ding transfer procedures 4. Any other related stage 3 enablers for edge media processing.</w:t>
      </w:r>
    </w:p>
    <w:p w14:paraId="0F738E86" w14:textId="77777777" w:rsidR="00000000" w:rsidRDefault="00DE7085">
      <w:pPr>
        <w:keepNext/>
        <w:spacing w:before="100" w:beforeAutospacing="1" w:after="100" w:afterAutospacing="1"/>
        <w:divId w:val="62341320"/>
        <w:rPr>
          <w:rFonts w:cs="Arial"/>
          <w:b/>
        </w:rPr>
      </w:pPr>
      <w:r>
        <w:rPr>
          <w:rFonts w:cs="Arial"/>
          <w:b/>
        </w:rPr>
        <w:t>Comment:</w:t>
      </w:r>
    </w:p>
    <w:p w14:paraId="5F2F55E9" w14:textId="77777777" w:rsidR="00000000" w:rsidRDefault="00DE7085">
      <w:pPr>
        <w:spacing w:before="100" w:beforeAutospacing="1" w:after="100" w:afterAutospacing="1"/>
        <w:divId w:val="62341320"/>
      </w:pPr>
      <w:r>
        <w:t>For Block Approval. CC#4: Block Approved.</w:t>
      </w:r>
    </w:p>
    <w:p w14:paraId="35FFC46E" w14:textId="77777777" w:rsidR="00000000" w:rsidRDefault="00DE7085">
      <w:pPr>
        <w:keepNext/>
        <w:spacing w:before="100" w:beforeAutospacing="1" w:after="100" w:afterAutospacing="1"/>
        <w:divId w:val="62341320"/>
        <w:rPr>
          <w:rFonts w:cs="Arial"/>
          <w:b/>
        </w:rPr>
      </w:pPr>
      <w:r>
        <w:rPr>
          <w:rFonts w:cs="Arial"/>
          <w:b/>
        </w:rPr>
        <w:t>Discussion and conclusion:</w:t>
      </w:r>
    </w:p>
    <w:p w14:paraId="301F824F" w14:textId="77777777" w:rsidR="00000000" w:rsidRDefault="00DE7085">
      <w:pPr>
        <w:spacing w:before="100" w:beforeAutospacing="1" w:after="100" w:afterAutospacing="1"/>
        <w:divId w:val="62341320"/>
      </w:pPr>
      <w:r>
        <w:t>-</w:t>
      </w:r>
    </w:p>
    <w:p w14:paraId="43D6DC14" w14:textId="77777777" w:rsidR="00000000" w:rsidRDefault="00DE7085">
      <w:pPr>
        <w:keepNext/>
        <w:spacing w:before="100" w:beforeAutospacing="1" w:after="100" w:afterAutospacing="1"/>
        <w:divId w:val="62341320"/>
        <w:rPr>
          <w:rFonts w:cs="Arial"/>
          <w:b/>
        </w:rPr>
      </w:pPr>
      <w:r>
        <w:rPr>
          <w:rFonts w:cs="Arial"/>
          <w:b/>
        </w:rPr>
        <w:t>Status:</w:t>
      </w:r>
    </w:p>
    <w:p w14:paraId="24C5BAC4" w14:textId="77777777" w:rsidR="00000000" w:rsidRDefault="00DE7085">
      <w:pPr>
        <w:spacing w:before="100" w:beforeAutospacing="1" w:after="100" w:afterAutospacing="1"/>
        <w:divId w:val="62341320"/>
      </w:pPr>
      <w:r>
        <w:t>Approved.</w:t>
      </w:r>
    </w:p>
    <w:p w14:paraId="509AC054"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SP-211358</w:t>
      </w:r>
      <w:r>
        <w:t xml:space="preserve"> (WID NEW) New WID on Security aspects of Non-Seamless W</w:t>
      </w:r>
      <w:r>
        <w:t>LAN offload in 5GS. (Source: SA WG3).</w:t>
      </w:r>
      <w:r>
        <w:br/>
      </w:r>
      <w:r>
        <w:rPr>
          <w:b/>
        </w:rPr>
        <w:t>Document for:</w:t>
      </w:r>
      <w:r>
        <w:t xml:space="preserve"> Approval.</w:t>
      </w:r>
      <w:r>
        <w:br/>
      </w:r>
      <w:r>
        <w:rPr>
          <w:b/>
        </w:rPr>
        <w:t>Abstract:</w:t>
      </w:r>
      <w:r>
        <w:t xml:space="preserve"> Objective: To specify support for Non-seamless WLAN Offload (NSWO) in 5GS as per the conclusions in TR 33.881.</w:t>
      </w:r>
    </w:p>
    <w:p w14:paraId="5BD12929" w14:textId="77777777" w:rsidR="00000000" w:rsidRDefault="00DE7085">
      <w:pPr>
        <w:keepNext/>
        <w:spacing w:before="100" w:beforeAutospacing="1" w:after="100" w:afterAutospacing="1"/>
        <w:divId w:val="62341320"/>
        <w:rPr>
          <w:rFonts w:cs="Arial"/>
          <w:b/>
        </w:rPr>
      </w:pPr>
      <w:r>
        <w:rPr>
          <w:rFonts w:cs="Arial"/>
          <w:b/>
        </w:rPr>
        <w:t>Comment:</w:t>
      </w:r>
    </w:p>
    <w:p w14:paraId="0224F126" w14:textId="77777777" w:rsidR="00000000" w:rsidRDefault="00DE7085">
      <w:pPr>
        <w:spacing w:before="100" w:beforeAutospacing="1" w:after="100" w:afterAutospacing="1"/>
        <w:divId w:val="62341320"/>
      </w:pPr>
      <w:r>
        <w:t>For Block Approval. CC#4: Block Approved.</w:t>
      </w:r>
    </w:p>
    <w:p w14:paraId="5E43FDD1" w14:textId="77777777" w:rsidR="00000000" w:rsidRDefault="00DE7085">
      <w:pPr>
        <w:keepNext/>
        <w:spacing w:before="100" w:beforeAutospacing="1" w:after="100" w:afterAutospacing="1"/>
        <w:divId w:val="62341320"/>
        <w:rPr>
          <w:rFonts w:cs="Arial"/>
          <w:b/>
        </w:rPr>
      </w:pPr>
      <w:r>
        <w:rPr>
          <w:rFonts w:cs="Arial"/>
          <w:b/>
        </w:rPr>
        <w:t>Discussion and conclus</w:t>
      </w:r>
      <w:r>
        <w:rPr>
          <w:rFonts w:cs="Arial"/>
          <w:b/>
        </w:rPr>
        <w:t>ion:</w:t>
      </w:r>
    </w:p>
    <w:p w14:paraId="716D31E9" w14:textId="77777777" w:rsidR="00000000" w:rsidRDefault="00DE7085">
      <w:pPr>
        <w:spacing w:before="100" w:beforeAutospacing="1" w:after="100" w:afterAutospacing="1"/>
        <w:divId w:val="62341320"/>
      </w:pPr>
      <w:r>
        <w:t>-</w:t>
      </w:r>
    </w:p>
    <w:p w14:paraId="0520B993" w14:textId="77777777" w:rsidR="00000000" w:rsidRDefault="00DE7085">
      <w:pPr>
        <w:keepNext/>
        <w:spacing w:before="100" w:beforeAutospacing="1" w:after="100" w:afterAutospacing="1"/>
        <w:divId w:val="62341320"/>
        <w:rPr>
          <w:rFonts w:cs="Arial"/>
          <w:b/>
        </w:rPr>
      </w:pPr>
      <w:r>
        <w:rPr>
          <w:rFonts w:cs="Arial"/>
          <w:b/>
        </w:rPr>
        <w:t>Status:</w:t>
      </w:r>
    </w:p>
    <w:p w14:paraId="537BEEAE" w14:textId="77777777" w:rsidR="00000000" w:rsidRDefault="00DE7085">
      <w:pPr>
        <w:spacing w:before="100" w:beforeAutospacing="1" w:after="100" w:afterAutospacing="1"/>
        <w:divId w:val="62341320"/>
      </w:pPr>
      <w:r>
        <w:t>Approved.</w:t>
      </w:r>
    </w:p>
    <w:p w14:paraId="54805E7A" w14:textId="77777777" w:rsidR="00000000" w:rsidRDefault="00DE7085">
      <w:pPr>
        <w:keepNext/>
        <w:keepLines/>
        <w:pBdr>
          <w:top w:val="single" w:sz="4" w:space="1" w:color="auto"/>
        </w:pBdr>
        <w:spacing w:before="100" w:beforeAutospacing="1" w:after="100" w:afterAutospacing="1"/>
        <w:divId w:val="62341320"/>
      </w:pPr>
      <w:r>
        <w:rPr>
          <w:color w:val="0000FF"/>
        </w:rPr>
        <w:t>TD SP-211359</w:t>
      </w:r>
      <w:r>
        <w:t xml:space="preserve"> (CR PACK) Rel-17 CR on Security aspects of Non-Seamless WLAN offload in 5GS. (Source: SA WG3).</w:t>
      </w:r>
      <w:r>
        <w:br/>
      </w:r>
      <w:r>
        <w:rPr>
          <w:b/>
        </w:rPr>
        <w:t>Document for:</w:t>
      </w:r>
      <w:r>
        <w:t xml:space="preserve"> Approval.</w:t>
      </w:r>
      <w:r>
        <w:br/>
      </w:r>
      <w:r>
        <w:rPr>
          <w:b/>
        </w:rPr>
        <w:t>Abstract:</w:t>
      </w:r>
      <w:r>
        <w:t xml:space="preserve"> 33.501 CR1202R1.</w:t>
      </w:r>
    </w:p>
    <w:p w14:paraId="5BB56348" w14:textId="77777777" w:rsidR="00000000" w:rsidRDefault="00DE7085">
      <w:pPr>
        <w:keepNext/>
        <w:spacing w:before="100" w:beforeAutospacing="1" w:after="100" w:afterAutospacing="1"/>
        <w:divId w:val="62341320"/>
        <w:rPr>
          <w:rFonts w:cs="Arial"/>
          <w:b/>
        </w:rPr>
      </w:pPr>
      <w:r>
        <w:rPr>
          <w:rFonts w:cs="Arial"/>
          <w:b/>
        </w:rPr>
        <w:t>Comment:</w:t>
      </w:r>
    </w:p>
    <w:p w14:paraId="58AEAFC0" w14:textId="77777777" w:rsidR="00000000" w:rsidRDefault="00DE7085">
      <w:pPr>
        <w:spacing w:before="100" w:beforeAutospacing="1" w:after="100" w:afterAutospacing="1"/>
        <w:divId w:val="62341320"/>
      </w:pPr>
      <w:r>
        <w:t>For Block Approval. CC#4: Block Approved.</w:t>
      </w:r>
    </w:p>
    <w:p w14:paraId="4099367C" w14:textId="77777777" w:rsidR="00000000" w:rsidRDefault="00DE7085">
      <w:pPr>
        <w:keepNext/>
        <w:spacing w:before="100" w:beforeAutospacing="1" w:after="100" w:afterAutospacing="1"/>
        <w:divId w:val="62341320"/>
        <w:rPr>
          <w:rFonts w:cs="Arial"/>
          <w:b/>
        </w:rPr>
      </w:pPr>
      <w:r>
        <w:rPr>
          <w:rFonts w:cs="Arial"/>
          <w:b/>
        </w:rPr>
        <w:t>Discussion and conclu</w:t>
      </w:r>
      <w:r>
        <w:rPr>
          <w:rFonts w:cs="Arial"/>
          <w:b/>
        </w:rPr>
        <w:t>sion:</w:t>
      </w:r>
    </w:p>
    <w:p w14:paraId="50CC15CD" w14:textId="77777777" w:rsidR="00000000" w:rsidRDefault="00DE7085">
      <w:pPr>
        <w:spacing w:before="100" w:beforeAutospacing="1" w:after="100" w:afterAutospacing="1"/>
        <w:divId w:val="62341320"/>
      </w:pPr>
      <w:r>
        <w:t>-</w:t>
      </w:r>
    </w:p>
    <w:p w14:paraId="406D42BF" w14:textId="77777777" w:rsidR="00000000" w:rsidRDefault="00DE7085">
      <w:pPr>
        <w:keepNext/>
        <w:spacing w:before="100" w:beforeAutospacing="1" w:after="100" w:afterAutospacing="1"/>
        <w:divId w:val="62341320"/>
        <w:rPr>
          <w:rFonts w:cs="Arial"/>
          <w:b/>
        </w:rPr>
      </w:pPr>
      <w:r>
        <w:rPr>
          <w:rFonts w:cs="Arial"/>
          <w:b/>
        </w:rPr>
        <w:t>Status:</w:t>
      </w:r>
    </w:p>
    <w:p w14:paraId="3AA67B18" w14:textId="77777777" w:rsidR="00000000" w:rsidRDefault="00DE7085">
      <w:pPr>
        <w:spacing w:before="100" w:beforeAutospacing="1" w:after="100" w:afterAutospacing="1"/>
        <w:divId w:val="62341320"/>
      </w:pPr>
      <w:r>
        <w:t>Approved.</w:t>
      </w:r>
    </w:p>
    <w:p w14:paraId="1FCD1C2A" w14:textId="77777777" w:rsidR="00000000" w:rsidRDefault="00DE7085">
      <w:pPr>
        <w:keepNext/>
        <w:keepLines/>
        <w:pBdr>
          <w:top w:val="single" w:sz="4" w:space="1" w:color="auto"/>
        </w:pBdr>
        <w:spacing w:before="100" w:beforeAutospacing="1" w:after="100" w:afterAutospacing="1"/>
        <w:divId w:val="62341320"/>
      </w:pPr>
      <w:r>
        <w:rPr>
          <w:color w:val="0000FF"/>
        </w:rPr>
        <w:t>TD SP-211360</w:t>
      </w:r>
      <w:r>
        <w:t xml:space="preserve"> (WID NEW) New WID on Authentication enhancements in 5GS. (Source: SA WG3).</w:t>
      </w:r>
      <w:r>
        <w:br/>
      </w:r>
      <w:r>
        <w:rPr>
          <w:b/>
        </w:rPr>
        <w:t>Document for:</w:t>
      </w:r>
      <w:r>
        <w:t xml:space="preserve"> Approval.</w:t>
      </w:r>
      <w:r>
        <w:br/>
      </w:r>
      <w:r>
        <w:rPr>
          <w:b/>
        </w:rPr>
        <w:t>Abstract:</w:t>
      </w:r>
      <w:r>
        <w:t xml:space="preserve"> </w:t>
      </w:r>
      <w:r>
        <w:t>Objective: The objective of the work item is the specification of necessary network as well as UE behaviour for addressing the concluded key issues. More specifically the following changes are expected to be specified as a result of this work item: - Infor</w:t>
      </w:r>
      <w:r>
        <w:t>mative changes to the USIM and the home network function UDM with respect to the AKA algorithm.</w:t>
      </w:r>
    </w:p>
    <w:p w14:paraId="1ABE45EF" w14:textId="77777777" w:rsidR="00000000" w:rsidRDefault="00DE7085">
      <w:pPr>
        <w:keepNext/>
        <w:spacing w:before="100" w:beforeAutospacing="1" w:after="100" w:afterAutospacing="1"/>
        <w:divId w:val="62341320"/>
        <w:rPr>
          <w:rFonts w:cs="Arial"/>
          <w:b/>
        </w:rPr>
      </w:pPr>
      <w:r>
        <w:rPr>
          <w:rFonts w:cs="Arial"/>
          <w:b/>
        </w:rPr>
        <w:t>Comment:</w:t>
      </w:r>
    </w:p>
    <w:p w14:paraId="108DB107" w14:textId="77777777" w:rsidR="00000000" w:rsidRDefault="00DE7085">
      <w:pPr>
        <w:spacing w:before="100" w:beforeAutospacing="1" w:after="100" w:afterAutospacing="1"/>
        <w:divId w:val="62341320"/>
      </w:pPr>
      <w:r>
        <w:t>For Block Approval. CC#4: Block Approved.</w:t>
      </w:r>
    </w:p>
    <w:p w14:paraId="26CD0CCC" w14:textId="77777777" w:rsidR="00000000" w:rsidRDefault="00DE7085">
      <w:pPr>
        <w:keepNext/>
        <w:spacing w:before="100" w:beforeAutospacing="1" w:after="100" w:afterAutospacing="1"/>
        <w:divId w:val="62341320"/>
        <w:rPr>
          <w:rFonts w:cs="Arial"/>
          <w:b/>
        </w:rPr>
      </w:pPr>
      <w:r>
        <w:rPr>
          <w:rFonts w:cs="Arial"/>
          <w:b/>
        </w:rPr>
        <w:t>Discussion and conclusion:</w:t>
      </w:r>
    </w:p>
    <w:p w14:paraId="2370AAE1" w14:textId="77777777" w:rsidR="00000000" w:rsidRDefault="00DE7085">
      <w:pPr>
        <w:spacing w:before="100" w:beforeAutospacing="1" w:after="100" w:afterAutospacing="1"/>
        <w:divId w:val="62341320"/>
      </w:pPr>
      <w:r>
        <w:t>-</w:t>
      </w:r>
    </w:p>
    <w:p w14:paraId="34583921" w14:textId="77777777" w:rsidR="00000000" w:rsidRDefault="00DE7085">
      <w:pPr>
        <w:keepNext/>
        <w:spacing w:before="100" w:beforeAutospacing="1" w:after="100" w:afterAutospacing="1"/>
        <w:divId w:val="62341320"/>
        <w:rPr>
          <w:rFonts w:cs="Arial"/>
          <w:b/>
        </w:rPr>
      </w:pPr>
      <w:r>
        <w:rPr>
          <w:rFonts w:cs="Arial"/>
          <w:b/>
        </w:rPr>
        <w:t>Status:</w:t>
      </w:r>
    </w:p>
    <w:p w14:paraId="37947417" w14:textId="77777777" w:rsidR="00000000" w:rsidRDefault="00DE7085">
      <w:pPr>
        <w:spacing w:before="100" w:beforeAutospacing="1" w:after="100" w:afterAutospacing="1"/>
        <w:divId w:val="62341320"/>
      </w:pPr>
      <w:r>
        <w:t>Approved.</w:t>
      </w:r>
    </w:p>
    <w:p w14:paraId="55366CAC"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SP-211361</w:t>
      </w:r>
      <w:r>
        <w:t xml:space="preserve"> (WID NEW) New WID on enhanced security for Phase </w:t>
      </w:r>
      <w:r>
        <w:t>2 network slicing. (Source: SA WG3).</w:t>
      </w:r>
      <w:r>
        <w:br/>
      </w:r>
      <w:r>
        <w:rPr>
          <w:b/>
        </w:rPr>
        <w:t>Document for:</w:t>
      </w:r>
      <w:r>
        <w:t xml:space="preserve"> Approval.</w:t>
      </w:r>
      <w:r>
        <w:br/>
      </w:r>
      <w:r>
        <w:rPr>
          <w:b/>
        </w:rPr>
        <w:t>Abstract:</w:t>
      </w:r>
      <w:r>
        <w:t xml:space="preserve"> Objective: The objective of this work item is to specify security requirements and enhancements to address the security risks or privacy concerns as agreed and documented in TR33.874. S</w:t>
      </w:r>
      <w:r>
        <w:t>pecifically, - Define security enhancements and security services to allow only authenticated and authorized AFs to access network slice information in 3GPP systems.</w:t>
      </w:r>
    </w:p>
    <w:p w14:paraId="23F3E5EB" w14:textId="77777777" w:rsidR="00000000" w:rsidRDefault="00DE7085">
      <w:pPr>
        <w:keepNext/>
        <w:spacing w:before="100" w:beforeAutospacing="1" w:after="100" w:afterAutospacing="1"/>
        <w:divId w:val="62341320"/>
        <w:rPr>
          <w:rFonts w:cs="Arial"/>
          <w:b/>
        </w:rPr>
      </w:pPr>
      <w:r>
        <w:rPr>
          <w:rFonts w:cs="Arial"/>
          <w:b/>
        </w:rPr>
        <w:t>Comment:</w:t>
      </w:r>
    </w:p>
    <w:p w14:paraId="5EC81D45" w14:textId="77777777" w:rsidR="00000000" w:rsidRDefault="00DE7085">
      <w:pPr>
        <w:spacing w:before="100" w:beforeAutospacing="1" w:after="100" w:afterAutospacing="1"/>
        <w:divId w:val="62341320"/>
      </w:pPr>
      <w:r>
        <w:t>For Block Approval. CC#4: Block Approved.</w:t>
      </w:r>
    </w:p>
    <w:p w14:paraId="3E17C30C" w14:textId="77777777" w:rsidR="00000000" w:rsidRDefault="00DE7085">
      <w:pPr>
        <w:keepNext/>
        <w:spacing w:before="100" w:beforeAutospacing="1" w:after="100" w:afterAutospacing="1"/>
        <w:divId w:val="62341320"/>
        <w:rPr>
          <w:rFonts w:cs="Arial"/>
          <w:b/>
        </w:rPr>
      </w:pPr>
      <w:r>
        <w:rPr>
          <w:rFonts w:cs="Arial"/>
          <w:b/>
        </w:rPr>
        <w:t>Discussion and conclusion:</w:t>
      </w:r>
    </w:p>
    <w:p w14:paraId="30A27B2D" w14:textId="77777777" w:rsidR="00000000" w:rsidRDefault="00DE7085">
      <w:pPr>
        <w:spacing w:before="100" w:beforeAutospacing="1" w:after="100" w:afterAutospacing="1"/>
        <w:divId w:val="62341320"/>
      </w:pPr>
      <w:r>
        <w:t>-</w:t>
      </w:r>
    </w:p>
    <w:p w14:paraId="645C42B0" w14:textId="77777777" w:rsidR="00000000" w:rsidRDefault="00DE7085">
      <w:pPr>
        <w:keepNext/>
        <w:spacing w:before="100" w:beforeAutospacing="1" w:after="100" w:afterAutospacing="1"/>
        <w:divId w:val="62341320"/>
        <w:rPr>
          <w:rFonts w:cs="Arial"/>
          <w:b/>
        </w:rPr>
      </w:pPr>
      <w:r>
        <w:rPr>
          <w:rFonts w:cs="Arial"/>
          <w:b/>
        </w:rPr>
        <w:t>Status:</w:t>
      </w:r>
    </w:p>
    <w:p w14:paraId="427755DE" w14:textId="77777777" w:rsidR="00000000" w:rsidRDefault="00DE7085">
      <w:pPr>
        <w:spacing w:before="100" w:beforeAutospacing="1" w:after="100" w:afterAutospacing="1"/>
        <w:divId w:val="62341320"/>
      </w:pPr>
      <w:r>
        <w:t>Ap</w:t>
      </w:r>
      <w:r>
        <w:t>proved.</w:t>
      </w:r>
    </w:p>
    <w:p w14:paraId="7726101E" w14:textId="77777777" w:rsidR="00000000" w:rsidRDefault="00DE7085">
      <w:pPr>
        <w:keepNext/>
        <w:keepLines/>
        <w:pBdr>
          <w:top w:val="single" w:sz="4" w:space="1" w:color="auto"/>
        </w:pBdr>
        <w:spacing w:before="100" w:beforeAutospacing="1" w:after="100" w:afterAutospacing="1"/>
        <w:divId w:val="62341320"/>
      </w:pPr>
      <w:r>
        <w:rPr>
          <w:color w:val="0000FF"/>
        </w:rPr>
        <w:t>TD SP-211366</w:t>
      </w:r>
      <w:r>
        <w:t xml:space="preserve"> (WID NEW) New WID on Security enhancement of SEAL. (Source: SA WG3).</w:t>
      </w:r>
      <w:r>
        <w:br/>
      </w:r>
      <w:r>
        <w:rPr>
          <w:b/>
        </w:rPr>
        <w:t>Document for:</w:t>
      </w:r>
      <w:r>
        <w:t xml:space="preserve"> Approval.</w:t>
      </w:r>
      <w:r>
        <w:br/>
      </w:r>
      <w:r>
        <w:rPr>
          <w:b/>
        </w:rPr>
        <w:t>Abstract:</w:t>
      </w:r>
      <w:r>
        <w:t xml:space="preserve"> Objective: This work item will address the SA WG3 normative security work for the SEAL architecture based on the output of SA WG6 as</w:t>
      </w:r>
      <w:r>
        <w:t xml:space="preserve"> specified in TS 23.434, as follows: - Transport security for the newly defined LWP-x reference points when CoAP is used to support constrained devices. - Protocol to provide end-to-end security for CoAP messages at the application layer. - Updating the ex</w:t>
      </w:r>
      <w:r>
        <w:t>isting user authentication and authorization procedure (as defined in TS 33.434) further to support end-to-end security for CoAP messages.</w:t>
      </w:r>
    </w:p>
    <w:p w14:paraId="0A455360" w14:textId="77777777" w:rsidR="00000000" w:rsidRDefault="00DE7085">
      <w:pPr>
        <w:keepNext/>
        <w:spacing w:before="100" w:beforeAutospacing="1" w:after="100" w:afterAutospacing="1"/>
        <w:divId w:val="62341320"/>
        <w:rPr>
          <w:rFonts w:cs="Arial"/>
          <w:b/>
        </w:rPr>
      </w:pPr>
      <w:r>
        <w:rPr>
          <w:rFonts w:cs="Arial"/>
          <w:b/>
        </w:rPr>
        <w:t>Comment:</w:t>
      </w:r>
    </w:p>
    <w:p w14:paraId="209C42BF" w14:textId="77777777" w:rsidR="00000000" w:rsidRDefault="00DE7085">
      <w:pPr>
        <w:spacing w:before="100" w:beforeAutospacing="1" w:after="100" w:afterAutospacing="1"/>
        <w:divId w:val="62341320"/>
      </w:pPr>
      <w:r>
        <w:t>For Block Approval. CC#4: Block Approved.</w:t>
      </w:r>
    </w:p>
    <w:p w14:paraId="25B96E0F" w14:textId="77777777" w:rsidR="00000000" w:rsidRDefault="00DE7085">
      <w:pPr>
        <w:keepNext/>
        <w:spacing w:before="100" w:beforeAutospacing="1" w:after="100" w:afterAutospacing="1"/>
        <w:divId w:val="62341320"/>
        <w:rPr>
          <w:rFonts w:cs="Arial"/>
          <w:b/>
        </w:rPr>
      </w:pPr>
      <w:r>
        <w:rPr>
          <w:rFonts w:cs="Arial"/>
          <w:b/>
        </w:rPr>
        <w:t>Discussion and conclusion:</w:t>
      </w:r>
    </w:p>
    <w:p w14:paraId="55BFF2AA" w14:textId="77777777" w:rsidR="00000000" w:rsidRDefault="00DE7085">
      <w:pPr>
        <w:spacing w:before="100" w:beforeAutospacing="1" w:after="100" w:afterAutospacing="1"/>
        <w:divId w:val="62341320"/>
      </w:pPr>
      <w:r>
        <w:t>-</w:t>
      </w:r>
    </w:p>
    <w:p w14:paraId="3FCD4CF5" w14:textId="77777777" w:rsidR="00000000" w:rsidRDefault="00DE7085">
      <w:pPr>
        <w:keepNext/>
        <w:spacing w:before="100" w:beforeAutospacing="1" w:after="100" w:afterAutospacing="1"/>
        <w:divId w:val="62341320"/>
        <w:rPr>
          <w:rFonts w:cs="Arial"/>
          <w:b/>
        </w:rPr>
      </w:pPr>
      <w:r>
        <w:rPr>
          <w:rFonts w:cs="Arial"/>
          <w:b/>
        </w:rPr>
        <w:t>Status:</w:t>
      </w:r>
    </w:p>
    <w:p w14:paraId="420E2DBE" w14:textId="77777777" w:rsidR="00000000" w:rsidRDefault="00DE7085">
      <w:pPr>
        <w:spacing w:before="100" w:beforeAutospacing="1" w:after="100" w:afterAutospacing="1"/>
        <w:divId w:val="62341320"/>
      </w:pPr>
      <w:r>
        <w:t>Approved.</w:t>
      </w:r>
    </w:p>
    <w:p w14:paraId="34FDAA97" w14:textId="77777777" w:rsidR="00000000" w:rsidRDefault="00DE7085">
      <w:pPr>
        <w:keepNext/>
        <w:keepLines/>
        <w:pBdr>
          <w:top w:val="single" w:sz="4" w:space="1" w:color="auto"/>
        </w:pBdr>
        <w:spacing w:before="100" w:beforeAutospacing="1" w:after="100" w:afterAutospacing="1"/>
        <w:divId w:val="62341320"/>
      </w:pPr>
      <w:r>
        <w:rPr>
          <w:color w:val="0000FF"/>
        </w:rPr>
        <w:t>TD </w:t>
      </w:r>
      <w:r>
        <w:rPr>
          <w:color w:val="0000FF"/>
        </w:rPr>
        <w:t>SP-211367</w:t>
      </w:r>
      <w:r>
        <w:t xml:space="preserve"> (CR PACK) Rel-17 CR on Security enhancement for SEAL. (Source: SA WG3).</w:t>
      </w:r>
      <w:r>
        <w:br/>
      </w:r>
      <w:r>
        <w:rPr>
          <w:b/>
        </w:rPr>
        <w:t>Document for:</w:t>
      </w:r>
      <w:r>
        <w:t xml:space="preserve"> Approval.</w:t>
      </w:r>
      <w:r>
        <w:br/>
      </w:r>
      <w:r>
        <w:rPr>
          <w:b/>
        </w:rPr>
        <w:t>Abstract:</w:t>
      </w:r>
      <w:r>
        <w:t xml:space="preserve"> 33.434 CR0004R1.</w:t>
      </w:r>
    </w:p>
    <w:p w14:paraId="02863129" w14:textId="77777777" w:rsidR="00000000" w:rsidRDefault="00DE7085">
      <w:pPr>
        <w:keepNext/>
        <w:spacing w:before="100" w:beforeAutospacing="1" w:after="100" w:afterAutospacing="1"/>
        <w:divId w:val="62341320"/>
        <w:rPr>
          <w:rFonts w:cs="Arial"/>
          <w:b/>
        </w:rPr>
      </w:pPr>
      <w:r>
        <w:rPr>
          <w:rFonts w:cs="Arial"/>
          <w:b/>
        </w:rPr>
        <w:t>Comment:</w:t>
      </w:r>
    </w:p>
    <w:p w14:paraId="71189E40" w14:textId="77777777" w:rsidR="00000000" w:rsidRDefault="00DE7085">
      <w:pPr>
        <w:spacing w:before="100" w:beforeAutospacing="1" w:after="100" w:afterAutospacing="1"/>
        <w:divId w:val="62341320"/>
      </w:pPr>
      <w:r>
        <w:t>For Block Approval. CC#4: Block Approved.</w:t>
      </w:r>
    </w:p>
    <w:p w14:paraId="587BEB78" w14:textId="77777777" w:rsidR="00000000" w:rsidRDefault="00DE7085">
      <w:pPr>
        <w:keepNext/>
        <w:spacing w:before="100" w:beforeAutospacing="1" w:after="100" w:afterAutospacing="1"/>
        <w:divId w:val="62341320"/>
        <w:rPr>
          <w:rFonts w:cs="Arial"/>
          <w:b/>
        </w:rPr>
      </w:pPr>
      <w:r>
        <w:rPr>
          <w:rFonts w:cs="Arial"/>
          <w:b/>
        </w:rPr>
        <w:t>Discussion and conclusion:</w:t>
      </w:r>
    </w:p>
    <w:p w14:paraId="250552DB" w14:textId="77777777" w:rsidR="00000000" w:rsidRDefault="00DE7085">
      <w:pPr>
        <w:spacing w:before="100" w:beforeAutospacing="1" w:after="100" w:afterAutospacing="1"/>
        <w:divId w:val="62341320"/>
      </w:pPr>
      <w:r>
        <w:t>-</w:t>
      </w:r>
    </w:p>
    <w:p w14:paraId="5848637D"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6C1D9AA2" w14:textId="77777777" w:rsidR="00000000" w:rsidRDefault="00DE7085">
      <w:pPr>
        <w:spacing w:before="100" w:beforeAutospacing="1" w:after="100" w:afterAutospacing="1"/>
        <w:divId w:val="62341320"/>
      </w:pPr>
      <w:r>
        <w:t>Approved.</w:t>
      </w:r>
    </w:p>
    <w:p w14:paraId="46C22C17" w14:textId="77777777" w:rsidR="00000000" w:rsidRDefault="00DE7085">
      <w:pPr>
        <w:keepNext/>
        <w:keepLines/>
        <w:pBdr>
          <w:top w:val="single" w:sz="4" w:space="1" w:color="auto"/>
        </w:pBdr>
        <w:spacing w:before="100" w:beforeAutospacing="1" w:after="100" w:afterAutospacing="1"/>
        <w:divId w:val="62341320"/>
      </w:pPr>
      <w:r>
        <w:rPr>
          <w:color w:val="0000FF"/>
        </w:rPr>
        <w:t>TD SP-211428</w:t>
      </w:r>
      <w:r>
        <w:t xml:space="preserve"> </w:t>
      </w:r>
      <w:r>
        <w:t>(WID NEW) New WID on Charging aspects of Architecture Enhancement for NR Reduced Capability Devices. (Source: SA WG5).</w:t>
      </w:r>
      <w:r>
        <w:br/>
      </w:r>
      <w:r>
        <w:rPr>
          <w:b/>
        </w:rPr>
        <w:t>Document for:</w:t>
      </w:r>
      <w:r>
        <w:t xml:space="preserve"> Approval.</w:t>
      </w:r>
      <w:r>
        <w:br/>
      </w:r>
      <w:r>
        <w:rPr>
          <w:b/>
        </w:rPr>
        <w:t>Abstract:</w:t>
      </w:r>
      <w:r>
        <w:t xml:space="preserve"> Objective: The objective of this work item is to specify charging enhancements to support NR Reduced Ca</w:t>
      </w:r>
      <w:r>
        <w:t>pability Devices, including: - Specify charging functionality enhancements to support NR RedCap; - Specify corresponding CHF-CDR parameters impacts and potential open API impacts;</w:t>
      </w:r>
    </w:p>
    <w:p w14:paraId="22225648" w14:textId="77777777" w:rsidR="00000000" w:rsidRDefault="00DE7085">
      <w:pPr>
        <w:keepNext/>
        <w:spacing w:before="100" w:beforeAutospacing="1" w:after="100" w:afterAutospacing="1"/>
        <w:divId w:val="62341320"/>
        <w:rPr>
          <w:rFonts w:cs="Arial"/>
          <w:b/>
        </w:rPr>
      </w:pPr>
      <w:r>
        <w:rPr>
          <w:rFonts w:cs="Arial"/>
          <w:b/>
        </w:rPr>
        <w:t>Comment:</w:t>
      </w:r>
    </w:p>
    <w:p w14:paraId="1A54DF86" w14:textId="77777777" w:rsidR="00000000" w:rsidRDefault="00DE7085">
      <w:pPr>
        <w:spacing w:before="100" w:beforeAutospacing="1" w:after="100" w:afterAutospacing="1"/>
        <w:divId w:val="62341320"/>
      </w:pPr>
      <w:r>
        <w:t>For Block Approval. CC#4: Block Approved.</w:t>
      </w:r>
    </w:p>
    <w:p w14:paraId="450FE994" w14:textId="77777777" w:rsidR="00000000" w:rsidRDefault="00DE7085">
      <w:pPr>
        <w:keepNext/>
        <w:spacing w:before="100" w:beforeAutospacing="1" w:after="100" w:afterAutospacing="1"/>
        <w:divId w:val="62341320"/>
        <w:rPr>
          <w:rFonts w:cs="Arial"/>
          <w:b/>
        </w:rPr>
      </w:pPr>
      <w:r>
        <w:rPr>
          <w:rFonts w:cs="Arial"/>
          <w:b/>
        </w:rPr>
        <w:t>Discussion and conclusion</w:t>
      </w:r>
      <w:r>
        <w:rPr>
          <w:rFonts w:cs="Arial"/>
          <w:b/>
        </w:rPr>
        <w:t>:</w:t>
      </w:r>
    </w:p>
    <w:p w14:paraId="0E809AB3" w14:textId="77777777" w:rsidR="00000000" w:rsidRDefault="00DE7085">
      <w:pPr>
        <w:spacing w:before="100" w:beforeAutospacing="1" w:after="100" w:afterAutospacing="1"/>
        <w:divId w:val="62341320"/>
      </w:pPr>
      <w:r>
        <w:t>-</w:t>
      </w:r>
    </w:p>
    <w:p w14:paraId="76BB86E3" w14:textId="77777777" w:rsidR="00000000" w:rsidRDefault="00DE7085">
      <w:pPr>
        <w:keepNext/>
        <w:spacing w:before="100" w:beforeAutospacing="1" w:after="100" w:afterAutospacing="1"/>
        <w:divId w:val="62341320"/>
        <w:rPr>
          <w:rFonts w:cs="Arial"/>
          <w:b/>
        </w:rPr>
      </w:pPr>
      <w:r>
        <w:rPr>
          <w:rFonts w:cs="Arial"/>
          <w:b/>
        </w:rPr>
        <w:t>Status:</w:t>
      </w:r>
    </w:p>
    <w:p w14:paraId="1332A5B5" w14:textId="77777777" w:rsidR="00000000" w:rsidRDefault="00DE7085">
      <w:pPr>
        <w:spacing w:before="100" w:beforeAutospacing="1" w:after="100" w:afterAutospacing="1"/>
        <w:divId w:val="62341320"/>
      </w:pPr>
      <w:r>
        <w:t>Approved.</w:t>
      </w:r>
    </w:p>
    <w:p w14:paraId="190BD252" w14:textId="77777777" w:rsidR="00000000" w:rsidRDefault="00DE7085">
      <w:pPr>
        <w:keepNext/>
        <w:keepLines/>
        <w:pBdr>
          <w:top w:val="single" w:sz="4" w:space="1" w:color="auto"/>
        </w:pBdr>
        <w:spacing w:before="100" w:beforeAutospacing="1" w:after="100" w:afterAutospacing="1"/>
        <w:divId w:val="62341320"/>
      </w:pPr>
      <w:r>
        <w:rPr>
          <w:color w:val="0000FF"/>
        </w:rPr>
        <w:t>TD SP-211429</w:t>
      </w:r>
      <w:r>
        <w:t xml:space="preserve"> (WID NEW) New WID on Charging aspects of Proximity-based Services in 5GS. (Source: SA WG5).</w:t>
      </w:r>
      <w:r>
        <w:br/>
      </w:r>
      <w:r>
        <w:rPr>
          <w:b/>
        </w:rPr>
        <w:t>Document for:</w:t>
      </w:r>
      <w:r>
        <w:t xml:space="preserve"> Approval.</w:t>
      </w:r>
      <w:r>
        <w:br/>
      </w:r>
      <w:r>
        <w:rPr>
          <w:b/>
        </w:rPr>
        <w:t>Abstract:</w:t>
      </w:r>
      <w:r>
        <w:t xml:space="preserve"> Objective: The objective of this work item is to develop specifications on the charging aspects</w:t>
      </w:r>
      <w:r>
        <w:t xml:space="preserve"> for ProSe services in 5G system. Specifically, the areas of work for SA WG5 include: - support of architecture for converged charging for 5G ProSe; - support of ProSe Direct Discovery and Direct Communication, including UE-to-Network Relay; - support of P</w:t>
      </w:r>
      <w:r>
        <w:t>roSe Direct Communication based on QoS flow. This work will be based on - the corresponding conclusions documented in clauses 6.1.6, 6.2.6 and 6.3.6 of TR 32.846; - architecture enhancement for 5G ProSe as specified in TS 23.304.</w:t>
      </w:r>
    </w:p>
    <w:p w14:paraId="759044CA" w14:textId="77777777" w:rsidR="00000000" w:rsidRDefault="00DE7085">
      <w:pPr>
        <w:keepNext/>
        <w:spacing w:before="100" w:beforeAutospacing="1" w:after="100" w:afterAutospacing="1"/>
        <w:divId w:val="62341320"/>
        <w:rPr>
          <w:rFonts w:cs="Arial"/>
          <w:b/>
        </w:rPr>
      </w:pPr>
      <w:r>
        <w:rPr>
          <w:rFonts w:cs="Arial"/>
          <w:b/>
        </w:rPr>
        <w:t>Comment:</w:t>
      </w:r>
    </w:p>
    <w:p w14:paraId="3AABF1A5" w14:textId="77777777" w:rsidR="00000000" w:rsidRDefault="00DE7085">
      <w:pPr>
        <w:spacing w:before="100" w:beforeAutospacing="1" w:after="100" w:afterAutospacing="1"/>
        <w:divId w:val="62341320"/>
      </w:pPr>
      <w:r>
        <w:t>For Block Approva</w:t>
      </w:r>
      <w:r>
        <w:t>l. CC#4: Block Approved.</w:t>
      </w:r>
    </w:p>
    <w:p w14:paraId="71620EF2" w14:textId="77777777" w:rsidR="00000000" w:rsidRDefault="00DE7085">
      <w:pPr>
        <w:keepNext/>
        <w:spacing w:before="100" w:beforeAutospacing="1" w:after="100" w:afterAutospacing="1"/>
        <w:divId w:val="62341320"/>
        <w:rPr>
          <w:rFonts w:cs="Arial"/>
          <w:b/>
        </w:rPr>
      </w:pPr>
      <w:r>
        <w:rPr>
          <w:rFonts w:cs="Arial"/>
          <w:b/>
        </w:rPr>
        <w:t>Discussion and conclusion:</w:t>
      </w:r>
    </w:p>
    <w:p w14:paraId="59E4491B" w14:textId="77777777" w:rsidR="00000000" w:rsidRDefault="00DE7085">
      <w:pPr>
        <w:spacing w:before="100" w:beforeAutospacing="1" w:after="100" w:afterAutospacing="1"/>
        <w:divId w:val="62341320"/>
      </w:pPr>
      <w:r>
        <w:t>-</w:t>
      </w:r>
    </w:p>
    <w:p w14:paraId="25D57FEE" w14:textId="77777777" w:rsidR="00000000" w:rsidRDefault="00DE7085">
      <w:pPr>
        <w:keepNext/>
        <w:spacing w:before="100" w:beforeAutospacing="1" w:after="100" w:afterAutospacing="1"/>
        <w:divId w:val="62341320"/>
        <w:rPr>
          <w:rFonts w:cs="Arial"/>
          <w:b/>
        </w:rPr>
      </w:pPr>
      <w:r>
        <w:rPr>
          <w:rFonts w:cs="Arial"/>
          <w:b/>
        </w:rPr>
        <w:t>e-mail discussion:</w:t>
      </w:r>
    </w:p>
    <w:p w14:paraId="0A998F40" w14:textId="77777777" w:rsidR="00000000" w:rsidRDefault="00DE7085">
      <w:pPr>
        <w:spacing w:before="100" w:beforeAutospacing="1" w:after="100" w:afterAutospacing="1"/>
        <w:divId w:val="62341320"/>
      </w:pPr>
      <w:r>
        <w:t>Gerald (MATRIXX Software) with comment on MCC suggestion to change the WID acronym.</w:t>
      </w:r>
    </w:p>
    <w:p w14:paraId="40195029" w14:textId="77777777" w:rsidR="00000000" w:rsidRDefault="00DE7085">
      <w:pPr>
        <w:keepNext/>
        <w:spacing w:before="100" w:beforeAutospacing="1" w:after="100" w:afterAutospacing="1"/>
        <w:divId w:val="62341320"/>
        <w:rPr>
          <w:rFonts w:cs="Arial"/>
          <w:b/>
        </w:rPr>
      </w:pPr>
      <w:r>
        <w:rPr>
          <w:rFonts w:cs="Arial"/>
          <w:b/>
        </w:rPr>
        <w:t>Status:</w:t>
      </w:r>
    </w:p>
    <w:p w14:paraId="2624FA6E" w14:textId="77777777" w:rsidR="00000000" w:rsidRDefault="00DE7085">
      <w:pPr>
        <w:spacing w:before="100" w:beforeAutospacing="1" w:after="100" w:afterAutospacing="1"/>
        <w:divId w:val="62341320"/>
      </w:pPr>
      <w:r>
        <w:t>Approved.</w:t>
      </w:r>
    </w:p>
    <w:p w14:paraId="73A81703"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SP-211430</w:t>
      </w:r>
      <w:r>
        <w:t xml:space="preserve"> (WID NEW) New WID on Charging Aspects of 5G LAN VN Group. (Source: S</w:t>
      </w:r>
      <w:r>
        <w:t>A WG5).</w:t>
      </w:r>
      <w:r>
        <w:br/>
      </w:r>
      <w:r>
        <w:rPr>
          <w:b/>
        </w:rPr>
        <w:t>Document for:</w:t>
      </w:r>
      <w:r>
        <w:t xml:space="preserve"> Approval.</w:t>
      </w:r>
      <w:r>
        <w:br/>
      </w:r>
      <w:r>
        <w:rPr>
          <w:b/>
        </w:rPr>
        <w:t>Abstract:</w:t>
      </w:r>
      <w:r>
        <w:t xml:space="preserve"> Objective: The objective of the work item is to: - Specify the charging requirements, service operations, parameters for 5G LAN VN group service charging. - Specify the corresponding Open API and ASN.1 for 5G LAN V</w:t>
      </w:r>
      <w:r>
        <w:t>N group service charging.</w:t>
      </w:r>
    </w:p>
    <w:p w14:paraId="1287D21E" w14:textId="77777777" w:rsidR="00000000" w:rsidRDefault="00DE7085">
      <w:pPr>
        <w:keepNext/>
        <w:spacing w:before="100" w:beforeAutospacing="1" w:after="100" w:afterAutospacing="1"/>
        <w:divId w:val="62341320"/>
        <w:rPr>
          <w:rFonts w:cs="Arial"/>
          <w:b/>
        </w:rPr>
      </w:pPr>
      <w:r>
        <w:rPr>
          <w:rFonts w:cs="Arial"/>
          <w:b/>
        </w:rPr>
        <w:t>Comment:</w:t>
      </w:r>
    </w:p>
    <w:p w14:paraId="7F947E78" w14:textId="77777777" w:rsidR="00000000" w:rsidRDefault="00DE7085">
      <w:pPr>
        <w:spacing w:before="100" w:beforeAutospacing="1" w:after="100" w:afterAutospacing="1"/>
        <w:divId w:val="62341320"/>
      </w:pPr>
      <w:r>
        <w:t>For Block Approval. CC#4: Block Approved.</w:t>
      </w:r>
    </w:p>
    <w:p w14:paraId="7EC4BCEC" w14:textId="77777777" w:rsidR="00000000" w:rsidRDefault="00DE7085">
      <w:pPr>
        <w:keepNext/>
        <w:spacing w:before="100" w:beforeAutospacing="1" w:after="100" w:afterAutospacing="1"/>
        <w:divId w:val="62341320"/>
        <w:rPr>
          <w:rFonts w:cs="Arial"/>
          <w:b/>
        </w:rPr>
      </w:pPr>
      <w:r>
        <w:rPr>
          <w:rFonts w:cs="Arial"/>
          <w:b/>
        </w:rPr>
        <w:t>Discussion and conclusion:</w:t>
      </w:r>
    </w:p>
    <w:p w14:paraId="5C90A956" w14:textId="77777777" w:rsidR="00000000" w:rsidRDefault="00DE7085">
      <w:pPr>
        <w:spacing w:before="100" w:beforeAutospacing="1" w:after="100" w:afterAutospacing="1"/>
        <w:divId w:val="62341320"/>
      </w:pPr>
      <w:r>
        <w:t>-</w:t>
      </w:r>
    </w:p>
    <w:p w14:paraId="34BD2EF8" w14:textId="77777777" w:rsidR="00000000" w:rsidRDefault="00DE7085">
      <w:pPr>
        <w:keepNext/>
        <w:spacing w:before="100" w:beforeAutospacing="1" w:after="100" w:afterAutospacing="1"/>
        <w:divId w:val="62341320"/>
        <w:rPr>
          <w:rFonts w:cs="Arial"/>
          <w:b/>
        </w:rPr>
      </w:pPr>
      <w:r>
        <w:rPr>
          <w:rFonts w:cs="Arial"/>
          <w:b/>
        </w:rPr>
        <w:t>Status:</w:t>
      </w:r>
    </w:p>
    <w:p w14:paraId="58BFBB0E" w14:textId="77777777" w:rsidR="00000000" w:rsidRDefault="00DE7085">
      <w:pPr>
        <w:spacing w:before="100" w:beforeAutospacing="1" w:after="100" w:afterAutospacing="1"/>
        <w:divId w:val="62341320"/>
      </w:pPr>
      <w:r>
        <w:t>Approved.</w:t>
      </w:r>
    </w:p>
    <w:p w14:paraId="4E77F58E" w14:textId="77777777" w:rsidR="00000000" w:rsidRDefault="00DE7085">
      <w:pPr>
        <w:keepNext/>
        <w:keepLines/>
        <w:pBdr>
          <w:top w:val="single" w:sz="4" w:space="1" w:color="auto"/>
        </w:pBdr>
        <w:spacing w:before="100" w:beforeAutospacing="1" w:after="100" w:afterAutospacing="1"/>
        <w:divId w:val="62341320"/>
      </w:pPr>
      <w:r>
        <w:rPr>
          <w:color w:val="0000FF"/>
        </w:rPr>
        <w:t>TD SP-211434</w:t>
      </w:r>
      <w:r>
        <w:t xml:space="preserve"> </w:t>
      </w:r>
      <w:r>
        <w:t>(WID NEW) New WID on Network slice provisioning enhancements. (Source: SA WG5).</w:t>
      </w:r>
      <w:r>
        <w:br/>
      </w:r>
      <w:r>
        <w:rPr>
          <w:b/>
        </w:rPr>
        <w:t>Document for:</w:t>
      </w:r>
      <w:r>
        <w:t xml:space="preserve"> Approval.</w:t>
      </w:r>
      <w:r>
        <w:br/>
      </w:r>
      <w:r>
        <w:rPr>
          <w:b/>
        </w:rPr>
        <w:t>Abstract:</w:t>
      </w:r>
      <w:r>
        <w:t xml:space="preserve"> Objective: The objective of this WID includes: 1. Enhancing the network slice and network slice subnet provisioning related to the following f</w:t>
      </w:r>
      <w:r>
        <w:t>unctionalities 1.1. Network slice resource reservation and feasibility check. 1.2. Supporting network slice subnet MnS producer capabilities with respect to the aggregated slice subnet(s) capabilities it manages. 1.3. Update procedures and operations in TS</w:t>
      </w:r>
      <w:r>
        <w:t xml:space="preserve"> 28.531 to support asynchronous mode of operation. 2. Fixing inconsistencies in the specification and aligning of Stage 2 and Stage 3 solutions. 2.1. Clarify relationship between nSID and nSSID operation parameters and instance DNs in TS 28.531 and the sli</w:t>
      </w:r>
      <w:r>
        <w:t>ce NRM in TS 28.541. If needed make corresponding stage 2 and stage 3 updates. 2.2. Provide a RESTful solution (based on the design rules in 32.158) or describe how existing definitions can be used, make any required changes and/or additions to TS 28.531 a</w:t>
      </w:r>
      <w:r>
        <w:t>nd TS 28.541 2.3. Ascertain the need of use case for which there is no solution defined. Depending on the assertion define the appropriate solutions. 2.4. Add or update stage 3 OpenAPI and YANG solution sets where needed.</w:t>
      </w:r>
    </w:p>
    <w:p w14:paraId="6B1430E2" w14:textId="77777777" w:rsidR="00000000" w:rsidRDefault="00DE7085">
      <w:pPr>
        <w:keepNext/>
        <w:spacing w:before="100" w:beforeAutospacing="1" w:after="100" w:afterAutospacing="1"/>
        <w:divId w:val="62341320"/>
        <w:rPr>
          <w:rFonts w:cs="Arial"/>
          <w:b/>
        </w:rPr>
      </w:pPr>
      <w:r>
        <w:rPr>
          <w:rFonts w:cs="Arial"/>
          <w:b/>
        </w:rPr>
        <w:t>Comment:</w:t>
      </w:r>
    </w:p>
    <w:p w14:paraId="00A44850" w14:textId="77777777" w:rsidR="00000000" w:rsidRDefault="00DE7085">
      <w:pPr>
        <w:spacing w:before="100" w:beforeAutospacing="1" w:after="100" w:afterAutospacing="1"/>
        <w:divId w:val="62341320"/>
      </w:pPr>
      <w:r>
        <w:t>For Block Approval. CC#4:</w:t>
      </w:r>
      <w:r>
        <w:t xml:space="preserve"> Block Approved.</w:t>
      </w:r>
    </w:p>
    <w:p w14:paraId="3976E26E" w14:textId="77777777" w:rsidR="00000000" w:rsidRDefault="00DE7085">
      <w:pPr>
        <w:keepNext/>
        <w:spacing w:before="100" w:beforeAutospacing="1" w:after="100" w:afterAutospacing="1"/>
        <w:divId w:val="62341320"/>
        <w:rPr>
          <w:rFonts w:cs="Arial"/>
          <w:b/>
        </w:rPr>
      </w:pPr>
      <w:r>
        <w:rPr>
          <w:rFonts w:cs="Arial"/>
          <w:b/>
        </w:rPr>
        <w:t>Discussion and conclusion:</w:t>
      </w:r>
    </w:p>
    <w:p w14:paraId="20D966BD" w14:textId="77777777" w:rsidR="00000000" w:rsidRDefault="00DE7085">
      <w:pPr>
        <w:spacing w:before="100" w:beforeAutospacing="1" w:after="100" w:afterAutospacing="1"/>
        <w:divId w:val="62341320"/>
      </w:pPr>
      <w:r>
        <w:t>-</w:t>
      </w:r>
    </w:p>
    <w:p w14:paraId="4F471842" w14:textId="77777777" w:rsidR="00000000" w:rsidRDefault="00DE7085">
      <w:pPr>
        <w:keepNext/>
        <w:spacing w:before="100" w:beforeAutospacing="1" w:after="100" w:afterAutospacing="1"/>
        <w:divId w:val="62341320"/>
        <w:rPr>
          <w:rFonts w:cs="Arial"/>
          <w:b/>
        </w:rPr>
      </w:pPr>
      <w:r>
        <w:rPr>
          <w:rFonts w:cs="Arial"/>
          <w:b/>
        </w:rPr>
        <w:t>Status:</w:t>
      </w:r>
    </w:p>
    <w:p w14:paraId="757A6D45" w14:textId="77777777" w:rsidR="00000000" w:rsidRDefault="00DE7085">
      <w:pPr>
        <w:spacing w:before="100" w:beforeAutospacing="1" w:after="100" w:afterAutospacing="1"/>
        <w:divId w:val="62341320"/>
      </w:pPr>
      <w:r>
        <w:t>Approved.</w:t>
      </w:r>
    </w:p>
    <w:p w14:paraId="74BEF356" w14:textId="77777777" w:rsidR="00000000" w:rsidRDefault="00DE7085">
      <w:pPr>
        <w:keepNext/>
        <w:keepLines/>
        <w:pBdr>
          <w:top w:val="single" w:sz="4" w:space="1" w:color="auto"/>
        </w:pBdr>
        <w:spacing w:before="100" w:beforeAutospacing="1" w:after="100" w:afterAutospacing="1"/>
        <w:divId w:val="62341320"/>
      </w:pPr>
      <w:r>
        <w:rPr>
          <w:color w:val="0000FF"/>
        </w:rPr>
        <w:t>TD SP-211448</w:t>
      </w:r>
      <w:r>
        <w:t xml:space="preserve"> (WID NEW) New WID on Charging enhancements for 5G CIoT. (Source: SA WG5).</w:t>
      </w:r>
      <w:r>
        <w:br/>
      </w:r>
      <w:r>
        <w:rPr>
          <w:b/>
        </w:rPr>
        <w:t>Document for:</w:t>
      </w:r>
      <w:r>
        <w:t xml:space="preserve"> Approval.</w:t>
      </w:r>
      <w:r>
        <w:br/>
      </w:r>
      <w:r>
        <w:rPr>
          <w:b/>
        </w:rPr>
        <w:t>Abstract:</w:t>
      </w:r>
      <w:r>
        <w:t xml:space="preserve"> Objective: The work item will provide the charging enhancements of 5G d</w:t>
      </w:r>
      <w:r>
        <w:t xml:space="preserve">ata connectivity domain charging for 5GS CIoT including: - The charging information for SMF and CHF related to 5GS CIoT in TS 32.255 and TS 32.291. - Update procedures for 5GS CIoT based on those in TS 32.255. - Update and include new information elements </w:t>
      </w:r>
      <w:r>
        <w:t>in CDR in TS 32.298.</w:t>
      </w:r>
    </w:p>
    <w:p w14:paraId="5C8A336F" w14:textId="77777777" w:rsidR="00000000" w:rsidRDefault="00DE7085">
      <w:pPr>
        <w:keepNext/>
        <w:spacing w:before="100" w:beforeAutospacing="1" w:after="100" w:afterAutospacing="1"/>
        <w:divId w:val="62341320"/>
        <w:rPr>
          <w:rFonts w:cs="Arial"/>
          <w:b/>
        </w:rPr>
      </w:pPr>
      <w:r>
        <w:rPr>
          <w:rFonts w:cs="Arial"/>
          <w:b/>
        </w:rPr>
        <w:t>Comment:</w:t>
      </w:r>
    </w:p>
    <w:p w14:paraId="3CE419A4" w14:textId="77777777" w:rsidR="00000000" w:rsidRDefault="00DE7085">
      <w:pPr>
        <w:spacing w:before="100" w:beforeAutospacing="1" w:after="100" w:afterAutospacing="1"/>
        <w:divId w:val="62341320"/>
      </w:pPr>
      <w:r>
        <w:t>For Block Approval. CC#4: Block Approved.</w:t>
      </w:r>
    </w:p>
    <w:p w14:paraId="15B88D23"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640B220C" w14:textId="77777777" w:rsidR="00000000" w:rsidRDefault="00DE7085">
      <w:pPr>
        <w:spacing w:before="100" w:beforeAutospacing="1" w:after="100" w:afterAutospacing="1"/>
        <w:divId w:val="62341320"/>
      </w:pPr>
      <w:r>
        <w:t>-</w:t>
      </w:r>
    </w:p>
    <w:p w14:paraId="1A261841" w14:textId="77777777" w:rsidR="00000000" w:rsidRDefault="00DE7085">
      <w:pPr>
        <w:keepNext/>
        <w:spacing w:before="100" w:beforeAutospacing="1" w:after="100" w:afterAutospacing="1"/>
        <w:divId w:val="62341320"/>
        <w:rPr>
          <w:rFonts w:cs="Arial"/>
          <w:b/>
        </w:rPr>
      </w:pPr>
      <w:r>
        <w:rPr>
          <w:rFonts w:cs="Arial"/>
          <w:b/>
        </w:rPr>
        <w:t>Status:</w:t>
      </w:r>
    </w:p>
    <w:p w14:paraId="427D2CB0" w14:textId="77777777" w:rsidR="00000000" w:rsidRDefault="00DE7085">
      <w:pPr>
        <w:spacing w:before="100" w:beforeAutospacing="1" w:after="100" w:afterAutospacing="1"/>
        <w:divId w:val="62341320"/>
      </w:pPr>
      <w:r>
        <w:t>Approved.</w:t>
      </w:r>
    </w:p>
    <w:p w14:paraId="572822D2" w14:textId="77777777" w:rsidR="00000000" w:rsidRDefault="00DE7085">
      <w:pPr>
        <w:keepNext/>
        <w:keepLines/>
        <w:pBdr>
          <w:top w:val="single" w:sz="4" w:space="1" w:color="auto"/>
        </w:pBdr>
        <w:spacing w:before="100" w:beforeAutospacing="1" w:after="100" w:afterAutospacing="1"/>
        <w:divId w:val="62341320"/>
      </w:pPr>
      <w:r>
        <w:rPr>
          <w:color w:val="0000FF"/>
        </w:rPr>
        <w:t>TD SP-211455</w:t>
      </w:r>
      <w:r>
        <w:t xml:space="preserve"> (CR PACK) Rel-17 CRs on Network slice provisioning enhancements. (Source: SA WG5).</w:t>
      </w:r>
      <w:r>
        <w:br/>
      </w:r>
      <w:r>
        <w:rPr>
          <w:b/>
        </w:rPr>
        <w:t>Document for:</w:t>
      </w:r>
      <w:r>
        <w:t xml:space="preserve"> Approval.</w:t>
      </w:r>
      <w:r>
        <w:br/>
      </w:r>
      <w:r>
        <w:rPr>
          <w:b/>
        </w:rPr>
        <w:t>Abstract:</w:t>
      </w:r>
      <w:r>
        <w:t xml:space="preserve"> 28.531 </w:t>
      </w:r>
      <w:r>
        <w:t>CR0088R1.</w:t>
      </w:r>
    </w:p>
    <w:p w14:paraId="39CCA5AF" w14:textId="77777777" w:rsidR="00000000" w:rsidRDefault="00DE7085">
      <w:pPr>
        <w:keepNext/>
        <w:spacing w:before="100" w:beforeAutospacing="1" w:after="100" w:afterAutospacing="1"/>
        <w:divId w:val="62341320"/>
        <w:rPr>
          <w:rFonts w:cs="Arial"/>
          <w:b/>
        </w:rPr>
      </w:pPr>
      <w:r>
        <w:rPr>
          <w:rFonts w:cs="Arial"/>
          <w:b/>
        </w:rPr>
        <w:t>Comment:</w:t>
      </w:r>
    </w:p>
    <w:p w14:paraId="7AFD0AC7" w14:textId="77777777" w:rsidR="00000000" w:rsidRDefault="00DE7085">
      <w:pPr>
        <w:spacing w:before="100" w:beforeAutospacing="1" w:after="100" w:afterAutospacing="1"/>
        <w:divId w:val="62341320"/>
      </w:pPr>
      <w:r>
        <w:t>For Block Approval. CC#4: Block Approved.</w:t>
      </w:r>
    </w:p>
    <w:p w14:paraId="58937D30" w14:textId="77777777" w:rsidR="00000000" w:rsidRDefault="00DE7085">
      <w:pPr>
        <w:keepNext/>
        <w:spacing w:before="100" w:beforeAutospacing="1" w:after="100" w:afterAutospacing="1"/>
        <w:divId w:val="62341320"/>
        <w:rPr>
          <w:rFonts w:cs="Arial"/>
          <w:b/>
        </w:rPr>
      </w:pPr>
      <w:r>
        <w:rPr>
          <w:rFonts w:cs="Arial"/>
          <w:b/>
        </w:rPr>
        <w:t>Discussion and conclusion:</w:t>
      </w:r>
    </w:p>
    <w:p w14:paraId="2D366EE2" w14:textId="77777777" w:rsidR="00000000" w:rsidRDefault="00DE7085">
      <w:pPr>
        <w:spacing w:before="100" w:beforeAutospacing="1" w:after="100" w:afterAutospacing="1"/>
        <w:divId w:val="62341320"/>
      </w:pPr>
      <w:r>
        <w:t>-</w:t>
      </w:r>
    </w:p>
    <w:p w14:paraId="1C48A2C7" w14:textId="77777777" w:rsidR="00000000" w:rsidRDefault="00DE7085">
      <w:pPr>
        <w:keepNext/>
        <w:spacing w:before="100" w:beforeAutospacing="1" w:after="100" w:afterAutospacing="1"/>
        <w:divId w:val="62341320"/>
        <w:rPr>
          <w:rFonts w:cs="Arial"/>
          <w:b/>
        </w:rPr>
      </w:pPr>
      <w:r>
        <w:rPr>
          <w:rFonts w:cs="Arial"/>
          <w:b/>
        </w:rPr>
        <w:t>Status:</w:t>
      </w:r>
    </w:p>
    <w:p w14:paraId="29997B7E" w14:textId="77777777" w:rsidR="00000000" w:rsidRDefault="00DE7085">
      <w:pPr>
        <w:spacing w:before="100" w:beforeAutospacing="1" w:after="100" w:afterAutospacing="1"/>
        <w:divId w:val="62341320"/>
      </w:pPr>
      <w:r>
        <w:t>Approved.</w:t>
      </w:r>
    </w:p>
    <w:p w14:paraId="00236A64" w14:textId="77777777" w:rsidR="00000000" w:rsidRDefault="00DE7085">
      <w:pPr>
        <w:keepNext/>
        <w:keepLines/>
        <w:pBdr>
          <w:top w:val="single" w:sz="4" w:space="1" w:color="auto"/>
        </w:pBdr>
        <w:spacing w:before="100" w:beforeAutospacing="1" w:after="100" w:afterAutospacing="1"/>
        <w:divId w:val="62341320"/>
      </w:pPr>
      <w:r>
        <w:rPr>
          <w:color w:val="0000FF"/>
        </w:rPr>
        <w:t>TD SP-211479</w:t>
      </w:r>
      <w:r>
        <w:t xml:space="preserve"> (CR PACK) Rel-17 CRs on Charging aspects of Proximity-based Services in 5GS. (Source: SA WG5).</w:t>
      </w:r>
      <w:r>
        <w:br/>
      </w:r>
      <w:r>
        <w:rPr>
          <w:b/>
        </w:rPr>
        <w:t>Document for:</w:t>
      </w:r>
      <w:r>
        <w:t xml:space="preserve"> Approval.</w:t>
      </w:r>
      <w:r>
        <w:br/>
      </w:r>
      <w:r>
        <w:rPr>
          <w:b/>
        </w:rPr>
        <w:t>Abstract:</w:t>
      </w:r>
      <w:r>
        <w:t xml:space="preserve"> </w:t>
      </w:r>
      <w:r>
        <w:t>32.240 CR0429R1; 32.277 CR0033R1; 32.277 CR0034R1.</w:t>
      </w:r>
    </w:p>
    <w:p w14:paraId="69B53B18" w14:textId="77777777" w:rsidR="00000000" w:rsidRDefault="00DE7085">
      <w:pPr>
        <w:keepNext/>
        <w:spacing w:before="100" w:beforeAutospacing="1" w:after="100" w:afterAutospacing="1"/>
        <w:divId w:val="62341320"/>
        <w:rPr>
          <w:rFonts w:cs="Arial"/>
          <w:b/>
        </w:rPr>
      </w:pPr>
      <w:r>
        <w:rPr>
          <w:rFonts w:cs="Arial"/>
          <w:b/>
        </w:rPr>
        <w:t>Comment:</w:t>
      </w:r>
    </w:p>
    <w:p w14:paraId="68A8ED78" w14:textId="77777777" w:rsidR="00000000" w:rsidRDefault="00DE7085">
      <w:pPr>
        <w:spacing w:before="100" w:beforeAutospacing="1" w:after="100" w:afterAutospacing="1"/>
        <w:divId w:val="62341320"/>
      </w:pPr>
      <w:r>
        <w:t>For Block Approval. CC#4: Block Approved.</w:t>
      </w:r>
    </w:p>
    <w:p w14:paraId="33AB1672" w14:textId="77777777" w:rsidR="00000000" w:rsidRDefault="00DE7085">
      <w:pPr>
        <w:keepNext/>
        <w:spacing w:before="100" w:beforeAutospacing="1" w:after="100" w:afterAutospacing="1"/>
        <w:divId w:val="62341320"/>
        <w:rPr>
          <w:rFonts w:cs="Arial"/>
          <w:b/>
        </w:rPr>
      </w:pPr>
      <w:r>
        <w:rPr>
          <w:rFonts w:cs="Arial"/>
          <w:b/>
        </w:rPr>
        <w:t>Discussion and conclusion:</w:t>
      </w:r>
    </w:p>
    <w:p w14:paraId="4588E4F0" w14:textId="77777777" w:rsidR="00000000" w:rsidRDefault="00DE7085">
      <w:pPr>
        <w:spacing w:before="100" w:beforeAutospacing="1" w:after="100" w:afterAutospacing="1"/>
        <w:divId w:val="62341320"/>
      </w:pPr>
      <w:r>
        <w:t>-</w:t>
      </w:r>
    </w:p>
    <w:p w14:paraId="2FC396A4" w14:textId="77777777" w:rsidR="00000000" w:rsidRDefault="00DE7085">
      <w:pPr>
        <w:keepNext/>
        <w:spacing w:before="100" w:beforeAutospacing="1" w:after="100" w:afterAutospacing="1"/>
        <w:divId w:val="62341320"/>
        <w:rPr>
          <w:rFonts w:cs="Arial"/>
          <w:b/>
        </w:rPr>
      </w:pPr>
      <w:r>
        <w:rPr>
          <w:rFonts w:cs="Arial"/>
          <w:b/>
        </w:rPr>
        <w:t>Status:</w:t>
      </w:r>
    </w:p>
    <w:p w14:paraId="7D76E80B" w14:textId="77777777" w:rsidR="00000000" w:rsidRDefault="00DE7085">
      <w:pPr>
        <w:spacing w:before="100" w:beforeAutospacing="1" w:after="100" w:afterAutospacing="1"/>
        <w:divId w:val="62341320"/>
      </w:pPr>
      <w:r>
        <w:t>Approved.</w:t>
      </w:r>
    </w:p>
    <w:p w14:paraId="55B0DF5D" w14:textId="77777777" w:rsidR="00000000" w:rsidRDefault="00DE7085">
      <w:pPr>
        <w:keepNext/>
        <w:keepLines/>
        <w:pBdr>
          <w:top w:val="single" w:sz="4" w:space="1" w:color="auto"/>
        </w:pBdr>
        <w:spacing w:before="100" w:beforeAutospacing="1" w:after="100" w:afterAutospacing="1"/>
        <w:divId w:val="62341320"/>
      </w:pPr>
      <w:r>
        <w:rPr>
          <w:color w:val="0000FF"/>
        </w:rPr>
        <w:t>TD SP-211480</w:t>
      </w:r>
      <w:r>
        <w:t xml:space="preserve"> </w:t>
      </w:r>
      <w:r>
        <w:t>(CR PACK) Rel-17 CRs on Charging Aspects of 5G LAN VN Group. (Source: SA WG5).</w:t>
      </w:r>
      <w:r>
        <w:br/>
      </w:r>
      <w:r>
        <w:rPr>
          <w:b/>
        </w:rPr>
        <w:t>Document for:</w:t>
      </w:r>
      <w:r>
        <w:t xml:space="preserve"> Approval.</w:t>
      </w:r>
      <w:r>
        <w:br/>
      </w:r>
      <w:r>
        <w:rPr>
          <w:b/>
        </w:rPr>
        <w:t>Abstract:</w:t>
      </w:r>
      <w:r>
        <w:t xml:space="preserve"> 32.255 CR0351R1; 32.255 CR0350R1; 32.240 CR0434.</w:t>
      </w:r>
    </w:p>
    <w:p w14:paraId="7D75C5E1" w14:textId="77777777" w:rsidR="00000000" w:rsidRDefault="00DE7085">
      <w:pPr>
        <w:keepNext/>
        <w:spacing w:before="100" w:beforeAutospacing="1" w:after="100" w:afterAutospacing="1"/>
        <w:divId w:val="62341320"/>
        <w:rPr>
          <w:rFonts w:cs="Arial"/>
          <w:b/>
        </w:rPr>
      </w:pPr>
      <w:r>
        <w:rPr>
          <w:rFonts w:cs="Arial"/>
          <w:b/>
        </w:rPr>
        <w:t>Comment:</w:t>
      </w:r>
    </w:p>
    <w:p w14:paraId="2A353370" w14:textId="77777777" w:rsidR="00000000" w:rsidRDefault="00DE7085">
      <w:pPr>
        <w:spacing w:before="100" w:beforeAutospacing="1" w:after="100" w:afterAutospacing="1"/>
        <w:divId w:val="62341320"/>
      </w:pPr>
      <w:r>
        <w:t>For Block Approval. CC#4: Block Approved.</w:t>
      </w:r>
    </w:p>
    <w:p w14:paraId="56031C57" w14:textId="77777777" w:rsidR="00000000" w:rsidRDefault="00DE7085">
      <w:pPr>
        <w:keepNext/>
        <w:spacing w:before="100" w:beforeAutospacing="1" w:after="100" w:afterAutospacing="1"/>
        <w:divId w:val="62341320"/>
        <w:rPr>
          <w:rFonts w:cs="Arial"/>
          <w:b/>
        </w:rPr>
      </w:pPr>
      <w:r>
        <w:rPr>
          <w:rFonts w:cs="Arial"/>
          <w:b/>
        </w:rPr>
        <w:t>Discussion and conclusion:</w:t>
      </w:r>
    </w:p>
    <w:p w14:paraId="5063087A" w14:textId="77777777" w:rsidR="00000000" w:rsidRDefault="00DE7085">
      <w:pPr>
        <w:spacing w:before="100" w:beforeAutospacing="1" w:after="100" w:afterAutospacing="1"/>
        <w:divId w:val="62341320"/>
      </w:pPr>
      <w:r>
        <w:t>-</w:t>
      </w:r>
    </w:p>
    <w:p w14:paraId="0249061E"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467C5F8D" w14:textId="77777777" w:rsidR="00000000" w:rsidRDefault="00DE7085">
      <w:pPr>
        <w:spacing w:before="100" w:beforeAutospacing="1" w:after="100" w:afterAutospacing="1"/>
        <w:divId w:val="62341320"/>
      </w:pPr>
      <w:r>
        <w:t>Approv</w:t>
      </w:r>
      <w:r>
        <w:t>ed.</w:t>
      </w:r>
    </w:p>
    <w:p w14:paraId="2C6A75F9" w14:textId="77777777" w:rsidR="00000000" w:rsidRDefault="00DE7085">
      <w:pPr>
        <w:pStyle w:val="Heading1"/>
        <w:divId w:val="437991682"/>
      </w:pPr>
      <w:bookmarkStart w:id="105" w:name="_Toc97638892"/>
      <w:bookmarkStart w:id="106" w:name="_Toc97639375"/>
      <w:r>
        <w:t>6.3</w:t>
      </w:r>
      <w:r>
        <w:tab/>
        <w:t>Revised Release 17 Study Item and Work Item Descriptions</w:t>
      </w:r>
      <w:bookmarkEnd w:id="105"/>
      <w:bookmarkEnd w:id="106"/>
    </w:p>
    <w:p w14:paraId="0B3CA275" w14:textId="77777777" w:rsidR="00000000" w:rsidRDefault="00DE7085">
      <w:pPr>
        <w:pStyle w:val="Heading2"/>
        <w:divId w:val="437991682"/>
        <w:rPr>
          <w:color w:val="0000FF"/>
        </w:rPr>
      </w:pPr>
      <w:bookmarkStart w:id="107" w:name="_Toc97638893"/>
      <w:bookmarkStart w:id="108" w:name="_Toc97639376"/>
      <w:r>
        <w:rPr>
          <w:color w:val="0000FF"/>
        </w:rPr>
        <w:t>Block 4 (to approve / note Thursday 15:00 UTC)</w:t>
      </w:r>
      <w:bookmarkEnd w:id="107"/>
      <w:bookmarkEnd w:id="108"/>
    </w:p>
    <w:p w14:paraId="3031238B"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SP-211306</w:t>
      </w:r>
      <w:r>
        <w:t xml:space="preserve"> (WID REVISED) Revised WID: 'Architecture support for NB-IoT/eMTC Non-Terrestrial Networks in EPS' [IoT_SAT_ARCH_EPS].. (Source: SA </w:t>
      </w:r>
      <w:r>
        <w:t>WG2).</w:t>
      </w:r>
      <w:r>
        <w:br/>
      </w:r>
      <w:r>
        <w:rPr>
          <w:b/>
        </w:rPr>
        <w:t>Document for:</w:t>
      </w:r>
      <w:r>
        <w:t xml:space="preserve"> Approval.</w:t>
      </w:r>
      <w:r>
        <w:br/>
      </w:r>
      <w:r>
        <w:rPr>
          <w:b/>
        </w:rPr>
        <w:t>Abstract:</w:t>
      </w:r>
      <w:r>
        <w:t xml:space="preserve"> Objective: This Work Item covers the following objectives to introduce minimum essential functionality to support NB-IoT and eMTC over Non-Terrestrial Networks in EPS using 5GSAT_ARCH solutions as baseline: - Functio</w:t>
      </w:r>
      <w:r>
        <w:t>nality to support NTN for NB-IoT and eMTC for transparent payload based scenarios, including: - Support for fixed Earth-based tracking areas - Support for policy and QoS control considering satellite access - Support for extended NAS timers at least for eM</w:t>
      </w:r>
      <w:r>
        <w:t>TC when GEO constellations are used, using existing NAS timer extension introduced for CE mode B as baseline NOTE: NB-IoT NAS timers are natively extended and thus expected to be reused as is (CT WG1 to confirm) - Support for regulatory services (e.g. Lawf</w:t>
      </w:r>
      <w:r>
        <w:t xml:space="preserve">ul intercept) with super-national satellite ground stations - Support for country-specific CN routing - Support for identification and restriction of satellite access - Support for broadcasting more than one TAC per PLMN - Related functionality to support </w:t>
      </w:r>
      <w:r>
        <w:t>the above as part of EPS: - Network access control - Packet routing and transfer - Mobility management - Radio resource management - Support for discontinuous coverage including - Configuration based adaptation of MME behaviour to handle discontinuous cove</w:t>
      </w:r>
      <w:r>
        <w:t>rage by the MME being configured to use existing functionality incl. handling of mobile reachable timer and implicit detach timer to avoid UE detach in lack of coverage, handling of downlink data buffering when the UE is not reachable. - Use of RAN provide</w:t>
      </w:r>
      <w:r>
        <w:t>d awareness of discontinuous coverage in the UE to disable Access Stratum procedures and avoid triggering NAS transactions e.g. TAU request during lack of coverage. NOTE: Additional functionality to support satellite backhaul is not included as part of thi</w:t>
      </w:r>
      <w:r>
        <w:t>s work item. - All functionality applicable to NB-IoT and/or LTE-M, except: - MBMS (not discussed in RAN for Rel-17 IoT NTN) - No additional functionality will be defined to support or restrict the use of Dedicated bearer. This Work Item assumes UEs are ab</w:t>
      </w:r>
      <w:r>
        <w:t>le to determine their own location using GNSS.</w:t>
      </w:r>
    </w:p>
    <w:p w14:paraId="682D5872" w14:textId="77777777" w:rsidR="00000000" w:rsidRDefault="00DE7085">
      <w:pPr>
        <w:keepNext/>
        <w:spacing w:before="100" w:beforeAutospacing="1" w:after="100" w:afterAutospacing="1"/>
        <w:divId w:val="62341320"/>
        <w:rPr>
          <w:rFonts w:cs="Arial"/>
          <w:b/>
        </w:rPr>
      </w:pPr>
      <w:r>
        <w:rPr>
          <w:rFonts w:cs="Arial"/>
          <w:b/>
        </w:rPr>
        <w:t>Comment:</w:t>
      </w:r>
    </w:p>
    <w:p w14:paraId="2EA6FC29" w14:textId="77777777" w:rsidR="00000000" w:rsidRDefault="00DE7085">
      <w:pPr>
        <w:spacing w:before="100" w:beforeAutospacing="1" w:after="100" w:afterAutospacing="1"/>
        <w:divId w:val="62341320"/>
      </w:pPr>
      <w:r>
        <w:t>For Block Approval. CC#4: Block Approved.</w:t>
      </w:r>
    </w:p>
    <w:p w14:paraId="57247634" w14:textId="77777777" w:rsidR="00000000" w:rsidRDefault="00DE7085">
      <w:pPr>
        <w:keepNext/>
        <w:spacing w:before="100" w:beforeAutospacing="1" w:after="100" w:afterAutospacing="1"/>
        <w:divId w:val="62341320"/>
        <w:rPr>
          <w:rFonts w:cs="Arial"/>
          <w:b/>
        </w:rPr>
      </w:pPr>
      <w:r>
        <w:rPr>
          <w:rFonts w:cs="Arial"/>
          <w:b/>
        </w:rPr>
        <w:t>Discussion and conclusion:</w:t>
      </w:r>
    </w:p>
    <w:p w14:paraId="2CD78368" w14:textId="77777777" w:rsidR="00000000" w:rsidRDefault="00DE7085">
      <w:pPr>
        <w:spacing w:before="100" w:beforeAutospacing="1" w:after="100" w:afterAutospacing="1"/>
        <w:divId w:val="62341320"/>
      </w:pPr>
      <w:r>
        <w:t>-</w:t>
      </w:r>
    </w:p>
    <w:p w14:paraId="62D8F071" w14:textId="77777777" w:rsidR="00000000" w:rsidRDefault="00DE7085">
      <w:pPr>
        <w:keepNext/>
        <w:spacing w:before="100" w:beforeAutospacing="1" w:after="100" w:afterAutospacing="1"/>
        <w:divId w:val="62341320"/>
        <w:rPr>
          <w:rFonts w:cs="Arial"/>
          <w:b/>
        </w:rPr>
      </w:pPr>
      <w:r>
        <w:rPr>
          <w:rFonts w:cs="Arial"/>
          <w:b/>
        </w:rPr>
        <w:t>Status:</w:t>
      </w:r>
    </w:p>
    <w:p w14:paraId="378CF9B7" w14:textId="77777777" w:rsidR="00000000" w:rsidRDefault="00DE7085">
      <w:pPr>
        <w:spacing w:before="100" w:beforeAutospacing="1" w:after="100" w:afterAutospacing="1"/>
        <w:divId w:val="62341320"/>
      </w:pPr>
      <w:r>
        <w:t>Approved.</w:t>
      </w:r>
    </w:p>
    <w:p w14:paraId="3654B314"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SP-211337</w:t>
      </w:r>
      <w:r>
        <w:t xml:space="preserve"> (WID REVISED) Revised WID : 5G Multicast-Broadcast User Service Architecture and related 5GMS Exte</w:t>
      </w:r>
      <w:r>
        <w:t>nsions [WI Code: 5MBUSA; UID: 920010]. (Source: SA WG4).</w:t>
      </w:r>
      <w:r>
        <w:br/>
      </w:r>
      <w:r>
        <w:rPr>
          <w:b/>
        </w:rPr>
        <w:t>Document for:</w:t>
      </w:r>
      <w:r>
        <w:t xml:space="preserve"> Approval.</w:t>
      </w:r>
      <w:r>
        <w:br/>
      </w:r>
      <w:r>
        <w:rPr>
          <w:b/>
        </w:rPr>
        <w:t>Abstract:</w:t>
      </w:r>
      <w:r>
        <w:t xml:space="preserve"> Objective: To address the potential standardization areas identified in the justification above, the objective on architectural work are as follows: 1. Specify the 5</w:t>
      </w:r>
      <w:r>
        <w:t>MBS User Service architecture, including the following reference points/interfaces and entities: a. New entities MBSF, MBSTF, 5MBS Client, and 5MBS AS. b. The northbound reference points Nmb6 and Nmb4. c. The reference point Nmb2 between the MBSF and the M</w:t>
      </w:r>
      <w:r>
        <w:t>BSTF. d. The interfaces between the 5MBS Client and 5MBS network functions: MBS-4-UC, MBS-4-MC and MBS 5. e. The 5MBS Client reference points MBS-6 and MBS-7. 3. Extend the 5G Media Streaming architecture by providing a general description and architecture</w:t>
      </w:r>
      <w:r>
        <w:t xml:space="preserve"> of: c. 5GMS via eMBMS Note that there is a dependency on SA WG2's work on Rel-17 TS 23.247.</w:t>
      </w:r>
    </w:p>
    <w:p w14:paraId="6A66D8AF" w14:textId="77777777" w:rsidR="00000000" w:rsidRDefault="00DE7085">
      <w:pPr>
        <w:keepNext/>
        <w:spacing w:before="100" w:beforeAutospacing="1" w:after="100" w:afterAutospacing="1"/>
        <w:divId w:val="62341320"/>
        <w:rPr>
          <w:rFonts w:cs="Arial"/>
          <w:b/>
        </w:rPr>
      </w:pPr>
      <w:r>
        <w:rPr>
          <w:rFonts w:cs="Arial"/>
          <w:b/>
        </w:rPr>
        <w:t>Comment:</w:t>
      </w:r>
    </w:p>
    <w:p w14:paraId="0693AA4A" w14:textId="77777777" w:rsidR="00000000" w:rsidRDefault="00DE7085">
      <w:pPr>
        <w:spacing w:before="100" w:beforeAutospacing="1" w:after="100" w:afterAutospacing="1"/>
        <w:divId w:val="62341320"/>
      </w:pPr>
      <w:r>
        <w:t>For Block Approval. CC#4: Block Approved.</w:t>
      </w:r>
    </w:p>
    <w:p w14:paraId="69F87DE5" w14:textId="77777777" w:rsidR="00000000" w:rsidRDefault="00DE7085">
      <w:pPr>
        <w:keepNext/>
        <w:spacing w:before="100" w:beforeAutospacing="1" w:after="100" w:afterAutospacing="1"/>
        <w:divId w:val="62341320"/>
        <w:rPr>
          <w:rFonts w:cs="Arial"/>
          <w:b/>
        </w:rPr>
      </w:pPr>
      <w:r>
        <w:rPr>
          <w:rFonts w:cs="Arial"/>
          <w:b/>
        </w:rPr>
        <w:t>Discussion and conclusion:</w:t>
      </w:r>
    </w:p>
    <w:p w14:paraId="7D02B00D" w14:textId="77777777" w:rsidR="00000000" w:rsidRDefault="00DE7085">
      <w:pPr>
        <w:spacing w:before="100" w:beforeAutospacing="1" w:after="100" w:afterAutospacing="1"/>
        <w:divId w:val="62341320"/>
      </w:pPr>
      <w:r>
        <w:t>-</w:t>
      </w:r>
    </w:p>
    <w:p w14:paraId="6B28D835" w14:textId="77777777" w:rsidR="00000000" w:rsidRDefault="00DE7085">
      <w:pPr>
        <w:keepNext/>
        <w:spacing w:before="100" w:beforeAutospacing="1" w:after="100" w:afterAutospacing="1"/>
        <w:divId w:val="62341320"/>
        <w:rPr>
          <w:rFonts w:cs="Arial"/>
          <w:b/>
        </w:rPr>
      </w:pPr>
      <w:r>
        <w:rPr>
          <w:rFonts w:cs="Arial"/>
          <w:b/>
        </w:rPr>
        <w:t>Status:</w:t>
      </w:r>
    </w:p>
    <w:p w14:paraId="18FB6244" w14:textId="77777777" w:rsidR="00000000" w:rsidRDefault="00DE7085">
      <w:pPr>
        <w:spacing w:before="100" w:beforeAutospacing="1" w:after="100" w:afterAutospacing="1"/>
        <w:divId w:val="62341320"/>
      </w:pPr>
      <w:r>
        <w:t>Approved.</w:t>
      </w:r>
    </w:p>
    <w:p w14:paraId="7EF58BAA" w14:textId="77777777" w:rsidR="00000000" w:rsidRDefault="00DE7085">
      <w:pPr>
        <w:keepNext/>
        <w:keepLines/>
        <w:pBdr>
          <w:top w:val="single" w:sz="4" w:space="1" w:color="auto"/>
        </w:pBdr>
        <w:spacing w:before="100" w:beforeAutospacing="1" w:after="100" w:afterAutospacing="1"/>
        <w:divId w:val="62341320"/>
      </w:pPr>
      <w:r>
        <w:rPr>
          <w:color w:val="0000FF"/>
        </w:rPr>
        <w:t>TD SP-211354</w:t>
      </w:r>
      <w:r>
        <w:t xml:space="preserve"> </w:t>
      </w:r>
      <w:r>
        <w:t>(WI EXCEPTION REQUEST) Work Item Exception for eEDGE_5GC. (Source: SA WG3).</w:t>
      </w:r>
      <w:r>
        <w:br/>
      </w:r>
      <w:r>
        <w:rPr>
          <w:b/>
        </w:rPr>
        <w:t>Document for:</w:t>
      </w:r>
      <w:r>
        <w:t xml:space="preserve"> Approval.</w:t>
      </w:r>
      <w:r>
        <w:br/>
      </w:r>
      <w:r>
        <w:rPr>
          <w:b/>
        </w:rPr>
        <w:t>Abstract:</w:t>
      </w:r>
      <w:r>
        <w:t xml:space="preserve"> Abstract of document: The authentication and authorization between the EEC and EES/ECS is needed to be defined from the security point of view. Th</w:t>
      </w:r>
      <w:r>
        <w:t>e main mechanisms used for authentication and authorization were concluded in the TR 33.839. However, the details still need to be worked out on how to support multiple options. This work item exception requests to extend the deadline of the SA WG3 EDGE wo</w:t>
      </w:r>
      <w:r>
        <w:t xml:space="preserve">rk till February 2022. Contentious Issues: The following issues have been identified: - How to avoid the connection establishment issue when the UE, HPLMN, EEC and EES/ECS support different authentication and authorization mechanisms. - How to address the </w:t>
      </w:r>
      <w:r>
        <w:t>key isolation issue in AKMA and GBA based solutions and EEC authentication need more discussion.</w:t>
      </w:r>
    </w:p>
    <w:p w14:paraId="2CFBE51B" w14:textId="77777777" w:rsidR="00000000" w:rsidRDefault="00DE7085">
      <w:pPr>
        <w:keepNext/>
        <w:spacing w:before="100" w:beforeAutospacing="1" w:after="100" w:afterAutospacing="1"/>
        <w:divId w:val="62341320"/>
        <w:rPr>
          <w:rFonts w:cs="Arial"/>
          <w:b/>
        </w:rPr>
      </w:pPr>
      <w:r>
        <w:rPr>
          <w:rFonts w:cs="Arial"/>
          <w:b/>
        </w:rPr>
        <w:t>Comment:</w:t>
      </w:r>
    </w:p>
    <w:p w14:paraId="56910976" w14:textId="77777777" w:rsidR="00000000" w:rsidRDefault="00DE7085">
      <w:pPr>
        <w:spacing w:before="100" w:beforeAutospacing="1" w:after="100" w:afterAutospacing="1"/>
        <w:divId w:val="62341320"/>
      </w:pPr>
      <w:r>
        <w:t>For Block Approval. CC#4: Block Approved.</w:t>
      </w:r>
    </w:p>
    <w:p w14:paraId="1524C6BE" w14:textId="77777777" w:rsidR="00000000" w:rsidRDefault="00DE7085">
      <w:pPr>
        <w:keepNext/>
        <w:spacing w:before="100" w:beforeAutospacing="1" w:after="100" w:afterAutospacing="1"/>
        <w:divId w:val="62341320"/>
        <w:rPr>
          <w:rFonts w:cs="Arial"/>
          <w:b/>
        </w:rPr>
      </w:pPr>
      <w:r>
        <w:rPr>
          <w:rFonts w:cs="Arial"/>
          <w:b/>
        </w:rPr>
        <w:t>Discussion and conclusion:</w:t>
      </w:r>
    </w:p>
    <w:p w14:paraId="3EE91674" w14:textId="77777777" w:rsidR="00000000" w:rsidRDefault="00DE7085">
      <w:pPr>
        <w:spacing w:before="100" w:beforeAutospacing="1" w:after="100" w:afterAutospacing="1"/>
        <w:divId w:val="62341320"/>
      </w:pPr>
      <w:r>
        <w:t>-</w:t>
      </w:r>
    </w:p>
    <w:p w14:paraId="0F0F3929" w14:textId="77777777" w:rsidR="00000000" w:rsidRDefault="00DE7085">
      <w:pPr>
        <w:keepNext/>
        <w:spacing w:before="100" w:beforeAutospacing="1" w:after="100" w:afterAutospacing="1"/>
        <w:divId w:val="62341320"/>
        <w:rPr>
          <w:rFonts w:cs="Arial"/>
          <w:b/>
        </w:rPr>
      </w:pPr>
      <w:r>
        <w:rPr>
          <w:rFonts w:cs="Arial"/>
          <w:b/>
        </w:rPr>
        <w:t>Status:</w:t>
      </w:r>
    </w:p>
    <w:p w14:paraId="56108547" w14:textId="77777777" w:rsidR="00000000" w:rsidRDefault="00DE7085">
      <w:pPr>
        <w:spacing w:before="100" w:beforeAutospacing="1" w:after="100" w:afterAutospacing="1"/>
        <w:divId w:val="62341320"/>
      </w:pPr>
      <w:r>
        <w:t>Approved.</w:t>
      </w:r>
    </w:p>
    <w:p w14:paraId="52D5D526"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SP-211355</w:t>
      </w:r>
      <w:r>
        <w:t xml:space="preserve"> (WI EXCEPTION REQUEST) Work Item Exception for 5</w:t>
      </w:r>
      <w:r>
        <w:t>G_ProSe Security Aspects. (Source: SA WG3).</w:t>
      </w:r>
      <w:r>
        <w:br/>
      </w:r>
      <w:r>
        <w:rPr>
          <w:b/>
        </w:rPr>
        <w:t>Document for:</w:t>
      </w:r>
      <w:r>
        <w:t xml:space="preserve"> Approval.</w:t>
      </w:r>
      <w:r>
        <w:br/>
      </w:r>
      <w:r>
        <w:rPr>
          <w:b/>
        </w:rPr>
        <w:t>Abstract:</w:t>
      </w:r>
      <w:r>
        <w:t xml:space="preserve"> Abstract of document: Both User Plane-based security procedure and Control Plane-based security procedure defined for 5G ProSe Communication via 5G ProSe Layer-3 UE-to-Network Re</w:t>
      </w:r>
      <w:r>
        <w:t>lay are under development. This work item exception requests to extend the deadline of the SA WG3 5G_ProSe work till February 2022. Contentious Issues: None.</w:t>
      </w:r>
    </w:p>
    <w:p w14:paraId="705F0345" w14:textId="77777777" w:rsidR="00000000" w:rsidRDefault="00DE7085">
      <w:pPr>
        <w:keepNext/>
        <w:spacing w:before="100" w:beforeAutospacing="1" w:after="100" w:afterAutospacing="1"/>
        <w:divId w:val="62341320"/>
        <w:rPr>
          <w:rFonts w:cs="Arial"/>
          <w:b/>
        </w:rPr>
      </w:pPr>
      <w:r>
        <w:rPr>
          <w:rFonts w:cs="Arial"/>
          <w:b/>
        </w:rPr>
        <w:t>Comment:</w:t>
      </w:r>
    </w:p>
    <w:p w14:paraId="080D6090" w14:textId="77777777" w:rsidR="00000000" w:rsidRDefault="00DE7085">
      <w:pPr>
        <w:spacing w:before="100" w:beforeAutospacing="1" w:after="100" w:afterAutospacing="1"/>
        <w:divId w:val="62341320"/>
      </w:pPr>
      <w:r>
        <w:t>For Block Approval. CC#4: Block Approved.</w:t>
      </w:r>
    </w:p>
    <w:p w14:paraId="043E1669" w14:textId="77777777" w:rsidR="00000000" w:rsidRDefault="00DE7085">
      <w:pPr>
        <w:keepNext/>
        <w:spacing w:before="100" w:beforeAutospacing="1" w:after="100" w:afterAutospacing="1"/>
        <w:divId w:val="62341320"/>
        <w:rPr>
          <w:rFonts w:cs="Arial"/>
          <w:b/>
        </w:rPr>
      </w:pPr>
      <w:r>
        <w:rPr>
          <w:rFonts w:cs="Arial"/>
          <w:b/>
        </w:rPr>
        <w:t>Discussion and conclusion:</w:t>
      </w:r>
    </w:p>
    <w:p w14:paraId="5CEE600F" w14:textId="77777777" w:rsidR="00000000" w:rsidRDefault="00DE7085">
      <w:pPr>
        <w:spacing w:before="100" w:beforeAutospacing="1" w:after="100" w:afterAutospacing="1"/>
        <w:divId w:val="62341320"/>
      </w:pPr>
      <w:r>
        <w:t>-</w:t>
      </w:r>
    </w:p>
    <w:p w14:paraId="3FE7F5D8" w14:textId="77777777" w:rsidR="00000000" w:rsidRDefault="00DE7085">
      <w:pPr>
        <w:keepNext/>
        <w:spacing w:before="100" w:beforeAutospacing="1" w:after="100" w:afterAutospacing="1"/>
        <w:divId w:val="62341320"/>
        <w:rPr>
          <w:rFonts w:cs="Arial"/>
          <w:b/>
        </w:rPr>
      </w:pPr>
      <w:r>
        <w:rPr>
          <w:rFonts w:cs="Arial"/>
          <w:b/>
        </w:rPr>
        <w:t>Status:</w:t>
      </w:r>
    </w:p>
    <w:p w14:paraId="40CF2381" w14:textId="77777777" w:rsidR="00000000" w:rsidRDefault="00DE7085">
      <w:pPr>
        <w:spacing w:before="100" w:beforeAutospacing="1" w:after="100" w:afterAutospacing="1"/>
        <w:divId w:val="62341320"/>
      </w:pPr>
      <w:r>
        <w:t>Approved.</w:t>
      </w:r>
    </w:p>
    <w:p w14:paraId="6591E301" w14:textId="77777777" w:rsidR="00000000" w:rsidRDefault="00DE7085">
      <w:pPr>
        <w:keepNext/>
        <w:keepLines/>
        <w:pBdr>
          <w:top w:val="single" w:sz="4" w:space="1" w:color="auto"/>
        </w:pBdr>
        <w:spacing w:before="100" w:beforeAutospacing="1" w:after="100" w:afterAutospacing="1"/>
        <w:divId w:val="62341320"/>
      </w:pPr>
      <w:r>
        <w:rPr>
          <w:color w:val="0000FF"/>
        </w:rPr>
        <w:t>TD SP-211356</w:t>
      </w:r>
      <w:r>
        <w:t xml:space="preserve"> (WI EXCEPTION REQUEST) Work Item Exception for UAS security. (Source: SA WG3).</w:t>
      </w:r>
      <w:r>
        <w:br/>
      </w:r>
      <w:r>
        <w:rPr>
          <w:b/>
        </w:rPr>
        <w:t>Document for:</w:t>
      </w:r>
      <w:r>
        <w:t xml:space="preserve"> Approval.</w:t>
      </w:r>
      <w:r>
        <w:br/>
      </w:r>
      <w:r>
        <w:rPr>
          <w:b/>
        </w:rPr>
        <w:t>Abstract:</w:t>
      </w:r>
      <w:r>
        <w:t xml:space="preserve"> Abstract of document: This work item covers specifying the security part of the Uncrewed Aerial Systems work. Contentious Issues: </w:t>
      </w:r>
      <w:r>
        <w:t>None.</w:t>
      </w:r>
    </w:p>
    <w:p w14:paraId="28BE80B8" w14:textId="77777777" w:rsidR="00000000" w:rsidRDefault="00DE7085">
      <w:pPr>
        <w:keepNext/>
        <w:spacing w:before="100" w:beforeAutospacing="1" w:after="100" w:afterAutospacing="1"/>
        <w:divId w:val="62341320"/>
        <w:rPr>
          <w:rFonts w:cs="Arial"/>
          <w:b/>
        </w:rPr>
      </w:pPr>
      <w:r>
        <w:rPr>
          <w:rFonts w:cs="Arial"/>
          <w:b/>
        </w:rPr>
        <w:t>Comment:</w:t>
      </w:r>
    </w:p>
    <w:p w14:paraId="2F5CE724" w14:textId="77777777" w:rsidR="00000000" w:rsidRDefault="00DE7085">
      <w:pPr>
        <w:spacing w:before="100" w:beforeAutospacing="1" w:after="100" w:afterAutospacing="1"/>
        <w:divId w:val="62341320"/>
      </w:pPr>
      <w:r>
        <w:t>For Block Approval. CC#4: Block Approved.</w:t>
      </w:r>
    </w:p>
    <w:p w14:paraId="1A1C10D2" w14:textId="77777777" w:rsidR="00000000" w:rsidRDefault="00DE7085">
      <w:pPr>
        <w:keepNext/>
        <w:spacing w:before="100" w:beforeAutospacing="1" w:after="100" w:afterAutospacing="1"/>
        <w:divId w:val="62341320"/>
        <w:rPr>
          <w:rFonts w:cs="Arial"/>
          <w:b/>
        </w:rPr>
      </w:pPr>
      <w:r>
        <w:rPr>
          <w:rFonts w:cs="Arial"/>
          <w:b/>
        </w:rPr>
        <w:t>Discussion and conclusion:</w:t>
      </w:r>
    </w:p>
    <w:p w14:paraId="41BDF95E" w14:textId="77777777" w:rsidR="00000000" w:rsidRDefault="00DE7085">
      <w:pPr>
        <w:spacing w:before="100" w:beforeAutospacing="1" w:after="100" w:afterAutospacing="1"/>
        <w:divId w:val="62341320"/>
      </w:pPr>
      <w:r>
        <w:t>-</w:t>
      </w:r>
    </w:p>
    <w:p w14:paraId="30146404" w14:textId="77777777" w:rsidR="00000000" w:rsidRDefault="00DE7085">
      <w:pPr>
        <w:keepNext/>
        <w:spacing w:before="100" w:beforeAutospacing="1" w:after="100" w:afterAutospacing="1"/>
        <w:divId w:val="62341320"/>
        <w:rPr>
          <w:rFonts w:cs="Arial"/>
          <w:b/>
        </w:rPr>
      </w:pPr>
      <w:r>
        <w:rPr>
          <w:rFonts w:cs="Arial"/>
          <w:b/>
        </w:rPr>
        <w:t>Status:</w:t>
      </w:r>
    </w:p>
    <w:p w14:paraId="194DB144" w14:textId="77777777" w:rsidR="00000000" w:rsidRDefault="00DE7085">
      <w:pPr>
        <w:spacing w:before="100" w:beforeAutospacing="1" w:after="100" w:afterAutospacing="1"/>
        <w:divId w:val="62341320"/>
      </w:pPr>
      <w:r>
        <w:t>Approved.</w:t>
      </w:r>
    </w:p>
    <w:p w14:paraId="54963FF0" w14:textId="77777777" w:rsidR="00000000" w:rsidRDefault="00DE7085">
      <w:pPr>
        <w:keepNext/>
        <w:keepLines/>
        <w:pBdr>
          <w:top w:val="single" w:sz="4" w:space="1" w:color="auto"/>
        </w:pBdr>
        <w:spacing w:before="100" w:beforeAutospacing="1" w:after="100" w:afterAutospacing="1"/>
        <w:divId w:val="62341320"/>
      </w:pPr>
      <w:r>
        <w:rPr>
          <w:color w:val="0000FF"/>
        </w:rPr>
        <w:t>TD SP-211357</w:t>
      </w:r>
      <w:r>
        <w:t xml:space="preserve"> (WID REVISED) Revised WID on Enhancements of 3GPP profiles for cryptographic algorithms and security protocols. (Source: SA WG3).</w:t>
      </w:r>
      <w:r>
        <w:br/>
      </w:r>
      <w:r>
        <w:rPr>
          <w:b/>
        </w:rPr>
        <w:t xml:space="preserve">Document </w:t>
      </w:r>
      <w:r>
        <w:rPr>
          <w:b/>
        </w:rPr>
        <w:t>for:</w:t>
      </w:r>
      <w:r>
        <w:t xml:space="preserve"> Approval.</w:t>
      </w:r>
      <w:r>
        <w:br/>
      </w:r>
      <w:r>
        <w:rPr>
          <w:b/>
        </w:rPr>
        <w:t>Abstract:</w:t>
      </w:r>
      <w:r>
        <w:t xml:space="preserve"> Revised WID on Enhancements of 3GPP profiles for cryptographic algorithms and security protocols.</w:t>
      </w:r>
    </w:p>
    <w:p w14:paraId="231FC9E8" w14:textId="77777777" w:rsidR="00000000" w:rsidRDefault="00DE7085">
      <w:pPr>
        <w:keepNext/>
        <w:spacing w:before="100" w:beforeAutospacing="1" w:after="100" w:afterAutospacing="1"/>
        <w:divId w:val="62341320"/>
        <w:rPr>
          <w:rFonts w:cs="Arial"/>
          <w:b/>
        </w:rPr>
      </w:pPr>
      <w:r>
        <w:rPr>
          <w:rFonts w:cs="Arial"/>
          <w:b/>
        </w:rPr>
        <w:t>Comment:</w:t>
      </w:r>
    </w:p>
    <w:p w14:paraId="15919C74" w14:textId="77777777" w:rsidR="00000000" w:rsidRDefault="00DE7085">
      <w:pPr>
        <w:spacing w:before="100" w:beforeAutospacing="1" w:after="100" w:afterAutospacing="1"/>
        <w:divId w:val="62341320"/>
      </w:pPr>
      <w:r>
        <w:t>For Block Approval. CC#4: Block Approved.</w:t>
      </w:r>
    </w:p>
    <w:p w14:paraId="0E2BD972" w14:textId="77777777" w:rsidR="00000000" w:rsidRDefault="00DE7085">
      <w:pPr>
        <w:keepNext/>
        <w:spacing w:before="100" w:beforeAutospacing="1" w:after="100" w:afterAutospacing="1"/>
        <w:divId w:val="62341320"/>
        <w:rPr>
          <w:rFonts w:cs="Arial"/>
          <w:b/>
        </w:rPr>
      </w:pPr>
      <w:r>
        <w:rPr>
          <w:rFonts w:cs="Arial"/>
          <w:b/>
        </w:rPr>
        <w:t>Discussion and conclusion:</w:t>
      </w:r>
    </w:p>
    <w:p w14:paraId="4341B2F2" w14:textId="77777777" w:rsidR="00000000" w:rsidRDefault="00DE7085">
      <w:pPr>
        <w:spacing w:before="100" w:beforeAutospacing="1" w:after="100" w:afterAutospacing="1"/>
        <w:divId w:val="62341320"/>
      </w:pPr>
      <w:r>
        <w:t>-</w:t>
      </w:r>
    </w:p>
    <w:p w14:paraId="4A7AC129" w14:textId="77777777" w:rsidR="00000000" w:rsidRDefault="00DE7085">
      <w:pPr>
        <w:keepNext/>
        <w:spacing w:before="100" w:beforeAutospacing="1" w:after="100" w:afterAutospacing="1"/>
        <w:divId w:val="62341320"/>
        <w:rPr>
          <w:rFonts w:cs="Arial"/>
          <w:b/>
        </w:rPr>
      </w:pPr>
      <w:r>
        <w:rPr>
          <w:rFonts w:cs="Arial"/>
          <w:b/>
        </w:rPr>
        <w:t>Status:</w:t>
      </w:r>
    </w:p>
    <w:p w14:paraId="6251142A" w14:textId="77777777" w:rsidR="00000000" w:rsidRDefault="00DE7085">
      <w:pPr>
        <w:spacing w:before="100" w:beforeAutospacing="1" w:after="100" w:afterAutospacing="1"/>
        <w:divId w:val="62341320"/>
      </w:pPr>
      <w:r>
        <w:t>Approved.</w:t>
      </w:r>
    </w:p>
    <w:p w14:paraId="5B7F7A07"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SP-211368</w:t>
      </w:r>
      <w:r>
        <w:t xml:space="preserve"> </w:t>
      </w:r>
      <w:r>
        <w:t>(SID REVISED) Revised Study on enhanced Security Aspects of the 5G Service Based Architecture. (Source: SA WG3).</w:t>
      </w:r>
      <w:r>
        <w:br/>
      </w:r>
      <w:r>
        <w:rPr>
          <w:b/>
        </w:rPr>
        <w:t>Document for:</w:t>
      </w:r>
      <w:r>
        <w:t xml:space="preserve"> Approval.</w:t>
      </w:r>
      <w:r>
        <w:br/>
      </w:r>
      <w:r>
        <w:rPr>
          <w:b/>
        </w:rPr>
        <w:t>Abstract:</w:t>
      </w:r>
      <w:r>
        <w:t xml:space="preserve"> Objective: The objective of this study item is to analyse potential threats, study necessary security enhance</w:t>
      </w:r>
      <w:r>
        <w:t>ments, and document decisions of solutions to be adopted or not adopted after evaluating the risks versus the complexity. In particular, the following topics are addressed: - Need and mechanism of enabling end to end authentication in roaming case if no cr</w:t>
      </w:r>
      <w:r>
        <w:t>oss-certification between operators is enabled - Need and mechanism of enabling NF Service Consumer authentication of NRF and the NF Service Producer - Need for addressing potential security impact of different deployment scenarios including the several SC</w:t>
      </w:r>
      <w:r>
        <w:t>Ps - Verification of URI in subscription/notification - Dynamic authorization between SCPs or NF and SCP - End-to-End Critical HTTP headers/body parts integrity protection - Security of NRF service management - N32 security related roaming security aspects</w:t>
      </w:r>
      <w:r>
        <w:t>.</w:t>
      </w:r>
    </w:p>
    <w:p w14:paraId="44795887" w14:textId="77777777" w:rsidR="00000000" w:rsidRDefault="00DE7085">
      <w:pPr>
        <w:keepNext/>
        <w:spacing w:before="100" w:beforeAutospacing="1" w:after="100" w:afterAutospacing="1"/>
        <w:divId w:val="62341320"/>
        <w:rPr>
          <w:rFonts w:cs="Arial"/>
          <w:b/>
        </w:rPr>
      </w:pPr>
      <w:r>
        <w:rPr>
          <w:rFonts w:cs="Arial"/>
          <w:b/>
        </w:rPr>
        <w:t>Comment:</w:t>
      </w:r>
    </w:p>
    <w:p w14:paraId="7E4601CA" w14:textId="77777777" w:rsidR="00000000" w:rsidRDefault="00DE7085">
      <w:pPr>
        <w:spacing w:before="100" w:beforeAutospacing="1" w:after="100" w:afterAutospacing="1"/>
        <w:divId w:val="62341320"/>
      </w:pPr>
      <w:r>
        <w:t>For Block Approval. CC#4: Block Approved.</w:t>
      </w:r>
    </w:p>
    <w:p w14:paraId="5EBF9EE9" w14:textId="77777777" w:rsidR="00000000" w:rsidRDefault="00DE7085">
      <w:pPr>
        <w:keepNext/>
        <w:spacing w:before="100" w:beforeAutospacing="1" w:after="100" w:afterAutospacing="1"/>
        <w:divId w:val="62341320"/>
        <w:rPr>
          <w:rFonts w:cs="Arial"/>
          <w:b/>
        </w:rPr>
      </w:pPr>
      <w:r>
        <w:rPr>
          <w:rFonts w:cs="Arial"/>
          <w:b/>
        </w:rPr>
        <w:t>Discussion and conclusion:</w:t>
      </w:r>
    </w:p>
    <w:p w14:paraId="78404CA6" w14:textId="77777777" w:rsidR="00000000" w:rsidRDefault="00DE7085">
      <w:pPr>
        <w:spacing w:before="100" w:beforeAutospacing="1" w:after="100" w:afterAutospacing="1"/>
        <w:divId w:val="62341320"/>
      </w:pPr>
      <w:r>
        <w:t>-</w:t>
      </w:r>
    </w:p>
    <w:p w14:paraId="55C96DBF" w14:textId="77777777" w:rsidR="00000000" w:rsidRDefault="00DE7085">
      <w:pPr>
        <w:keepNext/>
        <w:spacing w:before="100" w:beforeAutospacing="1" w:after="100" w:afterAutospacing="1"/>
        <w:divId w:val="62341320"/>
        <w:rPr>
          <w:rFonts w:cs="Arial"/>
          <w:b/>
        </w:rPr>
      </w:pPr>
      <w:r>
        <w:rPr>
          <w:rFonts w:cs="Arial"/>
          <w:b/>
        </w:rPr>
        <w:t>Status:</w:t>
      </w:r>
    </w:p>
    <w:p w14:paraId="2B841287" w14:textId="77777777" w:rsidR="00000000" w:rsidRDefault="00DE7085">
      <w:pPr>
        <w:spacing w:before="100" w:beforeAutospacing="1" w:after="100" w:afterAutospacing="1"/>
        <w:divId w:val="62341320"/>
      </w:pPr>
      <w:r>
        <w:t>Approved.</w:t>
      </w:r>
    </w:p>
    <w:p w14:paraId="04C78C3B" w14:textId="77777777" w:rsidR="00000000" w:rsidRDefault="00DE7085">
      <w:pPr>
        <w:keepNext/>
        <w:keepLines/>
        <w:pBdr>
          <w:top w:val="single" w:sz="4" w:space="1" w:color="auto"/>
        </w:pBdr>
        <w:spacing w:before="100" w:beforeAutospacing="1" w:after="100" w:afterAutospacing="1"/>
        <w:divId w:val="62341320"/>
      </w:pPr>
      <w:r>
        <w:rPr>
          <w:color w:val="0000FF"/>
        </w:rPr>
        <w:t>TD SP-211426</w:t>
      </w:r>
      <w:r>
        <w:t xml:space="preserve"> (WID REVISED) Revised WID on Improved support for NSA in the service-based management architecture. (Source: SA WG5).</w:t>
      </w:r>
      <w:r>
        <w:br/>
      </w:r>
      <w:r>
        <w:rPr>
          <w:b/>
        </w:rPr>
        <w:t>Document for:</w:t>
      </w:r>
      <w:r>
        <w:t xml:space="preserve"> Approval.</w:t>
      </w:r>
      <w:r>
        <w:br/>
      </w:r>
      <w:r>
        <w:rPr>
          <w:b/>
        </w:rPr>
        <w:t>A</w:t>
      </w:r>
      <w:r>
        <w:rPr>
          <w:b/>
        </w:rPr>
        <w:t>bstract:</w:t>
      </w:r>
      <w:r>
        <w:t xml:space="preserve"> Objective: The objectives of this work item are to support enhancement of service-based management architecture in the following aspects: 1. Specify the solution sets for management of 5G NSA scenarios identified in TR 28.925, (i.e. providing YANG</w:t>
      </w:r>
      <w:r>
        <w:t xml:space="preserve"> and YAML solution set for legacy nodes NRM in the EUTRAN NRM and RAN NRM). 2. Specify what parts support the Service Based Management Architecture (SBMA; used in 5G) and what parts support the IRP architecture (used before 5G) in the Generic NRM TS (suppo</w:t>
      </w:r>
      <w:r>
        <w:t>rts both SBMA and IRP architecture). 3. Specify inventory NRM for 3GPP systems using SBMA.</w:t>
      </w:r>
    </w:p>
    <w:p w14:paraId="765B55F9" w14:textId="77777777" w:rsidR="00000000" w:rsidRDefault="00DE7085">
      <w:pPr>
        <w:keepNext/>
        <w:spacing w:before="100" w:beforeAutospacing="1" w:after="100" w:afterAutospacing="1"/>
        <w:divId w:val="62341320"/>
        <w:rPr>
          <w:rFonts w:cs="Arial"/>
          <w:b/>
        </w:rPr>
      </w:pPr>
      <w:r>
        <w:rPr>
          <w:rFonts w:cs="Arial"/>
          <w:b/>
        </w:rPr>
        <w:t>Comment:</w:t>
      </w:r>
    </w:p>
    <w:p w14:paraId="28FE278C" w14:textId="77777777" w:rsidR="00000000" w:rsidRDefault="00DE7085">
      <w:pPr>
        <w:spacing w:before="100" w:beforeAutospacing="1" w:after="100" w:afterAutospacing="1"/>
        <w:divId w:val="62341320"/>
      </w:pPr>
      <w:r>
        <w:t>For Block Approval. CC#4: Block Approved.</w:t>
      </w:r>
    </w:p>
    <w:p w14:paraId="393FE387" w14:textId="77777777" w:rsidR="00000000" w:rsidRDefault="00DE7085">
      <w:pPr>
        <w:keepNext/>
        <w:spacing w:before="100" w:beforeAutospacing="1" w:after="100" w:afterAutospacing="1"/>
        <w:divId w:val="62341320"/>
        <w:rPr>
          <w:rFonts w:cs="Arial"/>
          <w:b/>
        </w:rPr>
      </w:pPr>
      <w:r>
        <w:rPr>
          <w:rFonts w:cs="Arial"/>
          <w:b/>
        </w:rPr>
        <w:t>Discussion and conclusion:</w:t>
      </w:r>
    </w:p>
    <w:p w14:paraId="63087853" w14:textId="77777777" w:rsidR="00000000" w:rsidRDefault="00DE7085">
      <w:pPr>
        <w:spacing w:before="100" w:beforeAutospacing="1" w:after="100" w:afterAutospacing="1"/>
        <w:divId w:val="62341320"/>
      </w:pPr>
      <w:r>
        <w:t>-</w:t>
      </w:r>
    </w:p>
    <w:p w14:paraId="56FCF087" w14:textId="77777777" w:rsidR="00000000" w:rsidRDefault="00DE7085">
      <w:pPr>
        <w:keepNext/>
        <w:spacing w:before="100" w:beforeAutospacing="1" w:after="100" w:afterAutospacing="1"/>
        <w:divId w:val="62341320"/>
        <w:rPr>
          <w:rFonts w:cs="Arial"/>
          <w:b/>
        </w:rPr>
      </w:pPr>
      <w:r>
        <w:rPr>
          <w:rFonts w:cs="Arial"/>
          <w:b/>
        </w:rPr>
        <w:t>Status:</w:t>
      </w:r>
    </w:p>
    <w:p w14:paraId="40A445DB" w14:textId="77777777" w:rsidR="00000000" w:rsidRDefault="00DE7085">
      <w:pPr>
        <w:spacing w:before="100" w:beforeAutospacing="1" w:after="100" w:afterAutospacing="1"/>
        <w:divId w:val="62341320"/>
      </w:pPr>
      <w:r>
        <w:t>Approved.</w:t>
      </w:r>
    </w:p>
    <w:p w14:paraId="7918C217"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SP-211437</w:t>
      </w:r>
      <w:r>
        <w:t xml:space="preserve"> (SID REVISED) Revised Study on new aspects of EE for 5</w:t>
      </w:r>
      <w:r>
        <w:t>G networks. (Source: SA WG5).</w:t>
      </w:r>
      <w:r>
        <w:br/>
      </w:r>
      <w:r>
        <w:rPr>
          <w:b/>
        </w:rPr>
        <w:t>Document for:</w:t>
      </w:r>
      <w:r>
        <w:t xml:space="preserve"> Approval.</w:t>
      </w:r>
      <w:r>
        <w:br/>
      </w:r>
      <w:r>
        <w:rPr>
          <w:b/>
        </w:rPr>
        <w:t>Abstract:</w:t>
      </w:r>
      <w:r>
        <w:t xml:space="preserve"> Objective: The objective is to study (non-exhaustive list): - the definition of new EE KPIs, and means to measure them - in case of 5G RAN sharing; - for 5G Core Network and, in particular, fo</w:t>
      </w:r>
      <w:r>
        <w:t>r 5GC Control Plane network functions; - for standardized network slice types (eMBB, URLLC, mIoT), - the definition of the Energy Consumption (EC) of a VNF, and means to measure it - cross-WGs/SDOs issues related to energy efficiency / saving.</w:t>
      </w:r>
    </w:p>
    <w:p w14:paraId="45DADCE6" w14:textId="77777777" w:rsidR="00000000" w:rsidRDefault="00DE7085">
      <w:pPr>
        <w:keepNext/>
        <w:spacing w:before="100" w:beforeAutospacing="1" w:after="100" w:afterAutospacing="1"/>
        <w:divId w:val="62341320"/>
        <w:rPr>
          <w:rFonts w:cs="Arial"/>
          <w:b/>
        </w:rPr>
      </w:pPr>
      <w:r>
        <w:rPr>
          <w:rFonts w:cs="Arial"/>
          <w:b/>
        </w:rPr>
        <w:t>Comment:</w:t>
      </w:r>
    </w:p>
    <w:p w14:paraId="785936CC" w14:textId="77777777" w:rsidR="00000000" w:rsidRDefault="00DE7085">
      <w:pPr>
        <w:spacing w:before="100" w:beforeAutospacing="1" w:after="100" w:afterAutospacing="1"/>
        <w:divId w:val="62341320"/>
      </w:pPr>
      <w:r>
        <w:t>For</w:t>
      </w:r>
      <w:r>
        <w:t xml:space="preserve"> Block Approval. CC#4: Block Approved.</w:t>
      </w:r>
    </w:p>
    <w:p w14:paraId="119828BF" w14:textId="77777777" w:rsidR="00000000" w:rsidRDefault="00DE7085">
      <w:pPr>
        <w:keepNext/>
        <w:spacing w:before="100" w:beforeAutospacing="1" w:after="100" w:afterAutospacing="1"/>
        <w:divId w:val="62341320"/>
        <w:rPr>
          <w:rFonts w:cs="Arial"/>
          <w:b/>
        </w:rPr>
      </w:pPr>
      <w:r>
        <w:rPr>
          <w:rFonts w:cs="Arial"/>
          <w:b/>
        </w:rPr>
        <w:t>Discussion and conclusion:</w:t>
      </w:r>
    </w:p>
    <w:p w14:paraId="155FEBF3" w14:textId="77777777" w:rsidR="00000000" w:rsidRDefault="00DE7085">
      <w:pPr>
        <w:spacing w:before="100" w:beforeAutospacing="1" w:after="100" w:afterAutospacing="1"/>
        <w:divId w:val="62341320"/>
      </w:pPr>
      <w:r>
        <w:t>-</w:t>
      </w:r>
    </w:p>
    <w:p w14:paraId="1BEB8479" w14:textId="77777777" w:rsidR="00000000" w:rsidRDefault="00DE7085">
      <w:pPr>
        <w:keepNext/>
        <w:spacing w:before="100" w:beforeAutospacing="1" w:after="100" w:afterAutospacing="1"/>
        <w:divId w:val="62341320"/>
        <w:rPr>
          <w:rFonts w:cs="Arial"/>
          <w:b/>
        </w:rPr>
      </w:pPr>
      <w:r>
        <w:rPr>
          <w:rFonts w:cs="Arial"/>
          <w:b/>
        </w:rPr>
        <w:t>Status:</w:t>
      </w:r>
    </w:p>
    <w:p w14:paraId="3545DC77" w14:textId="77777777" w:rsidR="00000000" w:rsidRDefault="00DE7085">
      <w:pPr>
        <w:spacing w:before="100" w:beforeAutospacing="1" w:after="100" w:afterAutospacing="1"/>
        <w:divId w:val="62341320"/>
      </w:pPr>
      <w:r>
        <w:t>Approved.</w:t>
      </w:r>
    </w:p>
    <w:p w14:paraId="54279825" w14:textId="77777777" w:rsidR="00000000" w:rsidRDefault="00DE7085">
      <w:pPr>
        <w:keepNext/>
        <w:keepLines/>
        <w:pBdr>
          <w:top w:val="single" w:sz="4" w:space="1" w:color="auto"/>
        </w:pBdr>
        <w:spacing w:before="100" w:beforeAutospacing="1" w:after="100" w:afterAutospacing="1"/>
        <w:divId w:val="62341320"/>
      </w:pPr>
      <w:r>
        <w:rPr>
          <w:color w:val="0000FF"/>
        </w:rPr>
        <w:t>TD SP-211438</w:t>
      </w:r>
      <w:r>
        <w:t xml:space="preserve"> </w:t>
      </w:r>
      <w:r>
        <w:t>(WID REVISED) Revised WID on Enhancements on EE for 5G networks. (Source: SA WG5).</w:t>
      </w:r>
      <w:r>
        <w:br/>
      </w:r>
      <w:r>
        <w:rPr>
          <w:b/>
        </w:rPr>
        <w:t>Document for:</w:t>
      </w:r>
      <w:r>
        <w:t xml:space="preserve"> Approval.</w:t>
      </w:r>
      <w:r>
        <w:br/>
      </w:r>
      <w:r>
        <w:rPr>
          <w:b/>
        </w:rPr>
        <w:t>Abstract:</w:t>
      </w:r>
      <w:r>
        <w:t xml:space="preserve"> Objective: The objective is to: - address the cross-WGs/SDOs issues related to energy efficiency / saving, for the purpose of coordination </w:t>
      </w:r>
      <w:r>
        <w:t>on energy saving; - provide OA&amp;M solutions where applicable, to requirements expressed by other 3GPP working groups; - introduce use cases and solutions in existing TSs, once they have been studied in the companion study item mentioned in clause 2.3; - def</w:t>
      </w:r>
      <w:r>
        <w:t>ine new EE KPIs, and means to measure them: o in case of 5G RAN sharing, o for 5G Core Network and, in particular, for 5GC control plane network functions, o for standardized network slice types (eMBB, URLLC, etc.).</w:t>
      </w:r>
    </w:p>
    <w:p w14:paraId="0E04B842" w14:textId="77777777" w:rsidR="00000000" w:rsidRDefault="00DE7085">
      <w:pPr>
        <w:keepNext/>
        <w:spacing w:before="100" w:beforeAutospacing="1" w:after="100" w:afterAutospacing="1"/>
        <w:divId w:val="62341320"/>
        <w:rPr>
          <w:rFonts w:cs="Arial"/>
          <w:b/>
        </w:rPr>
      </w:pPr>
      <w:r>
        <w:rPr>
          <w:rFonts w:cs="Arial"/>
          <w:b/>
        </w:rPr>
        <w:t>Comment:</w:t>
      </w:r>
    </w:p>
    <w:p w14:paraId="661D7645" w14:textId="77777777" w:rsidR="00000000" w:rsidRDefault="00DE7085">
      <w:pPr>
        <w:spacing w:before="100" w:beforeAutospacing="1" w:after="100" w:afterAutospacing="1"/>
        <w:divId w:val="62341320"/>
      </w:pPr>
      <w:r>
        <w:t>For Block Approval. CC#4: Block</w:t>
      </w:r>
      <w:r>
        <w:t xml:space="preserve"> Approved.</w:t>
      </w:r>
    </w:p>
    <w:p w14:paraId="134F1B0C" w14:textId="77777777" w:rsidR="00000000" w:rsidRDefault="00DE7085">
      <w:pPr>
        <w:keepNext/>
        <w:spacing w:before="100" w:beforeAutospacing="1" w:after="100" w:afterAutospacing="1"/>
        <w:divId w:val="62341320"/>
        <w:rPr>
          <w:rFonts w:cs="Arial"/>
          <w:b/>
        </w:rPr>
      </w:pPr>
      <w:r>
        <w:rPr>
          <w:rFonts w:cs="Arial"/>
          <w:b/>
        </w:rPr>
        <w:t>Discussion and conclusion:</w:t>
      </w:r>
    </w:p>
    <w:p w14:paraId="5CCD5700" w14:textId="77777777" w:rsidR="00000000" w:rsidRDefault="00DE7085">
      <w:pPr>
        <w:spacing w:before="100" w:beforeAutospacing="1" w:after="100" w:afterAutospacing="1"/>
        <w:divId w:val="62341320"/>
      </w:pPr>
      <w:r>
        <w:t>-</w:t>
      </w:r>
    </w:p>
    <w:p w14:paraId="4C8F8B51" w14:textId="77777777" w:rsidR="00000000" w:rsidRDefault="00DE7085">
      <w:pPr>
        <w:keepNext/>
        <w:spacing w:before="100" w:beforeAutospacing="1" w:after="100" w:afterAutospacing="1"/>
        <w:divId w:val="62341320"/>
        <w:rPr>
          <w:rFonts w:cs="Arial"/>
          <w:b/>
        </w:rPr>
      </w:pPr>
      <w:r>
        <w:rPr>
          <w:rFonts w:cs="Arial"/>
          <w:b/>
        </w:rPr>
        <w:t>Status:</w:t>
      </w:r>
    </w:p>
    <w:p w14:paraId="39E086FB" w14:textId="77777777" w:rsidR="00000000" w:rsidRDefault="00DE7085">
      <w:pPr>
        <w:spacing w:before="100" w:beforeAutospacing="1" w:after="100" w:afterAutospacing="1"/>
        <w:divId w:val="62341320"/>
      </w:pPr>
      <w:r>
        <w:t>Approved.</w:t>
      </w:r>
    </w:p>
    <w:p w14:paraId="75A71BE1"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SP-211439</w:t>
      </w:r>
      <w:r>
        <w:t xml:space="preserve"> (WID REVISED) Revised WID on Enhancements of Management Data Analytics Service. (Source: SA WG5).</w:t>
      </w:r>
      <w:r>
        <w:br/>
      </w:r>
      <w:r>
        <w:rPr>
          <w:b/>
        </w:rPr>
        <w:t>Document for:</w:t>
      </w:r>
      <w:r>
        <w:t xml:space="preserve"> Approval.</w:t>
      </w:r>
      <w:r>
        <w:br/>
      </w:r>
      <w:r>
        <w:rPr>
          <w:b/>
        </w:rPr>
        <w:t>Abstract:</w:t>
      </w:r>
      <w:r>
        <w:t xml:space="preserve"> Objective: To describe: - MDA service framework illus</w:t>
      </w:r>
      <w:r>
        <w:t>trating the service relations between MDAS producer, potential MDAS consumers and other network/management functions/services, including: o relation of MDAS producer with NWDAF; o relation of MDAS producer with other management functions/services; o relati</w:t>
      </w:r>
      <w:r>
        <w:t>on between cross domain MDAS producer and domain specific MDAS producer, including TSG RAN/CN domain and non-3GPP management domains (e.g., transport, virtualized resources); o other relations related to MDA, where necessary. - MDA role (related to Analyti</w:t>
      </w:r>
      <w:r>
        <w:t>cs stage) in the management loop (including open control loop and closed control loop supporting Closed Loop SLS Assurance (COSLA) and eCOSLA). - How the MDA output is aligned to Analytics Insights defined in COSLA and eCOSLA work. And, to specify: - MDA i</w:t>
      </w:r>
      <w:r>
        <w:t>nput and report (output): o Common information elements of MDA report (output) that may be used also by non-3GPP domains; o 3GPP domain specific MDA input data (including new performance measurements, NRMs, MDT data, etc.) and MDA output attributes (as ext</w:t>
      </w:r>
      <w:r>
        <w:t>ension to the common attributes of MDA report) pertaining to the specific MDA use cases, based on the use cases studied, evaluated, concluded and recommended in TR 28.809 with the following issues prioritized for this work item: - Alarm incident analysis -</w:t>
      </w:r>
      <w:r>
        <w:t xml:space="preserve"> SLS analysis related issues - MDA assisted Energy Saving - Coverage related issues - Mobility management related issues - Optimal time assessment for software upgrade with minimal service disruption Note: this WID will only consider the MDA use cases whic</w:t>
      </w:r>
      <w:r>
        <w:t>h have been captured in the TR 28.809. o Mechanisms to address multiple relevant use cases by a consolidated MDA report. - Requirements and mechanisms on MDA report request and reporting; - Requirements on retrieval of historical data related to MDA (inclu</w:t>
      </w:r>
      <w:r>
        <w:t>ding MDA input and output), and mechanisms by reusing the solutions for historical data handling defined by work item MADCOL (UID: 880028) and possibly other work items if relevant; - Support (including requirements) for ML model training for MDA, where ML</w:t>
      </w:r>
      <w:r>
        <w:t xml:space="preserve"> can be applicable without introducing mandatory coupling and dependencies on MDAS.</w:t>
      </w:r>
    </w:p>
    <w:p w14:paraId="26E578A2" w14:textId="77777777" w:rsidR="00000000" w:rsidRDefault="00DE7085">
      <w:pPr>
        <w:keepNext/>
        <w:spacing w:before="100" w:beforeAutospacing="1" w:after="100" w:afterAutospacing="1"/>
        <w:divId w:val="62341320"/>
        <w:rPr>
          <w:rFonts w:cs="Arial"/>
          <w:b/>
        </w:rPr>
      </w:pPr>
      <w:r>
        <w:rPr>
          <w:rFonts w:cs="Arial"/>
          <w:b/>
        </w:rPr>
        <w:t>Comment:</w:t>
      </w:r>
    </w:p>
    <w:p w14:paraId="4C5195EC" w14:textId="77777777" w:rsidR="00000000" w:rsidRDefault="00DE7085">
      <w:pPr>
        <w:spacing w:before="100" w:beforeAutospacing="1" w:after="100" w:afterAutospacing="1"/>
        <w:divId w:val="62341320"/>
      </w:pPr>
      <w:r>
        <w:t>For Block Approval. CC#4: Block Approved.</w:t>
      </w:r>
    </w:p>
    <w:p w14:paraId="70F16BFA" w14:textId="77777777" w:rsidR="00000000" w:rsidRDefault="00DE7085">
      <w:pPr>
        <w:keepNext/>
        <w:spacing w:before="100" w:beforeAutospacing="1" w:after="100" w:afterAutospacing="1"/>
        <w:divId w:val="62341320"/>
        <w:rPr>
          <w:rFonts w:cs="Arial"/>
          <w:b/>
        </w:rPr>
      </w:pPr>
      <w:r>
        <w:rPr>
          <w:rFonts w:cs="Arial"/>
          <w:b/>
        </w:rPr>
        <w:t>Discussion and conclusion:</w:t>
      </w:r>
    </w:p>
    <w:p w14:paraId="78C84F93" w14:textId="77777777" w:rsidR="00000000" w:rsidRDefault="00DE7085">
      <w:pPr>
        <w:spacing w:before="100" w:beforeAutospacing="1" w:after="100" w:afterAutospacing="1"/>
        <w:divId w:val="62341320"/>
      </w:pPr>
      <w:r>
        <w:t>-</w:t>
      </w:r>
    </w:p>
    <w:p w14:paraId="37A1C10D" w14:textId="77777777" w:rsidR="00000000" w:rsidRDefault="00DE7085">
      <w:pPr>
        <w:keepNext/>
        <w:spacing w:before="100" w:beforeAutospacing="1" w:after="100" w:afterAutospacing="1"/>
        <w:divId w:val="62341320"/>
        <w:rPr>
          <w:rFonts w:cs="Arial"/>
          <w:b/>
        </w:rPr>
      </w:pPr>
      <w:r>
        <w:rPr>
          <w:rFonts w:cs="Arial"/>
          <w:b/>
        </w:rPr>
        <w:t>Status:</w:t>
      </w:r>
    </w:p>
    <w:p w14:paraId="5377D2EF" w14:textId="77777777" w:rsidR="00000000" w:rsidRDefault="00DE7085">
      <w:pPr>
        <w:spacing w:before="100" w:beforeAutospacing="1" w:after="100" w:afterAutospacing="1"/>
        <w:divId w:val="62341320"/>
      </w:pPr>
      <w:r>
        <w:t>Approved.</w:t>
      </w:r>
    </w:p>
    <w:p w14:paraId="36E3F20B"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SP-211451</w:t>
      </w:r>
      <w:r>
        <w:t xml:space="preserve"> (SID REVISED) Revised Study on Enhancement of service based m</w:t>
      </w:r>
      <w:r>
        <w:t>anagement architecture. (Source: SA WG5).</w:t>
      </w:r>
      <w:r>
        <w:br/>
      </w:r>
      <w:r>
        <w:rPr>
          <w:b/>
        </w:rPr>
        <w:t>Document for:</w:t>
      </w:r>
      <w:r>
        <w:t xml:space="preserve"> Approval.</w:t>
      </w:r>
      <w:r>
        <w:br/>
      </w:r>
      <w:r>
        <w:rPr>
          <w:b/>
        </w:rPr>
        <w:t>Abstract:</w:t>
      </w:r>
      <w:r>
        <w:t xml:space="preserve"> Objective: The objectives of this study item are: 1. Investigate the content in TS 32.101 which is applicable for 5G management architecture. 2. Study on illustration of how manage</w:t>
      </w:r>
      <w:r>
        <w:t>ment reference model in TS 32.101 can be supported with management services defined in SBMA specified in TS 28.533. 3. Investigation on whether there are more information in other IRP specifications that should be moved or converted to support SBMA. 4. Stu</w:t>
      </w:r>
      <w:r>
        <w:t>dy and clarify how SBMA could support the management of 5G SA and NSA scenarios. 5. Study management architectures and frameworks specified in other relevant SDOs and open source projects, and investigate whether and how they can be supported by SBMA. 6. I</w:t>
      </w:r>
      <w:r>
        <w:t>nvestigate the principles for standardizing management of Management Functions (which types of Management Functions needs to be managed, is configuration and performance counters etc. needed). 7. Make a recommendation of which Management Functions shall be</w:t>
      </w:r>
      <w:r>
        <w:t xml:space="preserve"> managed and what management information is needed, especially for Management Functions that already have some management (e.g. objects and attributes). 8. Investigate if new management mechanisms for managing Management Functions are needed. The study wor</w:t>
      </w:r>
      <w:r>
        <w:t>k may collaborate with Management of the enhanced tenant concept (eMEMTANE) work item and Study on access control for management service (FS_MNSAC) study item if needed.</w:t>
      </w:r>
    </w:p>
    <w:p w14:paraId="61C953F4" w14:textId="77777777" w:rsidR="00000000" w:rsidRDefault="00DE7085">
      <w:pPr>
        <w:keepNext/>
        <w:spacing w:before="100" w:beforeAutospacing="1" w:after="100" w:afterAutospacing="1"/>
        <w:divId w:val="62341320"/>
        <w:rPr>
          <w:rFonts w:cs="Arial"/>
          <w:b/>
        </w:rPr>
      </w:pPr>
      <w:r>
        <w:rPr>
          <w:rFonts w:cs="Arial"/>
          <w:b/>
        </w:rPr>
        <w:t>Comment:</w:t>
      </w:r>
    </w:p>
    <w:p w14:paraId="03A6AE2E" w14:textId="77777777" w:rsidR="00000000" w:rsidRDefault="00DE7085">
      <w:pPr>
        <w:spacing w:before="100" w:beforeAutospacing="1" w:after="100" w:afterAutospacing="1"/>
        <w:divId w:val="62341320"/>
      </w:pPr>
      <w:r>
        <w:t>For Block Approval. CC#4: Block Approved.</w:t>
      </w:r>
    </w:p>
    <w:p w14:paraId="2C74DBD3" w14:textId="77777777" w:rsidR="00000000" w:rsidRDefault="00DE7085">
      <w:pPr>
        <w:keepNext/>
        <w:spacing w:before="100" w:beforeAutospacing="1" w:after="100" w:afterAutospacing="1"/>
        <w:divId w:val="62341320"/>
        <w:rPr>
          <w:rFonts w:cs="Arial"/>
          <w:b/>
        </w:rPr>
      </w:pPr>
      <w:r>
        <w:rPr>
          <w:rFonts w:cs="Arial"/>
          <w:b/>
        </w:rPr>
        <w:t>Discussion and conclusion:</w:t>
      </w:r>
    </w:p>
    <w:p w14:paraId="1A220193" w14:textId="77777777" w:rsidR="00000000" w:rsidRDefault="00DE7085">
      <w:pPr>
        <w:spacing w:before="100" w:beforeAutospacing="1" w:after="100" w:afterAutospacing="1"/>
        <w:divId w:val="62341320"/>
      </w:pPr>
      <w:r>
        <w:t>-</w:t>
      </w:r>
    </w:p>
    <w:p w14:paraId="25A328AA" w14:textId="77777777" w:rsidR="00000000" w:rsidRDefault="00DE7085">
      <w:pPr>
        <w:keepNext/>
        <w:spacing w:before="100" w:beforeAutospacing="1" w:after="100" w:afterAutospacing="1"/>
        <w:divId w:val="62341320"/>
        <w:rPr>
          <w:rFonts w:cs="Arial"/>
          <w:b/>
        </w:rPr>
      </w:pPr>
      <w:r>
        <w:rPr>
          <w:rFonts w:cs="Arial"/>
          <w:b/>
        </w:rPr>
        <w:t>Status</w:t>
      </w:r>
      <w:r>
        <w:rPr>
          <w:rFonts w:cs="Arial"/>
          <w:b/>
        </w:rPr>
        <w:t>:</w:t>
      </w:r>
    </w:p>
    <w:p w14:paraId="7F5BC770" w14:textId="77777777" w:rsidR="00000000" w:rsidRDefault="00DE7085">
      <w:pPr>
        <w:spacing w:before="100" w:beforeAutospacing="1" w:after="100" w:afterAutospacing="1"/>
        <w:divId w:val="62341320"/>
      </w:pPr>
      <w:r>
        <w:t>Approved.</w:t>
      </w:r>
    </w:p>
    <w:p w14:paraId="7EFF110A" w14:textId="77777777" w:rsidR="00000000" w:rsidRDefault="00DE7085">
      <w:pPr>
        <w:pStyle w:val="Heading1"/>
        <w:divId w:val="459765144"/>
      </w:pPr>
      <w:bookmarkStart w:id="109" w:name="_Toc97638894"/>
      <w:bookmarkStart w:id="110" w:name="_Toc97639377"/>
      <w:r>
        <w:t>6.4</w:t>
      </w:r>
      <w:r>
        <w:tab/>
        <w:t>New Release 18 Study Item Descriptions (for SA WG2: use Agenda Item 7.4)</w:t>
      </w:r>
      <w:bookmarkEnd w:id="109"/>
      <w:bookmarkEnd w:id="110"/>
    </w:p>
    <w:p w14:paraId="1A3DA87E" w14:textId="77777777" w:rsidR="00000000" w:rsidRDefault="00DE7085">
      <w:pPr>
        <w:keepNext/>
        <w:keepLines/>
        <w:pBdr>
          <w:top w:val="single" w:sz="4" w:space="1" w:color="auto"/>
        </w:pBdr>
        <w:spacing w:before="100" w:beforeAutospacing="1" w:after="100" w:afterAutospacing="1"/>
        <w:divId w:val="459765144"/>
        <w:rPr>
          <w:rFonts w:eastAsiaTheme="minorEastAsia"/>
        </w:rPr>
      </w:pPr>
      <w:r>
        <w:rPr>
          <w:color w:val="0000FF"/>
        </w:rPr>
        <w:t>TD SP-211565</w:t>
      </w:r>
      <w:r>
        <w:t xml:space="preserve"> </w:t>
      </w:r>
      <w:r>
        <w:t>(DISCUSSION) On the SA WG6 study item proposal on Service Function Chaining (SP-211559). (Source: Intel).</w:t>
      </w:r>
      <w:r>
        <w:br/>
      </w:r>
      <w:r>
        <w:rPr>
          <w:b/>
        </w:rPr>
        <w:t>Document for:</w:t>
      </w:r>
      <w:r>
        <w:t xml:space="preserve"> Agreement.</w:t>
      </w:r>
      <w:r>
        <w:br/>
      </w:r>
      <w:r>
        <w:rPr>
          <w:b/>
        </w:rPr>
        <w:t>Abstract:</w:t>
      </w:r>
      <w:r>
        <w:t xml:space="preserve"> Discussion in support of the resubmission of SA WG6 SID on Service Function Chaining (SP-211559 / S6-2127237).</w:t>
      </w:r>
    </w:p>
    <w:p w14:paraId="4A75A6FD" w14:textId="77777777" w:rsidR="00000000" w:rsidRDefault="00DE7085">
      <w:pPr>
        <w:keepNext/>
        <w:spacing w:before="100" w:beforeAutospacing="1" w:after="100" w:afterAutospacing="1"/>
        <w:divId w:val="459765144"/>
        <w:rPr>
          <w:rFonts w:cs="Arial"/>
          <w:b/>
        </w:rPr>
      </w:pPr>
      <w:r>
        <w:rPr>
          <w:rFonts w:cs="Arial"/>
          <w:b/>
        </w:rPr>
        <w:t>Comm</w:t>
      </w:r>
      <w:r>
        <w:rPr>
          <w:rFonts w:cs="Arial"/>
          <w:b/>
        </w:rPr>
        <w:t>ent:</w:t>
      </w:r>
    </w:p>
    <w:p w14:paraId="1E94211D" w14:textId="77777777" w:rsidR="00000000" w:rsidRDefault="00DE7085">
      <w:pPr>
        <w:spacing w:before="100" w:beforeAutospacing="1" w:after="100" w:afterAutospacing="1"/>
        <w:divId w:val="459765144"/>
      </w:pPr>
      <w:r>
        <w:t>CC#2: Noted.</w:t>
      </w:r>
    </w:p>
    <w:p w14:paraId="33C709E9" w14:textId="77777777" w:rsidR="00000000" w:rsidRDefault="00DE7085">
      <w:pPr>
        <w:keepNext/>
        <w:spacing w:before="100" w:beforeAutospacing="1" w:after="100" w:afterAutospacing="1"/>
        <w:divId w:val="459765144"/>
        <w:rPr>
          <w:rFonts w:cs="Arial"/>
          <w:b/>
        </w:rPr>
      </w:pPr>
      <w:r>
        <w:rPr>
          <w:rFonts w:cs="Arial"/>
          <w:b/>
        </w:rPr>
        <w:t>Discussion and conclusion:</w:t>
      </w:r>
    </w:p>
    <w:p w14:paraId="75D40835" w14:textId="77777777" w:rsidR="00000000" w:rsidRDefault="00DE7085">
      <w:pPr>
        <w:spacing w:before="100" w:beforeAutospacing="1" w:after="100" w:afterAutospacing="1"/>
        <w:divId w:val="459765144"/>
      </w:pPr>
      <w:r>
        <w:t>CC#2: Huawei commented that this is based on SA WG1 requirements and does not imply an independent study by SA WG6. Vodafone raised concerns doing this at SA WG6 and would prefer SA WG2 to determine whether SA W</w:t>
      </w:r>
      <w:r>
        <w:t xml:space="preserve">G6 needs to do any work on this. Nokia agreed that progress in SA WG2 should be checked first. Ericsson agreed with Vodafone and Nokia. Intel asked that this may be further considered by SA WG6 in 2022/Q1 before this is decided on the TSG SA level. The SA </w:t>
      </w:r>
      <w:r>
        <w:t>WG6 Chair commented that they would prefer to wait until SA WG2 have progressed before considering what needs to be done in SA WG6. Intel added that as the SA WG2 SID is being down-scoped, there may be more work to be done by SA WG6 on this topic. Huawei s</w:t>
      </w:r>
      <w:r>
        <w:t>uggested that interested companies can bring their views on what needs to be done related to EDGE work to SA WG6. This was then noted.</w:t>
      </w:r>
    </w:p>
    <w:p w14:paraId="624BCDEA" w14:textId="77777777" w:rsidR="00000000" w:rsidRDefault="00DE7085">
      <w:pPr>
        <w:keepNext/>
        <w:spacing w:before="100" w:beforeAutospacing="1" w:after="100" w:afterAutospacing="1"/>
        <w:divId w:val="459765144"/>
        <w:rPr>
          <w:rFonts w:cs="Arial"/>
          <w:b/>
        </w:rPr>
      </w:pPr>
      <w:r>
        <w:rPr>
          <w:rFonts w:cs="Arial"/>
          <w:b/>
        </w:rPr>
        <w:lastRenderedPageBreak/>
        <w:t>Status:</w:t>
      </w:r>
    </w:p>
    <w:p w14:paraId="1127832C" w14:textId="77777777" w:rsidR="00000000" w:rsidRDefault="00DE7085">
      <w:pPr>
        <w:spacing w:before="100" w:beforeAutospacing="1" w:after="100" w:afterAutospacing="1"/>
        <w:divId w:val="459765144"/>
      </w:pPr>
      <w:r>
        <w:t>Noted.</w:t>
      </w:r>
    </w:p>
    <w:p w14:paraId="33DFD772" w14:textId="77777777" w:rsidR="00000000" w:rsidRDefault="00DE7085">
      <w:pPr>
        <w:keepNext/>
        <w:keepLines/>
        <w:pBdr>
          <w:top w:val="single" w:sz="4" w:space="1" w:color="auto"/>
        </w:pBdr>
        <w:spacing w:before="100" w:beforeAutospacing="1" w:after="100" w:afterAutospacing="1"/>
        <w:divId w:val="459765144"/>
      </w:pPr>
      <w:r>
        <w:rPr>
          <w:color w:val="0000FF"/>
        </w:rPr>
        <w:t>TD SP-211559</w:t>
      </w:r>
      <w:r>
        <w:t xml:space="preserve"> (SID NEW) New SID on Service Function Chaining support for Edge Data Networks. (Source: Intel</w:t>
      </w:r>
      <w:r>
        <w:t>, AT&amp;T, Sandvine, CATT, KPN, Deutsche Telekom, Convida Wireless, Lenovo, Motorola Mobility, Vivo Mobile).</w:t>
      </w:r>
      <w:r>
        <w:br/>
      </w:r>
      <w:r>
        <w:rPr>
          <w:b/>
        </w:rPr>
        <w:t>Document for:</w:t>
      </w:r>
      <w:r>
        <w:t xml:space="preserve"> Approval.</w:t>
      </w:r>
      <w:r>
        <w:br/>
      </w:r>
      <w:r>
        <w:rPr>
          <w:b/>
        </w:rPr>
        <w:t>Abstract:</w:t>
      </w:r>
      <w:r>
        <w:t xml:space="preserve"> Resubmission of S6-212737. Objective: The objectives of the study are to: 1) Study and identify the application arch</w:t>
      </w:r>
      <w:r>
        <w:t>itecture requirements to enable the support of service functions and service function chains in the Edge Data Network and Cloud Data Network. 2) Analyze requirements as identified in (1) and study whether that places requirements on existing EDGEAPP archit</w:t>
      </w:r>
      <w:r>
        <w:t xml:space="preserve">ecture and EEL. For example: - the feasibility of using one or more EAS(es) as a chain of service functions, - the new interfaces, APIs, and/or enhancement of Edge Enabling Layer for handling the chain of service functions for an application at EDN, - the </w:t>
      </w:r>
      <w:r>
        <w:t>handling of SFC at a EDN for an application of a hosting UE when the UE moves with the change of EDN operated by the same or different operators, - Identify key issues and solutions in the EDGEAPP architecture and/or EEL. 3) Coordinate with SA WG2 WG relat</w:t>
      </w:r>
      <w:r>
        <w:t>ed to the potential new north bound APIs over N33 for providing information, e.g., to steer the traffic of an application towards the required SFC at EDN or cloud data network.</w:t>
      </w:r>
    </w:p>
    <w:p w14:paraId="2D590D8D" w14:textId="77777777" w:rsidR="00000000" w:rsidRDefault="00DE7085">
      <w:pPr>
        <w:keepNext/>
        <w:spacing w:before="100" w:beforeAutospacing="1" w:after="100" w:afterAutospacing="1"/>
        <w:divId w:val="459765144"/>
        <w:rPr>
          <w:rFonts w:cs="Arial"/>
          <w:b/>
        </w:rPr>
      </w:pPr>
      <w:r>
        <w:rPr>
          <w:rFonts w:cs="Arial"/>
          <w:b/>
        </w:rPr>
        <w:t>Comment:</w:t>
      </w:r>
    </w:p>
    <w:p w14:paraId="4C69AB98" w14:textId="77777777" w:rsidR="00000000" w:rsidRDefault="00DE7085">
      <w:pPr>
        <w:spacing w:before="100" w:beforeAutospacing="1" w:after="100" w:afterAutospacing="1"/>
        <w:divId w:val="459765144"/>
      </w:pPr>
      <w:r>
        <w:t>Noted.</w:t>
      </w:r>
    </w:p>
    <w:p w14:paraId="0CE8CA1A" w14:textId="77777777" w:rsidR="00000000" w:rsidRDefault="00DE7085">
      <w:pPr>
        <w:keepNext/>
        <w:spacing w:before="100" w:beforeAutospacing="1" w:after="100" w:afterAutospacing="1"/>
        <w:divId w:val="459765144"/>
        <w:rPr>
          <w:rFonts w:cs="Arial"/>
          <w:b/>
        </w:rPr>
      </w:pPr>
      <w:r>
        <w:rPr>
          <w:rFonts w:cs="Arial"/>
          <w:b/>
        </w:rPr>
        <w:t>Discussion and conclusion:</w:t>
      </w:r>
    </w:p>
    <w:p w14:paraId="599DFFCA" w14:textId="77777777" w:rsidR="00000000" w:rsidRDefault="00DE7085">
      <w:pPr>
        <w:spacing w:before="100" w:beforeAutospacing="1" w:after="100" w:afterAutospacing="1"/>
        <w:divId w:val="459765144"/>
      </w:pPr>
      <w:r>
        <w:t>CC#2: This was noted.</w:t>
      </w:r>
    </w:p>
    <w:p w14:paraId="1D6AD901" w14:textId="77777777" w:rsidR="00000000" w:rsidRDefault="00DE7085">
      <w:pPr>
        <w:keepNext/>
        <w:spacing w:before="100" w:beforeAutospacing="1" w:after="100" w:afterAutospacing="1"/>
        <w:divId w:val="459765144"/>
        <w:rPr>
          <w:rFonts w:cs="Arial"/>
          <w:b/>
        </w:rPr>
      </w:pPr>
      <w:r>
        <w:rPr>
          <w:rFonts w:cs="Arial"/>
          <w:b/>
        </w:rPr>
        <w:t>e-mail discussion:</w:t>
      </w:r>
    </w:p>
    <w:p w14:paraId="2713AF11" w14:textId="77777777" w:rsidR="00000000" w:rsidRDefault="00DE7085">
      <w:pPr>
        <w:spacing w:before="100" w:beforeAutospacing="1" w:after="100" w:afterAutospacing="1"/>
        <w:divId w:val="459765144"/>
      </w:pPr>
      <w:r>
        <w:t>Huawei objects to the approval of SA6 SID on SFC. SA1 requirements are in scope of SA2 and we do not think any SA1 requirement can be addressed by SA6. Also it is not clear why SA2 developed architecture cannot be r</w:t>
      </w:r>
      <w:r>
        <w:t>e-used for edge use cases when it is very clear from SA2 SID scope that it covers both cloud and edge cases.</w:t>
      </w:r>
      <w:r>
        <w:br/>
        <w:t>Saso (Intel) clarifies that SA1 requirements for SFC can be addressed in two different ways, one of which is in SA6 scope.</w:t>
      </w:r>
    </w:p>
    <w:p w14:paraId="392FDF64" w14:textId="77777777" w:rsidR="00000000" w:rsidRDefault="00DE7085">
      <w:pPr>
        <w:keepNext/>
        <w:spacing w:before="100" w:beforeAutospacing="1" w:after="100" w:afterAutospacing="1"/>
        <w:divId w:val="459765144"/>
        <w:rPr>
          <w:rFonts w:cs="Arial"/>
          <w:b/>
        </w:rPr>
      </w:pPr>
      <w:r>
        <w:rPr>
          <w:rFonts w:cs="Arial"/>
          <w:b/>
        </w:rPr>
        <w:t>Status:</w:t>
      </w:r>
    </w:p>
    <w:p w14:paraId="7C99CC5A" w14:textId="77777777" w:rsidR="00000000" w:rsidRDefault="00DE7085">
      <w:pPr>
        <w:spacing w:before="100" w:beforeAutospacing="1" w:after="100" w:afterAutospacing="1"/>
        <w:divId w:val="459765144"/>
      </w:pPr>
      <w:r>
        <w:t>Noted.</w:t>
      </w:r>
    </w:p>
    <w:p w14:paraId="33418E69" w14:textId="77777777" w:rsidR="00000000" w:rsidRDefault="00DE7085">
      <w:pPr>
        <w:keepNext/>
        <w:keepLines/>
        <w:pBdr>
          <w:top w:val="single" w:sz="4" w:space="1" w:color="auto"/>
        </w:pBdr>
        <w:spacing w:before="100" w:beforeAutospacing="1" w:after="100" w:afterAutospacing="1"/>
        <w:divId w:val="459765144"/>
      </w:pPr>
      <w:r>
        <w:rPr>
          <w:color w:val="0000FF"/>
        </w:rPr>
        <w:lastRenderedPageBreak/>
        <w:t>TD SP-211</w:t>
      </w:r>
      <w:r>
        <w:rPr>
          <w:color w:val="0000FF"/>
        </w:rPr>
        <w:t>444</w:t>
      </w:r>
      <w:r>
        <w:t xml:space="preserve"> (SID NEW) New Study on Network and Service Operations for Energy Utilities. (Source: SA WG5).</w:t>
      </w:r>
      <w:r>
        <w:br/>
      </w:r>
      <w:r>
        <w:rPr>
          <w:b/>
        </w:rPr>
        <w:t>Document for:</w:t>
      </w:r>
      <w:r>
        <w:t xml:space="preserve"> Approval.</w:t>
      </w:r>
      <w:r>
        <w:br/>
      </w:r>
      <w:r>
        <w:rPr>
          <w:b/>
        </w:rPr>
        <w:t>Abstract:</w:t>
      </w:r>
      <w:r>
        <w:t xml:space="preserve"> Objective: The objectives of this study item include: - Study the output of the SA WG1 service requirements (as a result of </w:t>
      </w:r>
      <w:r>
        <w:t>the SEI work item) to identify the potential stage 1 use cases and requirements regarding exposure of management capabilities to external energy utility service providers. Specifically, there are three functional areas to develop: i. Study how MNOs can pro</w:t>
      </w:r>
      <w:r>
        <w:t>vide standardized monitoring information corresponding to network performance problems to Energy Utility mobile telecommunication customers. Motivation: This information will enable the Utility to proactively identify and respond to problems (e.g. to deter</w:t>
      </w:r>
      <w:r>
        <w:t>mine when to initiate a back-up communication service) and thereby achieve higher availability. ii. Study how Energy Utility customers of MNOs can provide standardized reports of network performance problems to MNOs. Motivation: This information will enabl</w:t>
      </w:r>
      <w:r>
        <w:t>e MNOs to leverage extensive performance information known to the customer in their own processes. It will potentially improve response time to resolve a communication system performance incident, as currently this information is not delivered in any stand</w:t>
      </w:r>
      <w:r>
        <w:t>ard manner. iii. Study how Energy Utility service providers and MNOs can exchange information in a standardized format related to an energy service interruption and how to resolve it. Motivation: Mobile telecommunications require energy, so will also suffe</w:t>
      </w:r>
      <w:r>
        <w:t>r an outage when the energy system is interrupted. Currently disaster recovery plans are 'static' and data exchanged is not standards based. The Utility knows when and where recovery will occur and when communications are critically important for recovery.</w:t>
      </w:r>
      <w:r>
        <w:t xml:space="preserve"> The MNO knows their uninterruptable power supply resources and the possibility of availability of the communication system to enable Energy system recovery. NOTE: All three objectives above (i, ii and iii) will consider the study and conclusions of FS_NCS</w:t>
      </w:r>
      <w:r>
        <w:t>E as the basis for continuing study. - Conduct an analysis to determine gaps in existing specifications and studies based on the identified requirements (see bullet 1). - Identify the roles involved in the above use cases, and identify the interactions bet</w:t>
      </w:r>
      <w:r>
        <w:t>ween them in detail - in terms of information exchanged and expected outcomes. Propose mechanisms needed for specifying and handling the management capabilities and services identified above. - Derive recommendations for a normative work item. NOTE: The ch</w:t>
      </w:r>
      <w:r>
        <w:t>arging aspects of smart energy management are out of scope of this SID.</w:t>
      </w:r>
    </w:p>
    <w:p w14:paraId="75011367" w14:textId="77777777" w:rsidR="00000000" w:rsidRDefault="00DE7085">
      <w:pPr>
        <w:keepNext/>
        <w:spacing w:before="100" w:beforeAutospacing="1" w:after="100" w:afterAutospacing="1"/>
        <w:divId w:val="459765144"/>
        <w:rPr>
          <w:rFonts w:cs="Arial"/>
          <w:b/>
        </w:rPr>
      </w:pPr>
      <w:r>
        <w:rPr>
          <w:rFonts w:cs="Arial"/>
          <w:b/>
        </w:rPr>
        <w:t>Comment:</w:t>
      </w:r>
    </w:p>
    <w:p w14:paraId="45525EA3" w14:textId="77777777" w:rsidR="00000000" w:rsidRDefault="00DE7085">
      <w:pPr>
        <w:spacing w:before="100" w:beforeAutospacing="1" w:after="100" w:afterAutospacing="1"/>
        <w:divId w:val="459765144"/>
      </w:pPr>
      <w:r>
        <w:t>Removed from Block Approval. CC#2: SP-211444r03 was approved. Revised to SP-211622.</w:t>
      </w:r>
    </w:p>
    <w:p w14:paraId="040575C0" w14:textId="77777777" w:rsidR="00000000" w:rsidRDefault="00DE7085">
      <w:pPr>
        <w:keepNext/>
        <w:spacing w:before="100" w:beforeAutospacing="1" w:after="100" w:afterAutospacing="1"/>
        <w:divId w:val="459765144"/>
        <w:rPr>
          <w:rFonts w:cs="Arial"/>
          <w:b/>
        </w:rPr>
      </w:pPr>
      <w:r>
        <w:rPr>
          <w:rFonts w:cs="Arial"/>
          <w:b/>
        </w:rPr>
        <w:t>Discussion and conclusion:</w:t>
      </w:r>
    </w:p>
    <w:p w14:paraId="6082F4C1" w14:textId="77777777" w:rsidR="00000000" w:rsidRDefault="00DE7085">
      <w:pPr>
        <w:spacing w:before="100" w:beforeAutospacing="1" w:after="100" w:afterAutospacing="1"/>
        <w:divId w:val="459765144"/>
      </w:pPr>
      <w:r>
        <w:t>CC#2: Siemens asked to be added to list of supporters. Samsung w</w:t>
      </w:r>
      <w:r>
        <w:t>ill create rev3. SP-211444r03 was approved. (To be revised to a new TD number by MCC).</w:t>
      </w:r>
    </w:p>
    <w:p w14:paraId="1AF47E2F" w14:textId="77777777" w:rsidR="00000000" w:rsidRDefault="00DE7085">
      <w:pPr>
        <w:keepNext/>
        <w:spacing w:before="100" w:beforeAutospacing="1" w:after="100" w:afterAutospacing="1"/>
        <w:divId w:val="459765144"/>
        <w:rPr>
          <w:rFonts w:cs="Arial"/>
          <w:b/>
        </w:rPr>
      </w:pPr>
      <w:r>
        <w:rPr>
          <w:rFonts w:cs="Arial"/>
          <w:b/>
        </w:rPr>
        <w:t>e-mail discussion:</w:t>
      </w:r>
    </w:p>
    <w:p w14:paraId="3099A465" w14:textId="77777777" w:rsidR="00000000" w:rsidRDefault="00DE7085">
      <w:pPr>
        <w:spacing w:before="100" w:beforeAutospacing="1" w:after="100" w:afterAutospacing="1"/>
        <w:divId w:val="459765144"/>
      </w:pPr>
      <w:r>
        <w:t>Revision proposed.</w:t>
      </w:r>
      <w:r>
        <w:br/>
        <w:t>The acronym is aligned with the title of the study.</w:t>
      </w:r>
      <w:r>
        <w:br/>
        <w:t>Request for Revision.</w:t>
      </w:r>
      <w:r>
        <w:br/>
        <w:t>Please add Siemens as supporting individual member to the</w:t>
      </w:r>
      <w:r>
        <w:t xml:space="preserve"> table in section 9.</w:t>
      </w:r>
      <w:r>
        <w:br/>
        <w:t>Revision proposed.</w:t>
      </w:r>
      <w:r>
        <w:br/>
        <w:t>An additional supporting company is added: EDF.</w:t>
      </w:r>
      <w:r>
        <w:br/>
        <w:t>Samsung provides a rev3, corresponding with the approved version.</w:t>
      </w:r>
      <w:r>
        <w:br/>
        <w:t>The only change from rev2 to rev3 is the inclusion of an additional supporting company: Siemens.</w:t>
      </w:r>
    </w:p>
    <w:p w14:paraId="11448FEF" w14:textId="77777777" w:rsidR="00000000" w:rsidRDefault="00DE7085">
      <w:pPr>
        <w:keepNext/>
        <w:spacing w:before="100" w:beforeAutospacing="1" w:after="100" w:afterAutospacing="1"/>
        <w:divId w:val="459765144"/>
        <w:rPr>
          <w:rFonts w:cs="Arial"/>
          <w:b/>
        </w:rPr>
      </w:pPr>
      <w:r>
        <w:rPr>
          <w:rFonts w:cs="Arial"/>
          <w:b/>
        </w:rPr>
        <w:t>Statu</w:t>
      </w:r>
      <w:r>
        <w:rPr>
          <w:rFonts w:cs="Arial"/>
          <w:b/>
        </w:rPr>
        <w:t>s:</w:t>
      </w:r>
    </w:p>
    <w:p w14:paraId="0E52841E" w14:textId="77777777" w:rsidR="00000000" w:rsidRDefault="00DE7085">
      <w:pPr>
        <w:spacing w:before="100" w:beforeAutospacing="1" w:after="100" w:afterAutospacing="1"/>
        <w:divId w:val="459765144"/>
      </w:pPr>
      <w:r>
        <w:t>Revised to SP-211622.</w:t>
      </w:r>
    </w:p>
    <w:p w14:paraId="0EA32088" w14:textId="77777777" w:rsidR="00000000" w:rsidRDefault="00DE7085">
      <w:pPr>
        <w:keepNext/>
        <w:keepLines/>
        <w:pBdr>
          <w:top w:val="single" w:sz="4" w:space="1" w:color="auto"/>
        </w:pBdr>
        <w:spacing w:before="100" w:beforeAutospacing="1" w:after="100" w:afterAutospacing="1"/>
        <w:divId w:val="459765144"/>
      </w:pPr>
      <w:r>
        <w:rPr>
          <w:color w:val="0000FF"/>
        </w:rPr>
        <w:lastRenderedPageBreak/>
        <w:t>TD SP-211622</w:t>
      </w:r>
      <w:r>
        <w:t xml:space="preserve"> (SID NEW) New Study on Network and Service Operations for Energy Utilities. (Source: SA WG5).</w:t>
      </w:r>
      <w:r>
        <w:br/>
      </w:r>
      <w:r>
        <w:rPr>
          <w:b/>
        </w:rPr>
        <w:t>Document for:</w:t>
      </w:r>
      <w:r>
        <w:t xml:space="preserve"> Approval.</w:t>
      </w:r>
      <w:r>
        <w:br/>
      </w:r>
      <w:r>
        <w:rPr>
          <w:b/>
        </w:rPr>
        <w:t>Abstract:</w:t>
      </w:r>
      <w:r>
        <w:t xml:space="preserve"> </w:t>
      </w:r>
      <w:r>
        <w:t>Objective: The objectives of this study item include: - Study the output of the SA WG1 service requirements (as a result of the SEI work item) to identify the potential stage 1 use cases and requirements regarding exposure of management capabilities to ext</w:t>
      </w:r>
      <w:r>
        <w:t>ernal energy utility service providers. Specifically, there are three functional areas to develop: i. Study how MNOs can provide standardized monitoring information corresponding to network performance problems to Energy Utility mobile telecommunication cu</w:t>
      </w:r>
      <w:r>
        <w:t>stomers. Motivation: This information will enable the Utility to proactively identify and respond to problems (e.g. to determine when to initiate a back-up communication service) and thereby achieve higher availability. ii. Study how Energy Utility custome</w:t>
      </w:r>
      <w:r>
        <w:t>rs of MNOs can provide standardized reports of network performance problems to MNOs. Motivation: This information will enable MNOs to leverage extensive performance information known to the customer in their own processes. It will potentially improve respo</w:t>
      </w:r>
      <w:r>
        <w:t>nse time to resolve a communication system performance incident, as currently this information is not delivered in any standard manner. iii. Study how Energy Utility service providers and MNOs can exchange information in a standardized format related to an</w:t>
      </w:r>
      <w:r>
        <w:t xml:space="preserve"> energy service interruption and how to resolve it. Motivation: Mobile telecommunications require energy, so will also suffer an outage when the energy system is interrupted. Currently disaster recovery plans are 'static' and data exchanged is not standard</w:t>
      </w:r>
      <w:r>
        <w:t>s based. The Utility knows when and where recovery will occur and when communications are critically important for recovery. The MNO knows their uninterruptable power supply resources and the possibility of availability of the communication system to enabl</w:t>
      </w:r>
      <w:r>
        <w:t>e Energy system recovery. NOTE: All three objectives above (i, ii and iii) will consider the study and conclusions of FS_NCSE as the basis for continuing study. - Conduct an analysis to determine gaps in existing specifications and studies based on the ide</w:t>
      </w:r>
      <w:r>
        <w:t>ntified requirements (see bullet 1). - Identify the roles involved in the above use cases, and identify the interactions between them in detail - in terms of information exchanged and expected outcomes. Propose mechanisms needed for specifying and handling</w:t>
      </w:r>
      <w:r>
        <w:t xml:space="preserve"> the management capabilities and services identified above. - Derive recommendations for a normative work item. NOTE: The charging aspects of smart energy management are out of scope of this SID.</w:t>
      </w:r>
    </w:p>
    <w:p w14:paraId="2323CCA3" w14:textId="77777777" w:rsidR="00000000" w:rsidRDefault="00DE7085">
      <w:pPr>
        <w:keepNext/>
        <w:spacing w:before="100" w:beforeAutospacing="1" w:after="100" w:afterAutospacing="1"/>
        <w:divId w:val="459765144"/>
        <w:rPr>
          <w:rFonts w:cs="Arial"/>
          <w:b/>
        </w:rPr>
      </w:pPr>
      <w:r>
        <w:rPr>
          <w:rFonts w:cs="Arial"/>
          <w:b/>
        </w:rPr>
        <w:t>Comment:</w:t>
      </w:r>
    </w:p>
    <w:p w14:paraId="2F6E4AC7" w14:textId="77777777" w:rsidR="00000000" w:rsidRDefault="00DE7085">
      <w:pPr>
        <w:spacing w:before="100" w:beforeAutospacing="1" w:after="100" w:afterAutospacing="1"/>
        <w:divId w:val="459765144"/>
      </w:pPr>
      <w:r>
        <w:t>Revision of SP-211444r03. This SID NEW was approved</w:t>
      </w:r>
      <w:r>
        <w:t>.</w:t>
      </w:r>
    </w:p>
    <w:p w14:paraId="35378BA9" w14:textId="77777777" w:rsidR="00000000" w:rsidRDefault="00DE7085">
      <w:pPr>
        <w:keepNext/>
        <w:spacing w:before="100" w:beforeAutospacing="1" w:after="100" w:afterAutospacing="1"/>
        <w:divId w:val="459765144"/>
        <w:rPr>
          <w:rFonts w:cs="Arial"/>
          <w:b/>
        </w:rPr>
      </w:pPr>
      <w:r>
        <w:rPr>
          <w:rFonts w:cs="Arial"/>
          <w:b/>
        </w:rPr>
        <w:t>Discussion and conclusion:</w:t>
      </w:r>
    </w:p>
    <w:p w14:paraId="2EF5A44B" w14:textId="77777777" w:rsidR="00000000" w:rsidRDefault="00DE7085">
      <w:pPr>
        <w:spacing w:before="100" w:beforeAutospacing="1" w:after="100" w:afterAutospacing="1"/>
        <w:divId w:val="459765144"/>
      </w:pPr>
      <w:r>
        <w:t>-</w:t>
      </w:r>
    </w:p>
    <w:p w14:paraId="20AC992E" w14:textId="77777777" w:rsidR="00000000" w:rsidRDefault="00DE7085">
      <w:pPr>
        <w:keepNext/>
        <w:spacing w:before="100" w:beforeAutospacing="1" w:after="100" w:afterAutospacing="1"/>
        <w:divId w:val="459765144"/>
        <w:rPr>
          <w:rFonts w:cs="Arial"/>
          <w:b/>
        </w:rPr>
      </w:pPr>
      <w:r>
        <w:rPr>
          <w:rFonts w:cs="Arial"/>
          <w:b/>
        </w:rPr>
        <w:t>Status:</w:t>
      </w:r>
    </w:p>
    <w:p w14:paraId="187D3B93" w14:textId="77777777" w:rsidR="00000000" w:rsidRDefault="00DE7085">
      <w:pPr>
        <w:spacing w:before="100" w:beforeAutospacing="1" w:after="100" w:afterAutospacing="1"/>
        <w:divId w:val="459765144"/>
      </w:pPr>
      <w:r>
        <w:t>Approved.</w:t>
      </w:r>
    </w:p>
    <w:p w14:paraId="17634348" w14:textId="77777777" w:rsidR="00000000" w:rsidRDefault="00DE7085">
      <w:pPr>
        <w:keepNext/>
        <w:keepLines/>
        <w:pBdr>
          <w:top w:val="single" w:sz="4" w:space="1" w:color="auto"/>
        </w:pBdr>
        <w:spacing w:before="100" w:beforeAutospacing="1" w:after="100" w:afterAutospacing="1"/>
        <w:divId w:val="459765144"/>
      </w:pPr>
      <w:r>
        <w:rPr>
          <w:color w:val="0000FF"/>
        </w:rPr>
        <w:t>TD SP-211432</w:t>
      </w:r>
      <w:r>
        <w:t xml:space="preserve"> (SID NEW) New Study on Fault Supervision Evolution. (Source: SA WG5).</w:t>
      </w:r>
      <w:r>
        <w:br/>
      </w:r>
      <w:r>
        <w:rPr>
          <w:b/>
        </w:rPr>
        <w:t>Document for:</w:t>
      </w:r>
      <w:r>
        <w:t xml:space="preserve"> Approval.</w:t>
      </w:r>
      <w:r>
        <w:br/>
      </w:r>
      <w:r>
        <w:rPr>
          <w:b/>
        </w:rPr>
        <w:t>Abstract:</w:t>
      </w:r>
      <w:r>
        <w:t xml:space="preserve"> Objective: This study item aims to study the following aspects of incident management: - C</w:t>
      </w:r>
      <w:r>
        <w:t>oncepts and characteristics of incident, relation with existing fault supervision, performance management and other related aspects; - Scenarios, use cases and key issues, e.g., 5G SLS deterioration incidents, 5GC risk incidents, and large-scale radio acce</w:t>
      </w:r>
      <w:r>
        <w:t>ss network decommissioning incidents, etc.; - Fault supervision evolution solutions and interface capabilities for incident lifecycle management and closed loop control (incident awareness, root cause analysis, demarcation, decision-making and recovery exe</w:t>
      </w:r>
      <w:r>
        <w:t>cution, etc.), etc.; - Relation and interaction with eMDAS and eCOSLA for evolved fault supervision, e.g., how to take advantage of and integrate eMDAS capabilities into the solutions and if any, recommended capabilities needed for eMDAS enhancements.</w:t>
      </w:r>
    </w:p>
    <w:p w14:paraId="5618E291" w14:textId="77777777" w:rsidR="00000000" w:rsidRDefault="00DE7085">
      <w:pPr>
        <w:keepNext/>
        <w:spacing w:before="100" w:beforeAutospacing="1" w:after="100" w:afterAutospacing="1"/>
        <w:divId w:val="459765144"/>
        <w:rPr>
          <w:rFonts w:cs="Arial"/>
          <w:b/>
        </w:rPr>
      </w:pPr>
      <w:r>
        <w:rPr>
          <w:rFonts w:cs="Arial"/>
          <w:b/>
        </w:rPr>
        <w:t>Comm</w:t>
      </w:r>
      <w:r>
        <w:rPr>
          <w:rFonts w:cs="Arial"/>
          <w:b/>
        </w:rPr>
        <w:t>ent:</w:t>
      </w:r>
    </w:p>
    <w:p w14:paraId="13B8C479" w14:textId="77777777" w:rsidR="00000000" w:rsidRDefault="00DE7085">
      <w:pPr>
        <w:spacing w:before="100" w:beforeAutospacing="1" w:after="100" w:afterAutospacing="1"/>
        <w:divId w:val="459765144"/>
      </w:pPr>
      <w:r>
        <w:t>Removed from Block Approval. CC#4: Postponed. SA WG5 to further consider.</w:t>
      </w:r>
    </w:p>
    <w:p w14:paraId="325609BC" w14:textId="77777777" w:rsidR="00000000" w:rsidRDefault="00DE7085">
      <w:pPr>
        <w:keepNext/>
        <w:spacing w:before="100" w:beforeAutospacing="1" w:after="100" w:afterAutospacing="1"/>
        <w:divId w:val="459765144"/>
        <w:rPr>
          <w:rFonts w:cs="Arial"/>
          <w:b/>
        </w:rPr>
      </w:pPr>
      <w:r>
        <w:rPr>
          <w:rFonts w:cs="Arial"/>
          <w:b/>
        </w:rPr>
        <w:lastRenderedPageBreak/>
        <w:t>Discussion and conclusion:</w:t>
      </w:r>
    </w:p>
    <w:p w14:paraId="29C0387B" w14:textId="77777777" w:rsidR="00000000" w:rsidRDefault="00DE7085">
      <w:pPr>
        <w:spacing w:before="100" w:beforeAutospacing="1" w:after="100" w:afterAutospacing="1"/>
        <w:divId w:val="459765144"/>
      </w:pPr>
      <w:r>
        <w:t>CC#4: SP-211432r01 was provided. Nokia commented that this has not yet been seen by SA WG5 and suggested sending it back to allow further consideratio</w:t>
      </w:r>
      <w:r>
        <w:t>n. this was then postponed.</w:t>
      </w:r>
    </w:p>
    <w:p w14:paraId="4E438F97" w14:textId="77777777" w:rsidR="00000000" w:rsidRDefault="00DE7085">
      <w:pPr>
        <w:keepNext/>
        <w:spacing w:before="100" w:beforeAutospacing="1" w:after="100" w:afterAutospacing="1"/>
        <w:divId w:val="459765144"/>
        <w:rPr>
          <w:rFonts w:cs="Arial"/>
          <w:b/>
        </w:rPr>
      </w:pPr>
      <w:r>
        <w:rPr>
          <w:rFonts w:cs="Arial"/>
          <w:b/>
        </w:rPr>
        <w:t>e-mail discussion:</w:t>
      </w:r>
    </w:p>
    <w:p w14:paraId="10E86395" w14:textId="77777777" w:rsidR="00000000" w:rsidRDefault="00DE7085">
      <w:pPr>
        <w:spacing w:before="100" w:beforeAutospacing="1" w:after="100" w:afterAutospacing="1"/>
        <w:divId w:val="459765144"/>
      </w:pPr>
      <w:r>
        <w:t>Ericsson objects to the new study item on Fault Management Evolution in it current form. (SA5 SID)</w:t>
      </w:r>
      <w:r>
        <w:br/>
        <w:t>Nokia would like to allow companies enough time to check the updates. It is impossible to get feedback in such</w:t>
      </w:r>
      <w:r>
        <w:t xml:space="preserve"> limited time on so many changes brought by r01.</w:t>
      </w:r>
      <w:r>
        <w:br/>
        <w:t>Ericsson support approval of r01.</w:t>
      </w:r>
    </w:p>
    <w:p w14:paraId="3E4108CC" w14:textId="77777777" w:rsidR="00000000" w:rsidRDefault="00DE7085">
      <w:pPr>
        <w:keepNext/>
        <w:spacing w:before="100" w:beforeAutospacing="1" w:after="100" w:afterAutospacing="1"/>
        <w:divId w:val="459765144"/>
        <w:rPr>
          <w:rFonts w:cs="Arial"/>
          <w:b/>
        </w:rPr>
      </w:pPr>
      <w:r>
        <w:rPr>
          <w:rFonts w:cs="Arial"/>
          <w:b/>
        </w:rPr>
        <w:t>Status:</w:t>
      </w:r>
    </w:p>
    <w:p w14:paraId="5FFB4064" w14:textId="77777777" w:rsidR="00000000" w:rsidRDefault="00DE7085">
      <w:pPr>
        <w:spacing w:before="100" w:beforeAutospacing="1" w:after="100" w:afterAutospacing="1"/>
        <w:divId w:val="459765144"/>
      </w:pPr>
      <w:r>
        <w:t>Postponed.</w:t>
      </w:r>
    </w:p>
    <w:p w14:paraId="44E224B4" w14:textId="77777777" w:rsidR="00000000" w:rsidRDefault="00DE7085">
      <w:pPr>
        <w:pStyle w:val="Heading2"/>
        <w:divId w:val="459765144"/>
        <w:rPr>
          <w:color w:val="0000FF"/>
        </w:rPr>
      </w:pPr>
      <w:bookmarkStart w:id="111" w:name="_Toc97638895"/>
      <w:bookmarkStart w:id="112" w:name="_Toc97639378"/>
      <w:r>
        <w:rPr>
          <w:color w:val="0000FF"/>
        </w:rPr>
        <w:t>Block 4 (to approve / note Thursday 15:00 UTC)</w:t>
      </w:r>
      <w:bookmarkEnd w:id="111"/>
      <w:bookmarkEnd w:id="112"/>
    </w:p>
    <w:p w14:paraId="32A6E834"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SP-211338</w:t>
      </w:r>
      <w:r>
        <w:t xml:space="preserve"> (SID NEW) SID New: Feasibility Study on 5G Media Service Enablers [WI Code: FS_5G_MSE; UID: 94</w:t>
      </w:r>
      <w:r>
        <w:t>0010]. (Source: SA WG4).</w:t>
      </w:r>
      <w:r>
        <w:br/>
      </w:r>
      <w:r>
        <w:rPr>
          <w:b/>
        </w:rPr>
        <w:t>Document for:</w:t>
      </w:r>
      <w:r>
        <w:t xml:space="preserve"> Approval.</w:t>
      </w:r>
      <w:r>
        <w:br/>
      </w:r>
      <w:r>
        <w:rPr>
          <w:b/>
        </w:rPr>
        <w:t>Abstract:</w:t>
      </w:r>
      <w:r>
        <w:t xml:space="preserve"> Objective: The objective of the study item is the definition of 5G Media Service Enablers, which includes among others - Define the principal properties of Media Service Enablers - Define minimum a</w:t>
      </w:r>
      <w:r>
        <w:t xml:space="preserve">nd typical functionalities of Media Service Enablers - Define a specification template for Media Service Enablers - Identify possibly relevant stage-2 and stage-3 work for Media Service Enablers - Collect a set of initially relevant Media Service Enablers </w:t>
      </w:r>
      <w:r>
        <w:t>for normative work.</w:t>
      </w:r>
    </w:p>
    <w:p w14:paraId="4826F26D" w14:textId="77777777" w:rsidR="00000000" w:rsidRDefault="00DE7085">
      <w:pPr>
        <w:keepNext/>
        <w:spacing w:before="100" w:beforeAutospacing="1" w:after="100" w:afterAutospacing="1"/>
        <w:divId w:val="62341320"/>
        <w:rPr>
          <w:rFonts w:cs="Arial"/>
          <w:b/>
        </w:rPr>
      </w:pPr>
      <w:r>
        <w:rPr>
          <w:rFonts w:cs="Arial"/>
          <w:b/>
        </w:rPr>
        <w:t>Comment:</w:t>
      </w:r>
    </w:p>
    <w:p w14:paraId="192F09C8" w14:textId="77777777" w:rsidR="00000000" w:rsidRDefault="00DE7085">
      <w:pPr>
        <w:spacing w:before="100" w:beforeAutospacing="1" w:after="100" w:afterAutospacing="1"/>
        <w:divId w:val="62341320"/>
      </w:pPr>
      <w:r>
        <w:t>For Block Approval. CC#4: Block Approved.</w:t>
      </w:r>
    </w:p>
    <w:p w14:paraId="3C96EA64" w14:textId="77777777" w:rsidR="00000000" w:rsidRDefault="00DE7085">
      <w:pPr>
        <w:keepNext/>
        <w:spacing w:before="100" w:beforeAutospacing="1" w:after="100" w:afterAutospacing="1"/>
        <w:divId w:val="62341320"/>
        <w:rPr>
          <w:rFonts w:cs="Arial"/>
          <w:b/>
        </w:rPr>
      </w:pPr>
      <w:r>
        <w:rPr>
          <w:rFonts w:cs="Arial"/>
          <w:b/>
        </w:rPr>
        <w:t>Discussion and conclusion:</w:t>
      </w:r>
    </w:p>
    <w:p w14:paraId="04AAC2AB" w14:textId="77777777" w:rsidR="00000000" w:rsidRDefault="00DE7085">
      <w:pPr>
        <w:spacing w:before="100" w:beforeAutospacing="1" w:after="100" w:afterAutospacing="1"/>
        <w:divId w:val="62341320"/>
      </w:pPr>
      <w:r>
        <w:t>-</w:t>
      </w:r>
    </w:p>
    <w:p w14:paraId="25FAC069" w14:textId="77777777" w:rsidR="00000000" w:rsidRDefault="00DE7085">
      <w:pPr>
        <w:keepNext/>
        <w:spacing w:before="100" w:beforeAutospacing="1" w:after="100" w:afterAutospacing="1"/>
        <w:divId w:val="62341320"/>
        <w:rPr>
          <w:rFonts w:cs="Arial"/>
          <w:b/>
        </w:rPr>
      </w:pPr>
      <w:r>
        <w:rPr>
          <w:rFonts w:cs="Arial"/>
          <w:b/>
        </w:rPr>
        <w:t>Status:</w:t>
      </w:r>
    </w:p>
    <w:p w14:paraId="1FB44F04" w14:textId="77777777" w:rsidR="00000000" w:rsidRDefault="00DE7085">
      <w:pPr>
        <w:spacing w:before="100" w:beforeAutospacing="1" w:after="100" w:afterAutospacing="1"/>
        <w:divId w:val="62341320"/>
      </w:pPr>
      <w:r>
        <w:t>Approved.</w:t>
      </w:r>
    </w:p>
    <w:p w14:paraId="6348223F" w14:textId="77777777" w:rsidR="00000000" w:rsidRDefault="00DE7085">
      <w:pPr>
        <w:keepNext/>
        <w:keepLines/>
        <w:pBdr>
          <w:top w:val="single" w:sz="4" w:space="1" w:color="auto"/>
        </w:pBdr>
        <w:spacing w:before="100" w:beforeAutospacing="1" w:after="100" w:afterAutospacing="1"/>
        <w:divId w:val="62341320"/>
      </w:pPr>
      <w:r>
        <w:rPr>
          <w:color w:val="0000FF"/>
        </w:rPr>
        <w:t>TD SP-211364</w:t>
      </w:r>
      <w:r>
        <w:t xml:space="preserve"> </w:t>
      </w:r>
      <w:r>
        <w:t>(SID NEW) New SID on privacy of identifiers over radio access. (Source: SA WG3).</w:t>
      </w:r>
      <w:r>
        <w:br/>
      </w:r>
      <w:r>
        <w:rPr>
          <w:b/>
        </w:rPr>
        <w:t>Document for:</w:t>
      </w:r>
      <w:r>
        <w:t xml:space="preserve"> Approval.</w:t>
      </w:r>
      <w:r>
        <w:br/>
      </w:r>
      <w:r>
        <w:rPr>
          <w:b/>
        </w:rPr>
        <w:t>Abstract:</w:t>
      </w:r>
      <w:r>
        <w:t xml:space="preserve"> Objective: Analysis of 3GPP identifiers that represent either targets of privacy attacks themselves or may aid adversaries in privacy attacks</w:t>
      </w:r>
      <w:r>
        <w:t>. Analysis of the feasibility of privacy attacks; the analysis should consider newer methodologies such as those involving AI/ML Analysis of available countermeasures to the identified and feasible privacy attacks; the analysis should consider newer method</w:t>
      </w:r>
      <w:r>
        <w:t>ologies such as those involving AI/ML Recommendations (e.g., remedies) to the identified and feasible privacy attacks. Recommendations may include but are not limited to technical remedies, architectural recommendations, and procedural fixes.</w:t>
      </w:r>
    </w:p>
    <w:p w14:paraId="6156A3E6" w14:textId="77777777" w:rsidR="00000000" w:rsidRDefault="00DE7085">
      <w:pPr>
        <w:keepNext/>
        <w:spacing w:before="100" w:beforeAutospacing="1" w:after="100" w:afterAutospacing="1"/>
        <w:divId w:val="62341320"/>
        <w:rPr>
          <w:rFonts w:cs="Arial"/>
          <w:b/>
        </w:rPr>
      </w:pPr>
      <w:r>
        <w:rPr>
          <w:rFonts w:cs="Arial"/>
          <w:b/>
        </w:rPr>
        <w:t>Comment:</w:t>
      </w:r>
    </w:p>
    <w:p w14:paraId="53DAA6AA" w14:textId="77777777" w:rsidR="00000000" w:rsidRDefault="00DE7085">
      <w:pPr>
        <w:spacing w:before="100" w:beforeAutospacing="1" w:after="100" w:afterAutospacing="1"/>
        <w:divId w:val="62341320"/>
      </w:pPr>
      <w:r>
        <w:t xml:space="preserve">For </w:t>
      </w:r>
      <w:r>
        <w:t>Block Approval. CC#4: Block Approved.</w:t>
      </w:r>
    </w:p>
    <w:p w14:paraId="0638A81F" w14:textId="77777777" w:rsidR="00000000" w:rsidRDefault="00DE7085">
      <w:pPr>
        <w:keepNext/>
        <w:spacing w:before="100" w:beforeAutospacing="1" w:after="100" w:afterAutospacing="1"/>
        <w:divId w:val="62341320"/>
        <w:rPr>
          <w:rFonts w:cs="Arial"/>
          <w:b/>
        </w:rPr>
      </w:pPr>
      <w:r>
        <w:rPr>
          <w:rFonts w:cs="Arial"/>
          <w:b/>
        </w:rPr>
        <w:t>Discussion and conclusion:</w:t>
      </w:r>
    </w:p>
    <w:p w14:paraId="46965101" w14:textId="77777777" w:rsidR="00000000" w:rsidRDefault="00DE7085">
      <w:pPr>
        <w:spacing w:before="100" w:beforeAutospacing="1" w:after="100" w:afterAutospacing="1"/>
        <w:divId w:val="62341320"/>
      </w:pPr>
      <w:r>
        <w:t>-</w:t>
      </w:r>
    </w:p>
    <w:p w14:paraId="0FAE5F7E"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2F922D3B" w14:textId="77777777" w:rsidR="00000000" w:rsidRDefault="00DE7085">
      <w:pPr>
        <w:spacing w:before="100" w:beforeAutospacing="1" w:after="100" w:afterAutospacing="1"/>
        <w:divId w:val="62341320"/>
      </w:pPr>
      <w:r>
        <w:t>Approved.</w:t>
      </w:r>
    </w:p>
    <w:p w14:paraId="15DDFCB7" w14:textId="77777777" w:rsidR="00000000" w:rsidRDefault="00DE7085">
      <w:pPr>
        <w:keepNext/>
        <w:keepLines/>
        <w:pBdr>
          <w:top w:val="single" w:sz="4" w:space="1" w:color="auto"/>
        </w:pBdr>
        <w:spacing w:before="100" w:beforeAutospacing="1" w:after="100" w:afterAutospacing="1"/>
        <w:divId w:val="62341320"/>
      </w:pPr>
      <w:r>
        <w:rPr>
          <w:color w:val="0000FF"/>
        </w:rPr>
        <w:t>TD SP-211433</w:t>
      </w:r>
      <w:r>
        <w:t xml:space="preserve"> (SID NEW) New Study on Key Quality Indicators (KQIs) for 5G service experience. (Source: SA WG5).</w:t>
      </w:r>
      <w:r>
        <w:br/>
      </w:r>
      <w:r>
        <w:rPr>
          <w:b/>
        </w:rPr>
        <w:t>Document for:</w:t>
      </w:r>
      <w:r>
        <w:t xml:space="preserve"> Approval.</w:t>
      </w:r>
      <w:r>
        <w:br/>
      </w:r>
      <w:r>
        <w:rPr>
          <w:b/>
        </w:rPr>
        <w:t>Abstract:</w:t>
      </w:r>
      <w:r>
        <w:t xml:space="preserve"> Objective: The objectives </w:t>
      </w:r>
      <w:r>
        <w:t>of this study item are: - Study the definition, scope and scenarios of the KQIs for 5G service experience. In this SI the KQIs of the typical services, e.g. services of Video Uploading, Remote Controlling and Cloud VR will be studied; - Study the influenci</w:t>
      </w:r>
      <w:r>
        <w:t>ng factors for 5G service experience according to the typical services; - Study the KQIs for each of the typical services; And the related KPIs which will influence the KQIs; - Study the evaluation method and formula definition of related KQIs for the typi</w:t>
      </w:r>
      <w:r>
        <w:t>cal services; - Study the evaluation criterion of the KQIs for the typical services; - Study the relation with the SLS requirements.</w:t>
      </w:r>
    </w:p>
    <w:p w14:paraId="0034A884" w14:textId="77777777" w:rsidR="00000000" w:rsidRDefault="00DE7085">
      <w:pPr>
        <w:keepNext/>
        <w:spacing w:before="100" w:beforeAutospacing="1" w:after="100" w:afterAutospacing="1"/>
        <w:divId w:val="62341320"/>
        <w:rPr>
          <w:rFonts w:cs="Arial"/>
          <w:b/>
        </w:rPr>
      </w:pPr>
      <w:r>
        <w:rPr>
          <w:rFonts w:cs="Arial"/>
          <w:b/>
        </w:rPr>
        <w:t>Comment:</w:t>
      </w:r>
    </w:p>
    <w:p w14:paraId="7F316D9F" w14:textId="77777777" w:rsidR="00000000" w:rsidRDefault="00DE7085">
      <w:pPr>
        <w:spacing w:before="100" w:beforeAutospacing="1" w:after="100" w:afterAutospacing="1"/>
        <w:divId w:val="62341320"/>
      </w:pPr>
      <w:r>
        <w:t>For Block Approval. CC#4: Block Approved.</w:t>
      </w:r>
    </w:p>
    <w:p w14:paraId="26476A45" w14:textId="77777777" w:rsidR="00000000" w:rsidRDefault="00DE7085">
      <w:pPr>
        <w:keepNext/>
        <w:spacing w:before="100" w:beforeAutospacing="1" w:after="100" w:afterAutospacing="1"/>
        <w:divId w:val="62341320"/>
        <w:rPr>
          <w:rFonts w:cs="Arial"/>
          <w:b/>
        </w:rPr>
      </w:pPr>
      <w:r>
        <w:rPr>
          <w:rFonts w:cs="Arial"/>
          <w:b/>
        </w:rPr>
        <w:t>Discussion and conclusion:</w:t>
      </w:r>
    </w:p>
    <w:p w14:paraId="1CC4A486" w14:textId="77777777" w:rsidR="00000000" w:rsidRDefault="00DE7085">
      <w:pPr>
        <w:spacing w:before="100" w:beforeAutospacing="1" w:after="100" w:afterAutospacing="1"/>
        <w:divId w:val="62341320"/>
      </w:pPr>
      <w:r>
        <w:t>-</w:t>
      </w:r>
    </w:p>
    <w:p w14:paraId="3EE858C9" w14:textId="77777777" w:rsidR="00000000" w:rsidRDefault="00DE7085">
      <w:pPr>
        <w:keepNext/>
        <w:spacing w:before="100" w:beforeAutospacing="1" w:after="100" w:afterAutospacing="1"/>
        <w:divId w:val="62341320"/>
        <w:rPr>
          <w:rFonts w:cs="Arial"/>
          <w:b/>
        </w:rPr>
      </w:pPr>
      <w:r>
        <w:rPr>
          <w:rFonts w:cs="Arial"/>
          <w:b/>
        </w:rPr>
        <w:t>Status:</w:t>
      </w:r>
    </w:p>
    <w:p w14:paraId="72A2E205" w14:textId="77777777" w:rsidR="00000000" w:rsidRDefault="00DE7085">
      <w:pPr>
        <w:spacing w:before="100" w:beforeAutospacing="1" w:after="100" w:afterAutospacing="1"/>
        <w:divId w:val="62341320"/>
      </w:pPr>
      <w:r>
        <w:t>Approved.</w:t>
      </w:r>
    </w:p>
    <w:p w14:paraId="6DC5D333" w14:textId="77777777" w:rsidR="00000000" w:rsidRDefault="00DE7085">
      <w:pPr>
        <w:keepNext/>
        <w:keepLines/>
        <w:pBdr>
          <w:top w:val="single" w:sz="4" w:space="1" w:color="auto"/>
        </w:pBdr>
        <w:spacing w:before="100" w:beforeAutospacing="1" w:after="100" w:afterAutospacing="1"/>
        <w:divId w:val="62341320"/>
      </w:pPr>
      <w:r>
        <w:rPr>
          <w:color w:val="0000FF"/>
        </w:rPr>
        <w:t>TD SP-211435</w:t>
      </w:r>
      <w:r>
        <w:t xml:space="preserve"> (SID NEW) Ne</w:t>
      </w:r>
      <w:r>
        <w:t>w Study on Enhancement of the management aspects related to NWDAF. (Source: SA WG5).</w:t>
      </w:r>
      <w:r>
        <w:br/>
      </w:r>
      <w:r>
        <w:rPr>
          <w:b/>
        </w:rPr>
        <w:t>Document for:</w:t>
      </w:r>
      <w:r>
        <w:t xml:space="preserve"> Approval.</w:t>
      </w:r>
      <w:r>
        <w:br/>
      </w:r>
      <w:r>
        <w:rPr>
          <w:b/>
        </w:rPr>
        <w:t>Abstract:</w:t>
      </w:r>
      <w:r>
        <w:t xml:space="preserve"> Objective: The objective of this study will focus on how to improve the following management aspects related to NWDAF: - Investigate whet</w:t>
      </w:r>
      <w:r>
        <w:t>her the NRM of NWDAF needs to be enhanced to support the logical decomposition of NWDAF and the deployment of multiple NWDAF in a hierarchy/tree with a flexible number of layers/branches, and how; - Investigate and provide the performance management of the</w:t>
      </w:r>
      <w:r>
        <w:t xml:space="preserve"> NWDAF on the following aspects: 1. Interaction aspect, such as quantifying the requests, subscriptions, responses and notifications received and/or generated by NWDAF. 2. Data collection aspect, such as quantifying data collection. 3. Output KPI aspect, s</w:t>
      </w:r>
      <w:r>
        <w:t>uch as measuring response time and training times, indicating model accuracy. 4. Efficiency aspect, such as estimating the usage of compute resource for treating the request/subscription, etc.</w:t>
      </w:r>
    </w:p>
    <w:p w14:paraId="59442F41" w14:textId="77777777" w:rsidR="00000000" w:rsidRDefault="00DE7085">
      <w:pPr>
        <w:keepNext/>
        <w:spacing w:before="100" w:beforeAutospacing="1" w:after="100" w:afterAutospacing="1"/>
        <w:divId w:val="62341320"/>
        <w:rPr>
          <w:rFonts w:cs="Arial"/>
          <w:b/>
        </w:rPr>
      </w:pPr>
      <w:r>
        <w:rPr>
          <w:rFonts w:cs="Arial"/>
          <w:b/>
        </w:rPr>
        <w:t>Comment:</w:t>
      </w:r>
    </w:p>
    <w:p w14:paraId="27D5C7D3" w14:textId="77777777" w:rsidR="00000000" w:rsidRDefault="00DE7085">
      <w:pPr>
        <w:spacing w:before="100" w:beforeAutospacing="1" w:after="100" w:afterAutospacing="1"/>
        <w:divId w:val="62341320"/>
      </w:pPr>
      <w:r>
        <w:t>For Block Approval. CC#4: Block Approved.</w:t>
      </w:r>
    </w:p>
    <w:p w14:paraId="4F5FC31E" w14:textId="77777777" w:rsidR="00000000" w:rsidRDefault="00DE7085">
      <w:pPr>
        <w:keepNext/>
        <w:spacing w:before="100" w:beforeAutospacing="1" w:after="100" w:afterAutospacing="1"/>
        <w:divId w:val="62341320"/>
        <w:rPr>
          <w:rFonts w:cs="Arial"/>
          <w:b/>
        </w:rPr>
      </w:pPr>
      <w:r>
        <w:rPr>
          <w:rFonts w:cs="Arial"/>
          <w:b/>
        </w:rPr>
        <w:t>Discussion a</w:t>
      </w:r>
      <w:r>
        <w:rPr>
          <w:rFonts w:cs="Arial"/>
          <w:b/>
        </w:rPr>
        <w:t>nd conclusion:</w:t>
      </w:r>
    </w:p>
    <w:p w14:paraId="27CD2B18" w14:textId="77777777" w:rsidR="00000000" w:rsidRDefault="00DE7085">
      <w:pPr>
        <w:spacing w:before="100" w:beforeAutospacing="1" w:after="100" w:afterAutospacing="1"/>
        <w:divId w:val="62341320"/>
      </w:pPr>
      <w:r>
        <w:t>-</w:t>
      </w:r>
    </w:p>
    <w:p w14:paraId="04FAFF5B" w14:textId="77777777" w:rsidR="00000000" w:rsidRDefault="00DE7085">
      <w:pPr>
        <w:keepNext/>
        <w:spacing w:before="100" w:beforeAutospacing="1" w:after="100" w:afterAutospacing="1"/>
        <w:divId w:val="62341320"/>
        <w:rPr>
          <w:rFonts w:cs="Arial"/>
          <w:b/>
        </w:rPr>
      </w:pPr>
      <w:r>
        <w:rPr>
          <w:rFonts w:cs="Arial"/>
          <w:b/>
        </w:rPr>
        <w:t>Status:</w:t>
      </w:r>
    </w:p>
    <w:p w14:paraId="2C22EC0C" w14:textId="77777777" w:rsidR="00000000" w:rsidRDefault="00DE7085">
      <w:pPr>
        <w:spacing w:before="100" w:beforeAutospacing="1" w:after="100" w:afterAutospacing="1"/>
        <w:divId w:val="62341320"/>
      </w:pPr>
      <w:r>
        <w:t>Approved.</w:t>
      </w:r>
    </w:p>
    <w:p w14:paraId="52C665B8"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SP-211436</w:t>
      </w:r>
      <w:r>
        <w:t xml:space="preserve"> (SID NEW) New Study on enhancement of management of non-public networks. (Source: SA WG5).</w:t>
      </w:r>
      <w:r>
        <w:br/>
      </w:r>
      <w:r>
        <w:rPr>
          <w:b/>
        </w:rPr>
        <w:t>Document for:</w:t>
      </w:r>
      <w:r>
        <w:t xml:space="preserve"> Approval.</w:t>
      </w:r>
      <w:r>
        <w:br/>
      </w:r>
      <w:r>
        <w:rPr>
          <w:b/>
        </w:rPr>
        <w:t>Abstract:</w:t>
      </w:r>
      <w:r>
        <w:t xml:space="preserve"> </w:t>
      </w:r>
      <w:r>
        <w:t>Objective: The objectives of this study item to support enhanced management of SNPN and PNI-NPN, by taking into account the relevant works in SA WG1, SA WG2 and RAN WG3, including: - Study enhanced management of SNPN and PNI-NPN. For example, study new req</w:t>
      </w:r>
      <w:r>
        <w:t>uirements and potential solutions of management capability exposure for SNPN and PNI-NPN, and how the mobile network operator and vertical customer cooperate to realize management and orchestration of network in management mode 1b and 2b in TS 28.557. - St</w:t>
      </w:r>
      <w:r>
        <w:t>udy management of vertical as an authorized NPN service customer, e.g. the management of authorized capability of utilizing management services and management data. - Study requirements and potential solutions to support end to end network management (incl</w:t>
      </w:r>
      <w:r>
        <w:t>uding RAN domain and CN domain) in NPN scenarios. - Study on potential solutions for cooperation between 3GPP and non-3GPP management systems to coordinate the execution of activities across them, for example, by sending one management system notifications</w:t>
      </w:r>
      <w:r>
        <w:t xml:space="preserve"> about the state of the activities carried out in other management system if necessary. The existing solutions (e.g. the related solutions of network slicing management, the related solutions of management capability exposure and the related solutions of a</w:t>
      </w:r>
      <w:r>
        <w:t>ccess control for management service) which aim at network slicing should be reused as much as possible for PNI-NPN in NPN management mode 1b. SA WG5 may need to cooperate with relevant standard groups and industry fora when needed.</w:t>
      </w:r>
    </w:p>
    <w:p w14:paraId="20392A20" w14:textId="77777777" w:rsidR="00000000" w:rsidRDefault="00DE7085">
      <w:pPr>
        <w:keepNext/>
        <w:spacing w:before="100" w:beforeAutospacing="1" w:after="100" w:afterAutospacing="1"/>
        <w:divId w:val="62341320"/>
        <w:rPr>
          <w:rFonts w:cs="Arial"/>
          <w:b/>
        </w:rPr>
      </w:pPr>
      <w:r>
        <w:rPr>
          <w:rFonts w:cs="Arial"/>
          <w:b/>
        </w:rPr>
        <w:t>Comment:</w:t>
      </w:r>
    </w:p>
    <w:p w14:paraId="4C11BEC7" w14:textId="77777777" w:rsidR="00000000" w:rsidRDefault="00DE7085">
      <w:pPr>
        <w:spacing w:before="100" w:beforeAutospacing="1" w:after="100" w:afterAutospacing="1"/>
        <w:divId w:val="62341320"/>
      </w:pPr>
      <w:r>
        <w:t>For Block Appr</w:t>
      </w:r>
      <w:r>
        <w:t>oval. CC#4: Block Approved.</w:t>
      </w:r>
    </w:p>
    <w:p w14:paraId="5FD0B820" w14:textId="77777777" w:rsidR="00000000" w:rsidRDefault="00DE7085">
      <w:pPr>
        <w:keepNext/>
        <w:spacing w:before="100" w:beforeAutospacing="1" w:after="100" w:afterAutospacing="1"/>
        <w:divId w:val="62341320"/>
        <w:rPr>
          <w:rFonts w:cs="Arial"/>
          <w:b/>
        </w:rPr>
      </w:pPr>
      <w:r>
        <w:rPr>
          <w:rFonts w:cs="Arial"/>
          <w:b/>
        </w:rPr>
        <w:t>Discussion and conclusion:</w:t>
      </w:r>
    </w:p>
    <w:p w14:paraId="653489AD" w14:textId="77777777" w:rsidR="00000000" w:rsidRDefault="00DE7085">
      <w:pPr>
        <w:spacing w:before="100" w:beforeAutospacing="1" w:after="100" w:afterAutospacing="1"/>
        <w:divId w:val="62341320"/>
      </w:pPr>
      <w:r>
        <w:t>-</w:t>
      </w:r>
    </w:p>
    <w:p w14:paraId="2B929AD3" w14:textId="77777777" w:rsidR="00000000" w:rsidRDefault="00DE7085">
      <w:pPr>
        <w:keepNext/>
        <w:spacing w:before="100" w:beforeAutospacing="1" w:after="100" w:afterAutospacing="1"/>
        <w:divId w:val="62341320"/>
        <w:rPr>
          <w:rFonts w:cs="Arial"/>
          <w:b/>
        </w:rPr>
      </w:pPr>
      <w:r>
        <w:rPr>
          <w:rFonts w:cs="Arial"/>
          <w:b/>
        </w:rPr>
        <w:t>Status:</w:t>
      </w:r>
    </w:p>
    <w:p w14:paraId="324A567D" w14:textId="77777777" w:rsidR="00000000" w:rsidRDefault="00DE7085">
      <w:pPr>
        <w:spacing w:before="100" w:beforeAutospacing="1" w:after="100" w:afterAutospacing="1"/>
        <w:divId w:val="62341320"/>
      </w:pPr>
      <w:r>
        <w:t>Approved.</w:t>
      </w:r>
    </w:p>
    <w:p w14:paraId="68E4B7F9"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SP-211440</w:t>
      </w:r>
      <w:r>
        <w:t xml:space="preserve"> (SID NEW) New Study on new aspects of EE for 5G networks Phase 2. (Source: SA WG5).</w:t>
      </w:r>
      <w:r>
        <w:br/>
      </w:r>
      <w:r>
        <w:rPr>
          <w:b/>
        </w:rPr>
        <w:t>Document for:</w:t>
      </w:r>
      <w:r>
        <w:t xml:space="preserve"> Approval.</w:t>
      </w:r>
      <w:r>
        <w:br/>
      </w:r>
      <w:r>
        <w:rPr>
          <w:b/>
        </w:rPr>
        <w:t>Abstract:</w:t>
      </w:r>
      <w:r>
        <w:t xml:space="preserve"> </w:t>
      </w:r>
      <w:r>
        <w:t>Objective: The objective of this study is to investigate on the following main axis: - On the energy consumption of Network Functions: - Study whether additional virtual resource metrics provided by NFV MANO other than virtual CPU usage, such as e.g. virtu</w:t>
      </w:r>
      <w:r>
        <w:t>al memory usage, virtual disk usage, etc., could participate to define VNF energy consumption, - Study how the existing virtual CPU usage metric provided by NFV MANO could give more accurate measurements, - Study a method to estimate the energy consumption</w:t>
      </w:r>
      <w:r>
        <w:t xml:space="preserve"> of Containerized Network Functions (CNF) and elaborate corresponding energy consumption KPI(s) definition; - On the energy efficiency KPIs: o Investigate on the definition of new EE KPIs which consider aspects such as e.g. coverage area, user experience, </w:t>
      </w:r>
      <w:r>
        <w:t>reliability of URLLC network slice, o Investigate how to define the energy efficiency KPI for V2X type of network slice, o Investigate further on definition of the Resource Efficiency KPI, in particular on the Useful Output of 5GC network functions, o Inve</w:t>
      </w:r>
      <w:r>
        <w:t xml:space="preserve">stigate further for solutions to any outstanding issue from Rel-17; - On energy saving: o Study new use cases, requirements and solutions for energy saving, applying to NG-RAN and/or 5GC and/or network slicing, including AI/ML assisted energy saving. This </w:t>
      </w:r>
      <w:r>
        <w:t>study will focus on end-to-end energy saving use case(s) description and potential solution(s) leveraging the Rel-18 study on AI/ML management, o Study OA&amp;M support to other 3GPP WGs energy saving use cases and solutions, if any; - On digital sobriety: o S</w:t>
      </w:r>
      <w:r>
        <w:t>tudy which forms digital sobriety could take in SA WG5, e.g. minimize the volume of OA&amp;M data (number of operation parameters in MnS APIs, input data to MDAF, etc.) to be transported and/or stored, o Study if any metrics can be defined to compare different</w:t>
      </w:r>
      <w:r>
        <w:t xml:space="preserve"> alternative solutions with regards to digital sobriety. This study will feed the companion Rel-18 work item 'Enhancements of EE for 5G Phase 2'. For the aforementioned items, exchanges with other 3GPP WGs, ETSI TC EE, ETSI NFV, ITU-T SG5, GSMA and NGMN ma</w:t>
      </w:r>
      <w:r>
        <w:t>y be needed.</w:t>
      </w:r>
    </w:p>
    <w:p w14:paraId="2972BF00" w14:textId="77777777" w:rsidR="00000000" w:rsidRDefault="00DE7085">
      <w:pPr>
        <w:keepNext/>
        <w:spacing w:before="100" w:beforeAutospacing="1" w:after="100" w:afterAutospacing="1"/>
        <w:divId w:val="62341320"/>
        <w:rPr>
          <w:rFonts w:cs="Arial"/>
          <w:b/>
        </w:rPr>
      </w:pPr>
      <w:r>
        <w:rPr>
          <w:rFonts w:cs="Arial"/>
          <w:b/>
        </w:rPr>
        <w:t>Comment:</w:t>
      </w:r>
    </w:p>
    <w:p w14:paraId="321619EC" w14:textId="77777777" w:rsidR="00000000" w:rsidRDefault="00DE7085">
      <w:pPr>
        <w:spacing w:before="100" w:beforeAutospacing="1" w:after="100" w:afterAutospacing="1"/>
        <w:divId w:val="62341320"/>
      </w:pPr>
      <w:r>
        <w:t>For Block Approval. CC#4: Block Approved.</w:t>
      </w:r>
    </w:p>
    <w:p w14:paraId="14ED520C" w14:textId="77777777" w:rsidR="00000000" w:rsidRDefault="00DE7085">
      <w:pPr>
        <w:keepNext/>
        <w:spacing w:before="100" w:beforeAutospacing="1" w:after="100" w:afterAutospacing="1"/>
        <w:divId w:val="62341320"/>
        <w:rPr>
          <w:rFonts w:cs="Arial"/>
          <w:b/>
        </w:rPr>
      </w:pPr>
      <w:r>
        <w:rPr>
          <w:rFonts w:cs="Arial"/>
          <w:b/>
        </w:rPr>
        <w:t>Discussion and conclusion:</w:t>
      </w:r>
    </w:p>
    <w:p w14:paraId="6F714BA1" w14:textId="77777777" w:rsidR="00000000" w:rsidRDefault="00DE7085">
      <w:pPr>
        <w:spacing w:before="100" w:beforeAutospacing="1" w:after="100" w:afterAutospacing="1"/>
        <w:divId w:val="62341320"/>
      </w:pPr>
      <w:r>
        <w:t>-</w:t>
      </w:r>
    </w:p>
    <w:p w14:paraId="686F654F" w14:textId="77777777" w:rsidR="00000000" w:rsidRDefault="00DE7085">
      <w:pPr>
        <w:keepNext/>
        <w:spacing w:before="100" w:beforeAutospacing="1" w:after="100" w:afterAutospacing="1"/>
        <w:divId w:val="62341320"/>
        <w:rPr>
          <w:rFonts w:cs="Arial"/>
          <w:b/>
        </w:rPr>
      </w:pPr>
      <w:r>
        <w:rPr>
          <w:rFonts w:cs="Arial"/>
          <w:b/>
        </w:rPr>
        <w:t>Status:</w:t>
      </w:r>
    </w:p>
    <w:p w14:paraId="148E716D" w14:textId="77777777" w:rsidR="00000000" w:rsidRDefault="00DE7085">
      <w:pPr>
        <w:spacing w:before="100" w:beforeAutospacing="1" w:after="100" w:afterAutospacing="1"/>
        <w:divId w:val="62341320"/>
      </w:pPr>
      <w:r>
        <w:t>Approved.</w:t>
      </w:r>
    </w:p>
    <w:p w14:paraId="37A22163" w14:textId="77777777" w:rsidR="00000000" w:rsidRDefault="00DE7085">
      <w:pPr>
        <w:keepNext/>
        <w:keepLines/>
        <w:pBdr>
          <w:top w:val="single" w:sz="4" w:space="1" w:color="auto"/>
        </w:pBdr>
        <w:spacing w:before="100" w:beforeAutospacing="1" w:after="100" w:afterAutospacing="1"/>
        <w:divId w:val="62341320"/>
      </w:pPr>
      <w:r>
        <w:rPr>
          <w:color w:val="0000FF"/>
        </w:rPr>
        <w:t>TD SP-211442</w:t>
      </w:r>
      <w:r>
        <w:t xml:space="preserve"> (SID NEW) New Study on Deterministic Communication Service Assurance. (Source: SA WG5).</w:t>
      </w:r>
      <w:r>
        <w:br/>
      </w:r>
      <w:r>
        <w:rPr>
          <w:b/>
        </w:rPr>
        <w:t>Document for:</w:t>
      </w:r>
      <w:r>
        <w:t xml:space="preserve"> Approval.</w:t>
      </w:r>
      <w:r>
        <w:br/>
      </w:r>
      <w:r>
        <w:rPr>
          <w:b/>
        </w:rPr>
        <w:t>Abstract:</w:t>
      </w:r>
      <w:r>
        <w:t xml:space="preserve"> Objective:</w:t>
      </w:r>
      <w:r>
        <w:t xml:space="preserve"> This study item aims to study the following management aspects: - Investigate the scenarios and procedures for deterministic communication services; - Study the potential enhancement of provisioning of deterministic communication services, e.g., deploymen</w:t>
      </w:r>
      <w:r>
        <w:t>t of the related network functions according to the SLA requirements; - Potential enhancements related to performance management and fault management to support deterministic communication services, e.g. potential new performance measurements related to cl</w:t>
      </w:r>
      <w:r>
        <w:t>ause 5 of TS 22.104, service quality degradation related fault management etc; - Study if there are any gaps in the existing service profile and slice profile to support deterministic communication services; - Study key issues and solutions for the operati</w:t>
      </w:r>
      <w:r>
        <w:t>on and assurance of deterministic communication services; - Relation and potential enhancements to eCOSLA MnS to support deterministic communication services; This study aims to provide higher confidence level for provisioning and assurance of deterministi</w:t>
      </w:r>
      <w:r>
        <w:t>c communication services. This study may need cooperation with SA WG2, SA WG4, SA WG6, RAN WG2 and RAN WG3 on network and service quality aspects.</w:t>
      </w:r>
    </w:p>
    <w:p w14:paraId="61E7B50B" w14:textId="77777777" w:rsidR="00000000" w:rsidRDefault="00DE7085">
      <w:pPr>
        <w:keepNext/>
        <w:spacing w:before="100" w:beforeAutospacing="1" w:after="100" w:afterAutospacing="1"/>
        <w:divId w:val="62341320"/>
        <w:rPr>
          <w:rFonts w:cs="Arial"/>
          <w:b/>
        </w:rPr>
      </w:pPr>
      <w:r>
        <w:rPr>
          <w:rFonts w:cs="Arial"/>
          <w:b/>
        </w:rPr>
        <w:t>Comment:</w:t>
      </w:r>
    </w:p>
    <w:p w14:paraId="11195E49" w14:textId="77777777" w:rsidR="00000000" w:rsidRDefault="00DE7085">
      <w:pPr>
        <w:spacing w:before="100" w:beforeAutospacing="1" w:after="100" w:afterAutospacing="1"/>
        <w:divId w:val="62341320"/>
      </w:pPr>
      <w:r>
        <w:t>For Block Approval. CC#4: Block Approved.</w:t>
      </w:r>
    </w:p>
    <w:p w14:paraId="1542D098"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3F4901EE" w14:textId="77777777" w:rsidR="00000000" w:rsidRDefault="00DE7085">
      <w:pPr>
        <w:spacing w:before="100" w:beforeAutospacing="1" w:after="100" w:afterAutospacing="1"/>
        <w:divId w:val="62341320"/>
      </w:pPr>
      <w:r>
        <w:t>-</w:t>
      </w:r>
    </w:p>
    <w:p w14:paraId="6EDBCF77" w14:textId="77777777" w:rsidR="00000000" w:rsidRDefault="00DE7085">
      <w:pPr>
        <w:keepNext/>
        <w:spacing w:before="100" w:beforeAutospacing="1" w:after="100" w:afterAutospacing="1"/>
        <w:divId w:val="62341320"/>
        <w:rPr>
          <w:rFonts w:cs="Arial"/>
          <w:b/>
        </w:rPr>
      </w:pPr>
      <w:r>
        <w:rPr>
          <w:rFonts w:cs="Arial"/>
          <w:b/>
        </w:rPr>
        <w:t>Status:</w:t>
      </w:r>
    </w:p>
    <w:p w14:paraId="01B2F76E" w14:textId="77777777" w:rsidR="00000000" w:rsidRDefault="00DE7085">
      <w:pPr>
        <w:spacing w:before="100" w:beforeAutospacing="1" w:after="100" w:afterAutospacing="1"/>
        <w:divId w:val="62341320"/>
      </w:pPr>
      <w:r>
        <w:t>Approved.</w:t>
      </w:r>
    </w:p>
    <w:p w14:paraId="49CAD95A" w14:textId="77777777" w:rsidR="00000000" w:rsidRDefault="00DE7085">
      <w:pPr>
        <w:keepNext/>
        <w:keepLines/>
        <w:pBdr>
          <w:top w:val="single" w:sz="4" w:space="1" w:color="auto"/>
        </w:pBdr>
        <w:spacing w:before="100" w:beforeAutospacing="1" w:after="100" w:afterAutospacing="1"/>
        <w:divId w:val="62341320"/>
      </w:pPr>
      <w:r>
        <w:rPr>
          <w:color w:val="0000FF"/>
        </w:rPr>
        <w:t>TD SP-21144</w:t>
      </w:r>
      <w:r>
        <w:rPr>
          <w:color w:val="0000FF"/>
        </w:rPr>
        <w:t>3</w:t>
      </w:r>
      <w:r>
        <w:t xml:space="preserve"> (SID NEW) New Study on AI/ ML management. (Source: SA WG5).</w:t>
      </w:r>
      <w:r>
        <w:br/>
      </w:r>
      <w:r>
        <w:rPr>
          <w:b/>
        </w:rPr>
        <w:t>Document for:</w:t>
      </w:r>
      <w:r>
        <w:t xml:space="preserve"> Approval.</w:t>
      </w:r>
      <w:r>
        <w:br/>
      </w:r>
      <w:r>
        <w:rPr>
          <w:b/>
        </w:rPr>
        <w:t>Abstract:</w:t>
      </w:r>
      <w:r>
        <w:t xml:space="preserve"> Objective: To study the AI/ML management capabilities and management services to support/coordinate AI/ML in 5GS (3GPP management system, 5GC and NG-RAN) withou</w:t>
      </w:r>
      <w:r>
        <w:t>t disclosing or restricting the proprietary algorithm of AI/ML model, including 1) the use cases, potential requirements, and possible solutions for management of AI/ML capabilities for the AI/ML-enabled functions (e.g., MDA, RAN intelligence, NWDAF, etc.)</w:t>
      </w:r>
      <w:r>
        <w:t xml:space="preserve"> in 5GS, including but not limited to the following capabilities: - Validation of AI/ML model and AI/ML-enabled function - Testing of AI/ML model and AI/ML-enabled function (before deployment) - Deployment of AI/ML model (new or updated model) and AI/ML-en</w:t>
      </w:r>
      <w:r>
        <w:t>abled function - Configuration of AI/ML-enabled function - Performance evaluation of AI/ML-enabled function 2) investigation of coordination between the AI/ML management capabilities and the AI/ML capabilities in 5GC; 3) relation between AI/ML management a</w:t>
      </w:r>
      <w:r>
        <w:t xml:space="preserve">nd other services/functions/entities (including MnSs and network functions/entities); 4) investigation of deployment scenarios where the solutions are needed for AI/ML model training and each of the AI/ML model management capability mentioned in objective </w:t>
      </w:r>
      <w:r>
        <w:t>1). The study will also investigate whether there are available AI/ML management mechanisms developed outside of 3GPP can be considered. Note: as a priority, the study will first focus on the objective 1), specifically addressing management capabilities fo</w:t>
      </w:r>
      <w:r>
        <w:t>r AI/ML model validation, testing and deployment to support the AI/ML in NG-RAN when AI/ML model training is in OAM and inference is in NG-RAN.</w:t>
      </w:r>
    </w:p>
    <w:p w14:paraId="060139DA" w14:textId="77777777" w:rsidR="00000000" w:rsidRDefault="00DE7085">
      <w:pPr>
        <w:keepNext/>
        <w:spacing w:before="100" w:beforeAutospacing="1" w:after="100" w:afterAutospacing="1"/>
        <w:divId w:val="62341320"/>
        <w:rPr>
          <w:rFonts w:cs="Arial"/>
          <w:b/>
        </w:rPr>
      </w:pPr>
      <w:r>
        <w:rPr>
          <w:rFonts w:cs="Arial"/>
          <w:b/>
        </w:rPr>
        <w:t>Comment:</w:t>
      </w:r>
    </w:p>
    <w:p w14:paraId="781516BD" w14:textId="77777777" w:rsidR="00000000" w:rsidRDefault="00DE7085">
      <w:pPr>
        <w:spacing w:before="100" w:beforeAutospacing="1" w:after="100" w:afterAutospacing="1"/>
        <w:divId w:val="62341320"/>
      </w:pPr>
      <w:r>
        <w:t>For Block Approval. CC#4: Block Approved.</w:t>
      </w:r>
    </w:p>
    <w:p w14:paraId="5C1659DA" w14:textId="77777777" w:rsidR="00000000" w:rsidRDefault="00DE7085">
      <w:pPr>
        <w:keepNext/>
        <w:spacing w:before="100" w:beforeAutospacing="1" w:after="100" w:afterAutospacing="1"/>
        <w:divId w:val="62341320"/>
        <w:rPr>
          <w:rFonts w:cs="Arial"/>
          <w:b/>
        </w:rPr>
      </w:pPr>
      <w:r>
        <w:rPr>
          <w:rFonts w:cs="Arial"/>
          <w:b/>
        </w:rPr>
        <w:t>Discussion and conclusion:</w:t>
      </w:r>
    </w:p>
    <w:p w14:paraId="6081F083" w14:textId="77777777" w:rsidR="00000000" w:rsidRDefault="00DE7085">
      <w:pPr>
        <w:spacing w:before="100" w:beforeAutospacing="1" w:after="100" w:afterAutospacing="1"/>
        <w:divId w:val="62341320"/>
      </w:pPr>
      <w:r>
        <w:t>-</w:t>
      </w:r>
    </w:p>
    <w:p w14:paraId="73F4B624" w14:textId="77777777" w:rsidR="00000000" w:rsidRDefault="00DE7085">
      <w:pPr>
        <w:keepNext/>
        <w:spacing w:before="100" w:beforeAutospacing="1" w:after="100" w:afterAutospacing="1"/>
        <w:divId w:val="62341320"/>
        <w:rPr>
          <w:rFonts w:cs="Arial"/>
          <w:b/>
        </w:rPr>
      </w:pPr>
      <w:r>
        <w:rPr>
          <w:rFonts w:cs="Arial"/>
          <w:b/>
        </w:rPr>
        <w:t>Status:</w:t>
      </w:r>
    </w:p>
    <w:p w14:paraId="0DFC7A24" w14:textId="77777777" w:rsidR="00000000" w:rsidRDefault="00DE7085">
      <w:pPr>
        <w:spacing w:before="100" w:beforeAutospacing="1" w:after="100" w:afterAutospacing="1"/>
        <w:divId w:val="62341320"/>
      </w:pPr>
      <w:r>
        <w:t>Approved.</w:t>
      </w:r>
    </w:p>
    <w:p w14:paraId="29E682AF" w14:textId="77777777" w:rsidR="00000000" w:rsidRDefault="00DE7085">
      <w:pPr>
        <w:keepNext/>
        <w:keepLines/>
        <w:pBdr>
          <w:top w:val="single" w:sz="4" w:space="1" w:color="auto"/>
        </w:pBdr>
        <w:spacing w:before="100" w:beforeAutospacing="1" w:after="100" w:afterAutospacing="1"/>
        <w:divId w:val="62341320"/>
      </w:pPr>
      <w:r>
        <w:rPr>
          <w:color w:val="0000FF"/>
        </w:rPr>
        <w:t>TD </w:t>
      </w:r>
      <w:r>
        <w:rPr>
          <w:color w:val="0000FF"/>
        </w:rPr>
        <w:t>SP-211445</w:t>
      </w:r>
      <w:r>
        <w:t xml:space="preserve"> (SID NEW) New Study on evaluation of autonomous network levels. (Source: SA WG5).</w:t>
      </w:r>
      <w:r>
        <w:br/>
      </w:r>
      <w:r>
        <w:rPr>
          <w:b/>
        </w:rPr>
        <w:t>Document for:</w:t>
      </w:r>
      <w:r>
        <w:t xml:space="preserve"> Approval.</w:t>
      </w:r>
      <w:r>
        <w:br/>
      </w:r>
      <w:r>
        <w:rPr>
          <w:b/>
        </w:rPr>
        <w:t>Abstract:</w:t>
      </w:r>
      <w:r>
        <w:t xml:space="preserve"> Objective: The objective is to study the following evaluation aspects of autonomous network levels: 1) Generic methodology for qua</w:t>
      </w:r>
      <w:r>
        <w:t>ntitatively evaluating the autonomous network levels (evaluation mechanisms for autonomous network levels). 2) Key effectiveness indicators for evaluating the effects of achieving each autonomous network level for each identified scenarios from network man</w:t>
      </w:r>
      <w:r>
        <w:t>agement perspective. 3) Process of autonomous network levels evaluation for the use cases defined in Rel-17. 4) Potential autonomy requirements for corresponding management services with evaluation of autonomous network levels.</w:t>
      </w:r>
    </w:p>
    <w:p w14:paraId="0B30319E" w14:textId="77777777" w:rsidR="00000000" w:rsidRDefault="00DE7085">
      <w:pPr>
        <w:keepNext/>
        <w:spacing w:before="100" w:beforeAutospacing="1" w:after="100" w:afterAutospacing="1"/>
        <w:divId w:val="62341320"/>
        <w:rPr>
          <w:rFonts w:cs="Arial"/>
          <w:b/>
        </w:rPr>
      </w:pPr>
      <w:r>
        <w:rPr>
          <w:rFonts w:cs="Arial"/>
          <w:b/>
        </w:rPr>
        <w:t>Comment:</w:t>
      </w:r>
    </w:p>
    <w:p w14:paraId="52EC3D29" w14:textId="77777777" w:rsidR="00000000" w:rsidRDefault="00DE7085">
      <w:pPr>
        <w:spacing w:before="100" w:beforeAutospacing="1" w:after="100" w:afterAutospacing="1"/>
        <w:divId w:val="62341320"/>
      </w:pPr>
      <w:r>
        <w:t>For Block Approval.</w:t>
      </w:r>
      <w:r>
        <w:t xml:space="preserve"> CC#4: Block Approved.</w:t>
      </w:r>
    </w:p>
    <w:p w14:paraId="4BF321AA"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495F5372" w14:textId="77777777" w:rsidR="00000000" w:rsidRDefault="00DE7085">
      <w:pPr>
        <w:spacing w:before="100" w:beforeAutospacing="1" w:after="100" w:afterAutospacing="1"/>
        <w:divId w:val="62341320"/>
      </w:pPr>
      <w:r>
        <w:t>-</w:t>
      </w:r>
    </w:p>
    <w:p w14:paraId="69110A56" w14:textId="77777777" w:rsidR="00000000" w:rsidRDefault="00DE7085">
      <w:pPr>
        <w:keepNext/>
        <w:spacing w:before="100" w:beforeAutospacing="1" w:after="100" w:afterAutospacing="1"/>
        <w:divId w:val="62341320"/>
        <w:rPr>
          <w:rFonts w:cs="Arial"/>
          <w:b/>
        </w:rPr>
      </w:pPr>
      <w:r>
        <w:rPr>
          <w:rFonts w:cs="Arial"/>
          <w:b/>
        </w:rPr>
        <w:t>Status:</w:t>
      </w:r>
    </w:p>
    <w:p w14:paraId="4DC681D9" w14:textId="77777777" w:rsidR="00000000" w:rsidRDefault="00DE7085">
      <w:pPr>
        <w:spacing w:before="100" w:beforeAutospacing="1" w:after="100" w:afterAutospacing="1"/>
        <w:divId w:val="62341320"/>
      </w:pPr>
      <w:r>
        <w:t>Approved.</w:t>
      </w:r>
    </w:p>
    <w:p w14:paraId="53703E4B" w14:textId="77777777" w:rsidR="00000000" w:rsidRDefault="00DE7085">
      <w:pPr>
        <w:keepNext/>
        <w:keepLines/>
        <w:pBdr>
          <w:top w:val="single" w:sz="4" w:space="1" w:color="auto"/>
        </w:pBdr>
        <w:spacing w:before="100" w:beforeAutospacing="1" w:after="100" w:afterAutospacing="1"/>
        <w:divId w:val="62341320"/>
      </w:pPr>
      <w:r>
        <w:rPr>
          <w:color w:val="0000FF"/>
        </w:rPr>
        <w:t>TD SP-211446</w:t>
      </w:r>
      <w:r>
        <w:t xml:space="preserve"> (SID NEW) New Study on enhancement of autonomous network levels. (Source: SA WG5).</w:t>
      </w:r>
      <w:r>
        <w:br/>
      </w:r>
      <w:r>
        <w:rPr>
          <w:b/>
        </w:rPr>
        <w:t>Document for:</w:t>
      </w:r>
      <w:r>
        <w:t xml:space="preserve"> Approval.</w:t>
      </w:r>
      <w:r>
        <w:br/>
      </w:r>
      <w:r>
        <w:rPr>
          <w:b/>
        </w:rPr>
        <w:t>Abstract:</w:t>
      </w:r>
      <w:r>
        <w:t xml:space="preserve"> Objective: The objectives of this study item are as foll</w:t>
      </w:r>
      <w:r>
        <w:t xml:space="preserve">owing aspects on enhancement of autonomous network levels: 1) Identify the additional generic MnS requirements of generic autonomous network level for network optimization, RAN NE deployment and fault management defined in Rel-17, especially those missing </w:t>
      </w:r>
      <w:r>
        <w:t>requirements to support autonomous network level 4 and 5. 2) Study the potential solutions for generic MnS requirements identified in Objective: 1). 3) Identify the enhanced autonomy capabilities corresponding to different autonomous network levels for add</w:t>
      </w:r>
      <w:r>
        <w:t>itional management use cases for network and service deployment, maintenance and optimization phases which is not defined in Rel-17, including but not limited to energy saving and service provisioning. 4) Study the concrete enhanced autonomy requirements a</w:t>
      </w:r>
      <w:r>
        <w:t>nd potential solutions for the enhanced autonomy capabilities identified in Objective: 3).</w:t>
      </w:r>
    </w:p>
    <w:p w14:paraId="1412A2A2" w14:textId="77777777" w:rsidR="00000000" w:rsidRDefault="00DE7085">
      <w:pPr>
        <w:keepNext/>
        <w:spacing w:before="100" w:beforeAutospacing="1" w:after="100" w:afterAutospacing="1"/>
        <w:divId w:val="62341320"/>
        <w:rPr>
          <w:rFonts w:cs="Arial"/>
          <w:b/>
        </w:rPr>
      </w:pPr>
      <w:r>
        <w:rPr>
          <w:rFonts w:cs="Arial"/>
          <w:b/>
        </w:rPr>
        <w:t>Comment:</w:t>
      </w:r>
    </w:p>
    <w:p w14:paraId="29F5DD18" w14:textId="77777777" w:rsidR="00000000" w:rsidRDefault="00DE7085">
      <w:pPr>
        <w:spacing w:before="100" w:beforeAutospacing="1" w:after="100" w:afterAutospacing="1"/>
        <w:divId w:val="62341320"/>
      </w:pPr>
      <w:r>
        <w:t>For Block Approval. CC#4: Block Approved.</w:t>
      </w:r>
    </w:p>
    <w:p w14:paraId="582FBD0E" w14:textId="77777777" w:rsidR="00000000" w:rsidRDefault="00DE7085">
      <w:pPr>
        <w:keepNext/>
        <w:spacing w:before="100" w:beforeAutospacing="1" w:after="100" w:afterAutospacing="1"/>
        <w:divId w:val="62341320"/>
        <w:rPr>
          <w:rFonts w:cs="Arial"/>
          <w:b/>
        </w:rPr>
      </w:pPr>
      <w:r>
        <w:rPr>
          <w:rFonts w:cs="Arial"/>
          <w:b/>
        </w:rPr>
        <w:t>Discussion and conclusion:</w:t>
      </w:r>
    </w:p>
    <w:p w14:paraId="3A74AC09" w14:textId="77777777" w:rsidR="00000000" w:rsidRDefault="00DE7085">
      <w:pPr>
        <w:spacing w:before="100" w:beforeAutospacing="1" w:after="100" w:afterAutospacing="1"/>
        <w:divId w:val="62341320"/>
      </w:pPr>
      <w:r>
        <w:t>-</w:t>
      </w:r>
    </w:p>
    <w:p w14:paraId="28F8A8F7" w14:textId="77777777" w:rsidR="00000000" w:rsidRDefault="00DE7085">
      <w:pPr>
        <w:keepNext/>
        <w:spacing w:before="100" w:beforeAutospacing="1" w:after="100" w:afterAutospacing="1"/>
        <w:divId w:val="62341320"/>
        <w:rPr>
          <w:rFonts w:cs="Arial"/>
          <w:b/>
        </w:rPr>
      </w:pPr>
      <w:r>
        <w:rPr>
          <w:rFonts w:cs="Arial"/>
          <w:b/>
        </w:rPr>
        <w:t>Status:</w:t>
      </w:r>
    </w:p>
    <w:p w14:paraId="6676E172" w14:textId="77777777" w:rsidR="00000000" w:rsidRDefault="00DE7085">
      <w:pPr>
        <w:spacing w:before="100" w:beforeAutospacing="1" w:after="100" w:afterAutospacing="1"/>
        <w:divId w:val="62341320"/>
      </w:pPr>
      <w:r>
        <w:t>Approved.</w:t>
      </w:r>
    </w:p>
    <w:p w14:paraId="79B3CAD2" w14:textId="77777777" w:rsidR="00000000" w:rsidRDefault="00DE7085">
      <w:pPr>
        <w:keepNext/>
        <w:keepLines/>
        <w:pBdr>
          <w:top w:val="single" w:sz="4" w:space="1" w:color="auto"/>
        </w:pBdr>
        <w:spacing w:before="100" w:beforeAutospacing="1" w:after="100" w:afterAutospacing="1"/>
        <w:divId w:val="62341320"/>
      </w:pPr>
      <w:r>
        <w:rPr>
          <w:color w:val="0000FF"/>
        </w:rPr>
        <w:t>TD SP-211447</w:t>
      </w:r>
      <w:r>
        <w:t xml:space="preserve"> (SID NEW) New Study on Charging Aspects for Enhanced S</w:t>
      </w:r>
      <w:r>
        <w:t>upport of Non-Public Networks. (Source: SA WG5).</w:t>
      </w:r>
      <w:r>
        <w:br/>
      </w:r>
      <w:r>
        <w:rPr>
          <w:b/>
        </w:rPr>
        <w:t>Document for:</w:t>
      </w:r>
      <w:r>
        <w:t xml:space="preserve"> Approval.</w:t>
      </w:r>
      <w:r>
        <w:br/>
      </w:r>
      <w:r>
        <w:rPr>
          <w:b/>
        </w:rPr>
        <w:t>Abstract:</w:t>
      </w:r>
      <w:r>
        <w:t xml:space="preserve"> Objective: The objective of the study is to investigate and make recommendations on charging aspects for Non-Public Networks based on the TS 23.501, TS 23.502, TS 23.503, TS</w:t>
      </w:r>
      <w:r>
        <w:t xml:space="preserve"> 23.228 and TS 23.167: - Identify charging scenarios and potential charging requirements for Non-Public Networks. It will cover non-roaming cases. It may include either Stand-alone Non-Public Network (SNPN) or Public Network Integrated NPN (PNI-NPN) models</w:t>
      </w:r>
      <w:r>
        <w:t xml:space="preserve"> with one or more enterprise customers. - Identify the potential charging solutions for Non-Public Networks, i.e. identify the charging solution for SNPN and PNI-NPN. - Identify the recommendations for the normative work further.</w:t>
      </w:r>
    </w:p>
    <w:p w14:paraId="0178D686" w14:textId="77777777" w:rsidR="00000000" w:rsidRDefault="00DE7085">
      <w:pPr>
        <w:keepNext/>
        <w:spacing w:before="100" w:beforeAutospacing="1" w:after="100" w:afterAutospacing="1"/>
        <w:divId w:val="62341320"/>
        <w:rPr>
          <w:rFonts w:cs="Arial"/>
          <w:b/>
        </w:rPr>
      </w:pPr>
      <w:r>
        <w:rPr>
          <w:rFonts w:cs="Arial"/>
          <w:b/>
        </w:rPr>
        <w:t>Comment:</w:t>
      </w:r>
    </w:p>
    <w:p w14:paraId="13CA8C74" w14:textId="77777777" w:rsidR="00000000" w:rsidRDefault="00DE7085">
      <w:pPr>
        <w:spacing w:before="100" w:beforeAutospacing="1" w:after="100" w:afterAutospacing="1"/>
        <w:divId w:val="62341320"/>
      </w:pPr>
      <w:r>
        <w:t>For Block Approva</w:t>
      </w:r>
      <w:r>
        <w:t>l. CC#4: Block Approved.</w:t>
      </w:r>
    </w:p>
    <w:p w14:paraId="5C7AF357" w14:textId="77777777" w:rsidR="00000000" w:rsidRDefault="00DE7085">
      <w:pPr>
        <w:keepNext/>
        <w:spacing w:before="100" w:beforeAutospacing="1" w:after="100" w:afterAutospacing="1"/>
        <w:divId w:val="62341320"/>
        <w:rPr>
          <w:rFonts w:cs="Arial"/>
          <w:b/>
        </w:rPr>
      </w:pPr>
      <w:r>
        <w:rPr>
          <w:rFonts w:cs="Arial"/>
          <w:b/>
        </w:rPr>
        <w:t>Discussion and conclusion:</w:t>
      </w:r>
    </w:p>
    <w:p w14:paraId="73D63498" w14:textId="77777777" w:rsidR="00000000" w:rsidRDefault="00DE7085">
      <w:pPr>
        <w:spacing w:before="100" w:beforeAutospacing="1" w:after="100" w:afterAutospacing="1"/>
        <w:divId w:val="62341320"/>
      </w:pPr>
      <w:r>
        <w:t>-</w:t>
      </w:r>
    </w:p>
    <w:p w14:paraId="7BACA799" w14:textId="77777777" w:rsidR="00000000" w:rsidRDefault="00DE7085">
      <w:pPr>
        <w:keepNext/>
        <w:spacing w:before="100" w:beforeAutospacing="1" w:after="100" w:afterAutospacing="1"/>
        <w:divId w:val="62341320"/>
        <w:rPr>
          <w:rFonts w:cs="Arial"/>
          <w:b/>
        </w:rPr>
      </w:pPr>
      <w:r>
        <w:rPr>
          <w:rFonts w:cs="Arial"/>
          <w:b/>
        </w:rPr>
        <w:t>Status:</w:t>
      </w:r>
    </w:p>
    <w:p w14:paraId="29A68681" w14:textId="77777777" w:rsidR="00000000" w:rsidRDefault="00DE7085">
      <w:pPr>
        <w:spacing w:before="100" w:beforeAutospacing="1" w:after="100" w:afterAutospacing="1"/>
        <w:divId w:val="62341320"/>
      </w:pPr>
      <w:r>
        <w:t>Approved.</w:t>
      </w:r>
    </w:p>
    <w:p w14:paraId="7482C852"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SP-211450</w:t>
      </w:r>
      <w:r>
        <w:t xml:space="preserve"> (SID NEW) New Study on enhanced intent driven management services for mobile networks. (Source: SA WG5).</w:t>
      </w:r>
      <w:r>
        <w:br/>
      </w:r>
      <w:r>
        <w:rPr>
          <w:b/>
        </w:rPr>
        <w:t>Document for:</w:t>
      </w:r>
      <w:r>
        <w:t xml:space="preserve"> Approval.</w:t>
      </w:r>
      <w:r>
        <w:br/>
      </w:r>
      <w:r>
        <w:rPr>
          <w:b/>
        </w:rPr>
        <w:t>Abstract:</w:t>
      </w:r>
      <w:r>
        <w:t xml:space="preserve"> Objective: The objective of this</w:t>
      </w:r>
      <w:r>
        <w:t xml:space="preserve"> study item is to study the following areas for enhancing the intent driven management services of 5G network: 1. Investigate the new requirements for intent driven management for 3gpp network and services in the multi-vendor environment. 2. Investigate th</w:t>
      </w:r>
      <w:r>
        <w:t>e new generic capabilities for intent driven management, which includes but not limited to: - Intent capability obtaining, allowing MnS consumer to obtain which intent expectation capability (e.g. coverage target and corresponding value range, RAN UE throu</w:t>
      </w:r>
      <w:r>
        <w:t>ghput target and corresponding value range, recommendations regarding partial or best effort fulfilling of the target) can be fulfilled by MnS producer. - Improvements for Intent LCM automation (e.g. around detection of conflicting requirements and their r</w:t>
      </w:r>
      <w:r>
        <w:t>esolution), improvements for common Intent model and model extensions 3. Investigate the solution (including enhance the intent information model based on R17 generic intent information model) to support Rel-17 leftover requirements (including intent expec</w:t>
      </w:r>
      <w:r>
        <w:t xml:space="preserve">tation and intent report for radio network coverage performance to be assured and RAN UE throughput performance to be assured, IntentExpectation for radio service). 4. Collaboration/alignment for intent driven management (e.g. model federation) with other </w:t>
      </w:r>
      <w:r>
        <w:t>SDOs (e.g. ETSI ZSM, TM Forum) should be considered.</w:t>
      </w:r>
    </w:p>
    <w:p w14:paraId="584BDA3D" w14:textId="77777777" w:rsidR="00000000" w:rsidRDefault="00DE7085">
      <w:pPr>
        <w:keepNext/>
        <w:spacing w:before="100" w:beforeAutospacing="1" w:after="100" w:afterAutospacing="1"/>
        <w:divId w:val="62341320"/>
        <w:rPr>
          <w:rFonts w:cs="Arial"/>
          <w:b/>
        </w:rPr>
      </w:pPr>
      <w:r>
        <w:rPr>
          <w:rFonts w:cs="Arial"/>
          <w:b/>
        </w:rPr>
        <w:t>Comment:</w:t>
      </w:r>
    </w:p>
    <w:p w14:paraId="71003817" w14:textId="77777777" w:rsidR="00000000" w:rsidRDefault="00DE7085">
      <w:pPr>
        <w:spacing w:before="100" w:beforeAutospacing="1" w:after="100" w:afterAutospacing="1"/>
        <w:divId w:val="62341320"/>
      </w:pPr>
      <w:r>
        <w:t>For Block Approval. CC#4: Block Approved.</w:t>
      </w:r>
    </w:p>
    <w:p w14:paraId="3074B3B5" w14:textId="77777777" w:rsidR="00000000" w:rsidRDefault="00DE7085">
      <w:pPr>
        <w:keepNext/>
        <w:spacing w:before="100" w:beforeAutospacing="1" w:after="100" w:afterAutospacing="1"/>
        <w:divId w:val="62341320"/>
        <w:rPr>
          <w:rFonts w:cs="Arial"/>
          <w:b/>
        </w:rPr>
      </w:pPr>
      <w:r>
        <w:rPr>
          <w:rFonts w:cs="Arial"/>
          <w:b/>
        </w:rPr>
        <w:t>Discussion and conclusion:</w:t>
      </w:r>
    </w:p>
    <w:p w14:paraId="081EE938" w14:textId="77777777" w:rsidR="00000000" w:rsidRDefault="00DE7085">
      <w:pPr>
        <w:spacing w:before="100" w:beforeAutospacing="1" w:after="100" w:afterAutospacing="1"/>
        <w:divId w:val="62341320"/>
      </w:pPr>
      <w:r>
        <w:t>-</w:t>
      </w:r>
    </w:p>
    <w:p w14:paraId="24E5C13E" w14:textId="77777777" w:rsidR="00000000" w:rsidRDefault="00DE7085">
      <w:pPr>
        <w:keepNext/>
        <w:spacing w:before="100" w:beforeAutospacing="1" w:after="100" w:afterAutospacing="1"/>
        <w:divId w:val="62341320"/>
        <w:rPr>
          <w:rFonts w:cs="Arial"/>
          <w:b/>
        </w:rPr>
      </w:pPr>
      <w:r>
        <w:rPr>
          <w:rFonts w:cs="Arial"/>
          <w:b/>
        </w:rPr>
        <w:t>Status:</w:t>
      </w:r>
    </w:p>
    <w:p w14:paraId="1D332E55" w14:textId="77777777" w:rsidR="00000000" w:rsidRDefault="00DE7085">
      <w:pPr>
        <w:spacing w:before="100" w:beforeAutospacing="1" w:after="100" w:afterAutospacing="1"/>
        <w:divId w:val="62341320"/>
      </w:pPr>
      <w:r>
        <w:t>Approved.</w:t>
      </w:r>
    </w:p>
    <w:p w14:paraId="4F853F4E" w14:textId="77777777" w:rsidR="00000000" w:rsidRDefault="00DE7085">
      <w:pPr>
        <w:keepNext/>
        <w:keepLines/>
        <w:pBdr>
          <w:top w:val="single" w:sz="4" w:space="1" w:color="auto"/>
        </w:pBdr>
        <w:spacing w:before="100" w:beforeAutospacing="1" w:after="100" w:afterAutospacing="1"/>
        <w:divId w:val="62341320"/>
      </w:pPr>
      <w:r>
        <w:rPr>
          <w:color w:val="0000FF"/>
        </w:rPr>
        <w:t>TD SP-211513</w:t>
      </w:r>
      <w:r>
        <w:t xml:space="preserve"> </w:t>
      </w:r>
      <w:r>
        <w:t>(SID NEW) New SID on Application Data Analytics Enablement Service. (Source: SA WG6).</w:t>
      </w:r>
      <w:r>
        <w:br/>
      </w:r>
      <w:r>
        <w:rPr>
          <w:b/>
        </w:rPr>
        <w:t>Document for:</w:t>
      </w:r>
      <w:r>
        <w:t xml:space="preserve"> Approval.</w:t>
      </w:r>
      <w:r>
        <w:br/>
      </w:r>
      <w:r>
        <w:rPr>
          <w:b/>
        </w:rPr>
        <w:t>Abstract:</w:t>
      </w:r>
      <w:r>
        <w:t xml:space="preserve"> Objective: To study how the enablement layer can be enhanced to provide application data analytics as a new capability to support the ap</w:t>
      </w:r>
      <w:r>
        <w:t>plication specific layer. The objectives of the study are: 1) Study value-add services related to potential new application data analytics and the capability exposure to the vertical / application specific layer. Such value-add services include: - applicat</w:t>
      </w:r>
      <w:r>
        <w:t>ion data analytics services (stats/predictions) to optimize the application service operation by notifying the application specific layer, and potentially 5GS, for expected/predicted application service parameters changes considering both on-network and of</w:t>
      </w:r>
      <w:r>
        <w:t>f-network deployments (e.g. related to application QoS parameters) - edge/cloud analytics (e.g. EDN load statistics/predictions) enablement and exposure to application specific layer - data collection and collection configuration per identified application</w:t>
      </w:r>
      <w:r>
        <w:t xml:space="preserve"> data analytics service- what data need to be collected by 5GS (NWDAF, MDAS) from edge/cloud platforms and from the UE. Coordination of data collection from multiple sources. It is assumed that the analytics enabler shall re-use DCCF / ADRF (as specified i</w:t>
      </w:r>
      <w:r>
        <w:t>n TS 23.288) for storing the data to be collected. To this end, further coordination with SA WG2 is required. 2) Identify potential enhancements to existing enabler layer services (SEAL, eEDGEAPP, vertical specific enablers), to consume application data an</w:t>
      </w:r>
      <w:r>
        <w:t>alytics enablement services described in 1. 3) Investigate possible impacts of application data analytics enablement for different deployments, e.g. where application data are collected from both edge and cloud platforms. NOTE: Coordination may be required</w:t>
      </w:r>
      <w:r>
        <w:t xml:space="preserve"> with SA WG2, SA WG4 and SA WG5 for the data to be collected by the application data analytics enabler entity.</w:t>
      </w:r>
    </w:p>
    <w:p w14:paraId="45DA77AA" w14:textId="77777777" w:rsidR="00000000" w:rsidRDefault="00DE7085">
      <w:pPr>
        <w:keepNext/>
        <w:spacing w:before="100" w:beforeAutospacing="1" w:after="100" w:afterAutospacing="1"/>
        <w:divId w:val="62341320"/>
        <w:rPr>
          <w:rFonts w:cs="Arial"/>
          <w:b/>
        </w:rPr>
      </w:pPr>
      <w:r>
        <w:rPr>
          <w:rFonts w:cs="Arial"/>
          <w:b/>
        </w:rPr>
        <w:t>Comment:</w:t>
      </w:r>
    </w:p>
    <w:p w14:paraId="692D96E9" w14:textId="77777777" w:rsidR="00000000" w:rsidRDefault="00DE7085">
      <w:pPr>
        <w:spacing w:before="100" w:beforeAutospacing="1" w:after="100" w:afterAutospacing="1"/>
        <w:divId w:val="62341320"/>
      </w:pPr>
      <w:r>
        <w:t>For Block Approval. CC#4: Block Approved.</w:t>
      </w:r>
    </w:p>
    <w:p w14:paraId="150366E7"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3E8F61DE" w14:textId="77777777" w:rsidR="00000000" w:rsidRDefault="00DE7085">
      <w:pPr>
        <w:spacing w:before="100" w:beforeAutospacing="1" w:after="100" w:afterAutospacing="1"/>
        <w:divId w:val="62341320"/>
      </w:pPr>
      <w:r>
        <w:t>-</w:t>
      </w:r>
    </w:p>
    <w:p w14:paraId="1DAA5319" w14:textId="77777777" w:rsidR="00000000" w:rsidRDefault="00DE7085">
      <w:pPr>
        <w:keepNext/>
        <w:spacing w:before="100" w:beforeAutospacing="1" w:after="100" w:afterAutospacing="1"/>
        <w:divId w:val="62341320"/>
        <w:rPr>
          <w:rFonts w:cs="Arial"/>
          <w:b/>
        </w:rPr>
      </w:pPr>
      <w:r>
        <w:rPr>
          <w:rFonts w:cs="Arial"/>
          <w:b/>
        </w:rPr>
        <w:t>Status:</w:t>
      </w:r>
    </w:p>
    <w:p w14:paraId="2A42AA91" w14:textId="77777777" w:rsidR="00000000" w:rsidRDefault="00DE7085">
      <w:pPr>
        <w:spacing w:before="100" w:beforeAutospacing="1" w:after="100" w:afterAutospacing="1"/>
        <w:divId w:val="62341320"/>
      </w:pPr>
      <w:r>
        <w:t>Approved.</w:t>
      </w:r>
    </w:p>
    <w:p w14:paraId="5A965743" w14:textId="77777777" w:rsidR="00000000" w:rsidRDefault="00DE7085">
      <w:pPr>
        <w:keepNext/>
        <w:keepLines/>
        <w:pBdr>
          <w:top w:val="single" w:sz="4" w:space="1" w:color="auto"/>
        </w:pBdr>
        <w:spacing w:before="100" w:beforeAutospacing="1" w:after="100" w:afterAutospacing="1"/>
        <w:divId w:val="62341320"/>
      </w:pPr>
      <w:r>
        <w:rPr>
          <w:color w:val="0000FF"/>
        </w:rPr>
        <w:t>TD SP-211514</w:t>
      </w:r>
      <w:r>
        <w:t xml:space="preserve"> (SID NEW) New SID on Sharing of ad</w:t>
      </w:r>
      <w:r>
        <w:t>ministrative configuration between interconnected MC service systems. (Source: SA WG6).</w:t>
      </w:r>
      <w:r>
        <w:br/>
      </w:r>
      <w:r>
        <w:rPr>
          <w:b/>
        </w:rPr>
        <w:t>Document for:</w:t>
      </w:r>
      <w:r>
        <w:t xml:space="preserve"> Approval.</w:t>
      </w:r>
      <w:r>
        <w:br/>
      </w:r>
      <w:r>
        <w:rPr>
          <w:b/>
        </w:rPr>
        <w:t>Abstract:</w:t>
      </w:r>
      <w:r>
        <w:t xml:space="preserve"> Objective: 1) Identify key issues to fulfil the stage 1 requirements, develop corresponding architecture requirements and potential en</w:t>
      </w:r>
      <w:r>
        <w:t>hancements to the architecture as required, and consider the following aspects, amongst others: a. support configuration of requests and responses to configure MC user information (e.g., users, groups, security level), b. support for the exchange of operat</w:t>
      </w:r>
      <w:r>
        <w:t>ionally relevant information for specific MC users, e.g., MC user capability information, with partner MC service systems, c. support for the secure exchanging of administrative and security related information with interconnected MC service systems consid</w:t>
      </w:r>
      <w:r>
        <w:t>ering aspects, such as topology hiding without compromising the integrity of either system. 2) Identify potential solutions as required, including the information flows satisfying the architectural requirements and enhancements identified in bullet 1) abov</w:t>
      </w:r>
      <w:r>
        <w:t>e.</w:t>
      </w:r>
    </w:p>
    <w:p w14:paraId="549E9655" w14:textId="77777777" w:rsidR="00000000" w:rsidRDefault="00DE7085">
      <w:pPr>
        <w:keepNext/>
        <w:spacing w:before="100" w:beforeAutospacing="1" w:after="100" w:afterAutospacing="1"/>
        <w:divId w:val="62341320"/>
        <w:rPr>
          <w:rFonts w:cs="Arial"/>
          <w:b/>
        </w:rPr>
      </w:pPr>
      <w:r>
        <w:rPr>
          <w:rFonts w:cs="Arial"/>
          <w:b/>
        </w:rPr>
        <w:t>Comment:</w:t>
      </w:r>
    </w:p>
    <w:p w14:paraId="62FA116B" w14:textId="77777777" w:rsidR="00000000" w:rsidRDefault="00DE7085">
      <w:pPr>
        <w:spacing w:before="100" w:beforeAutospacing="1" w:after="100" w:afterAutospacing="1"/>
        <w:divId w:val="62341320"/>
      </w:pPr>
      <w:r>
        <w:t>For Block Approval. CC#4: Block Approved.</w:t>
      </w:r>
    </w:p>
    <w:p w14:paraId="2E7B2E35" w14:textId="77777777" w:rsidR="00000000" w:rsidRDefault="00DE7085">
      <w:pPr>
        <w:keepNext/>
        <w:spacing w:before="100" w:beforeAutospacing="1" w:after="100" w:afterAutospacing="1"/>
        <w:divId w:val="62341320"/>
        <w:rPr>
          <w:rFonts w:cs="Arial"/>
          <w:b/>
        </w:rPr>
      </w:pPr>
      <w:r>
        <w:rPr>
          <w:rFonts w:cs="Arial"/>
          <w:b/>
        </w:rPr>
        <w:t>Discussion and conclusion:</w:t>
      </w:r>
    </w:p>
    <w:p w14:paraId="46A87627" w14:textId="77777777" w:rsidR="00000000" w:rsidRDefault="00DE7085">
      <w:pPr>
        <w:spacing w:before="100" w:beforeAutospacing="1" w:after="100" w:afterAutospacing="1"/>
        <w:divId w:val="62341320"/>
      </w:pPr>
      <w:r>
        <w:t>-</w:t>
      </w:r>
    </w:p>
    <w:p w14:paraId="47C99A46" w14:textId="77777777" w:rsidR="00000000" w:rsidRDefault="00DE7085">
      <w:pPr>
        <w:keepNext/>
        <w:spacing w:before="100" w:beforeAutospacing="1" w:after="100" w:afterAutospacing="1"/>
        <w:divId w:val="62341320"/>
        <w:rPr>
          <w:rFonts w:cs="Arial"/>
          <w:b/>
        </w:rPr>
      </w:pPr>
      <w:r>
        <w:rPr>
          <w:rFonts w:cs="Arial"/>
          <w:b/>
        </w:rPr>
        <w:t>Status:</w:t>
      </w:r>
    </w:p>
    <w:p w14:paraId="1C303CAF" w14:textId="77777777" w:rsidR="00000000" w:rsidRDefault="00DE7085">
      <w:pPr>
        <w:spacing w:before="100" w:beforeAutospacing="1" w:after="100" w:afterAutospacing="1"/>
        <w:divId w:val="62341320"/>
      </w:pPr>
      <w:r>
        <w:t>Approved.</w:t>
      </w:r>
    </w:p>
    <w:p w14:paraId="0194C378" w14:textId="77777777" w:rsidR="00000000" w:rsidRDefault="00DE7085">
      <w:pPr>
        <w:keepNext/>
        <w:keepLines/>
        <w:pBdr>
          <w:top w:val="single" w:sz="4" w:space="1" w:color="auto"/>
        </w:pBdr>
        <w:spacing w:before="100" w:beforeAutospacing="1" w:after="100" w:afterAutospacing="1"/>
        <w:divId w:val="62341320"/>
      </w:pPr>
      <w:r>
        <w:rPr>
          <w:color w:val="0000FF"/>
        </w:rPr>
        <w:t>TD SP-211515</w:t>
      </w:r>
      <w:r>
        <w:t xml:space="preserve"> (SID NEW) New SID on Application layer support for Personal IoT and Residential Networks. (Source: SA WG6).</w:t>
      </w:r>
      <w:r>
        <w:br/>
      </w:r>
      <w:r>
        <w:rPr>
          <w:b/>
        </w:rPr>
        <w:t>Document for:</w:t>
      </w:r>
      <w:r>
        <w:t xml:space="preserve"> Approval.</w:t>
      </w:r>
      <w:r>
        <w:br/>
      </w:r>
      <w:r>
        <w:rPr>
          <w:b/>
        </w:rPr>
        <w:t>Abstract:</w:t>
      </w:r>
      <w:r>
        <w:t xml:space="preserve"> </w:t>
      </w:r>
      <w:r>
        <w:t>Objective: The objectives of this SA WG6 study are to study how 5G application layer architecture can be enhanced to support PIRates whose requirements are captured in 3GPP TS 22.261 for PIRates WID. The study will look at the following aspects, performing</w:t>
      </w:r>
      <w:r>
        <w:t xml:space="preserve"> gap analysis where necessary: - Analyse the Stage 1 specifications (TS 22.261 and TS 22.101) to determine which requirements of PIRates have potential application level impacts; - Develop key issues, corresponding architecture requirements and solution re</w:t>
      </w:r>
      <w:r>
        <w:t>commendations to enable the application layer support for PIRates services over 3GPP systems o Application layer architecture to support PIRates network o Information and support from 3GPP network to PIRates network o Service or applications discovery with</w:t>
      </w:r>
      <w:r>
        <w:t>in a PIRates network or by outside UE via 3GPP network. o Service or applications authorization and access control o To study the application layer service continuity when path switch happens between PIRates entity.</w:t>
      </w:r>
    </w:p>
    <w:p w14:paraId="431B876B" w14:textId="77777777" w:rsidR="00000000" w:rsidRDefault="00DE7085">
      <w:pPr>
        <w:keepNext/>
        <w:spacing w:before="100" w:beforeAutospacing="1" w:after="100" w:afterAutospacing="1"/>
        <w:divId w:val="62341320"/>
        <w:rPr>
          <w:rFonts w:cs="Arial"/>
          <w:b/>
        </w:rPr>
      </w:pPr>
      <w:r>
        <w:rPr>
          <w:rFonts w:cs="Arial"/>
          <w:b/>
        </w:rPr>
        <w:t>Comment:</w:t>
      </w:r>
    </w:p>
    <w:p w14:paraId="1226EFE3" w14:textId="77777777" w:rsidR="00000000" w:rsidRDefault="00DE7085">
      <w:pPr>
        <w:spacing w:before="100" w:beforeAutospacing="1" w:after="100" w:afterAutospacing="1"/>
        <w:divId w:val="62341320"/>
      </w:pPr>
      <w:r>
        <w:t>For Block Approval. CC#4: Block</w:t>
      </w:r>
      <w:r>
        <w:t xml:space="preserve"> Approved.</w:t>
      </w:r>
    </w:p>
    <w:p w14:paraId="7ACD9880" w14:textId="77777777" w:rsidR="00000000" w:rsidRDefault="00DE7085">
      <w:pPr>
        <w:keepNext/>
        <w:spacing w:before="100" w:beforeAutospacing="1" w:after="100" w:afterAutospacing="1"/>
        <w:divId w:val="62341320"/>
        <w:rPr>
          <w:rFonts w:cs="Arial"/>
          <w:b/>
        </w:rPr>
      </w:pPr>
      <w:r>
        <w:rPr>
          <w:rFonts w:cs="Arial"/>
          <w:b/>
        </w:rPr>
        <w:t>Discussion and conclusion:</w:t>
      </w:r>
    </w:p>
    <w:p w14:paraId="3C6059D1" w14:textId="77777777" w:rsidR="00000000" w:rsidRDefault="00DE7085">
      <w:pPr>
        <w:spacing w:before="100" w:beforeAutospacing="1" w:after="100" w:afterAutospacing="1"/>
        <w:divId w:val="62341320"/>
      </w:pPr>
      <w:r>
        <w:t>-</w:t>
      </w:r>
    </w:p>
    <w:p w14:paraId="57626F61"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7657CEE0" w14:textId="77777777" w:rsidR="00000000" w:rsidRDefault="00DE7085">
      <w:pPr>
        <w:spacing w:before="100" w:beforeAutospacing="1" w:after="100" w:afterAutospacing="1"/>
        <w:divId w:val="62341320"/>
      </w:pPr>
      <w:r>
        <w:t>Approved.</w:t>
      </w:r>
    </w:p>
    <w:p w14:paraId="21A86422" w14:textId="77777777" w:rsidR="00000000" w:rsidRDefault="00DE7085">
      <w:pPr>
        <w:keepNext/>
        <w:keepLines/>
        <w:pBdr>
          <w:top w:val="single" w:sz="4" w:space="1" w:color="auto"/>
        </w:pBdr>
        <w:spacing w:before="100" w:beforeAutospacing="1" w:after="100" w:afterAutospacing="1"/>
        <w:divId w:val="62341320"/>
      </w:pPr>
      <w:r>
        <w:rPr>
          <w:color w:val="0000FF"/>
        </w:rPr>
        <w:t>TD SP-211516</w:t>
      </w:r>
      <w:r>
        <w:t xml:space="preserve"> (SID NEW) New SID on Mission Critical ad hoc group communications. (Source: SA WG6).</w:t>
      </w:r>
      <w:r>
        <w:br/>
      </w:r>
      <w:r>
        <w:rPr>
          <w:b/>
        </w:rPr>
        <w:t>Document for:</w:t>
      </w:r>
      <w:r>
        <w:t xml:space="preserve"> Approval.</w:t>
      </w:r>
      <w:r>
        <w:br/>
      </w:r>
      <w:r>
        <w:rPr>
          <w:b/>
        </w:rPr>
        <w:t>Abstract:</w:t>
      </w:r>
      <w:r>
        <w:t xml:space="preserve"> Objective: The objectives include: 1. Review and identify requirem</w:t>
      </w:r>
      <w:r>
        <w:t>ents from Stage 1, which are applicable to MC ad hoc group communications, and have yet to be fully supported by the MC services functional architecture and information flows. This includes the requirements as described in - Justification above. 2. Analyze</w:t>
      </w:r>
      <w:r>
        <w:t xml:space="preserve"> the MC service architecture (e.g. use of functional alias for MC ad hoc group communications) to identify those architectural aspects that have not been fully specified. 3. For those architectural aspects identified in objectives (1) and (2): a. Identify </w:t>
      </w:r>
      <w:r>
        <w:t>key issues and gaps with the existing MCPTT architecture as specified in TS 23.379, TS 23.280 b. Create solutions for enhancements to the existing MCPTT architecture based on (a) above; c. Document the evaluations and conclusions based on (a) and (b) above</w:t>
      </w:r>
      <w:r>
        <w:t>. This study will build upon the existing MC stage 2 architecture developed for Release 17. Proposed solutions should provide for backward compatibility. This study will also address the MCData and MCVideo services.</w:t>
      </w:r>
    </w:p>
    <w:p w14:paraId="54163076" w14:textId="77777777" w:rsidR="00000000" w:rsidRDefault="00DE7085">
      <w:pPr>
        <w:keepNext/>
        <w:spacing w:before="100" w:beforeAutospacing="1" w:after="100" w:afterAutospacing="1"/>
        <w:divId w:val="62341320"/>
        <w:rPr>
          <w:rFonts w:cs="Arial"/>
          <w:b/>
        </w:rPr>
      </w:pPr>
      <w:r>
        <w:rPr>
          <w:rFonts w:cs="Arial"/>
          <w:b/>
        </w:rPr>
        <w:t>Comment:</w:t>
      </w:r>
    </w:p>
    <w:p w14:paraId="724DFCF9" w14:textId="77777777" w:rsidR="00000000" w:rsidRDefault="00DE7085">
      <w:pPr>
        <w:spacing w:before="100" w:beforeAutospacing="1" w:after="100" w:afterAutospacing="1"/>
        <w:divId w:val="62341320"/>
      </w:pPr>
      <w:r>
        <w:t>For Block Approval. CC#4: Block Approved.</w:t>
      </w:r>
    </w:p>
    <w:p w14:paraId="34EEE20E" w14:textId="77777777" w:rsidR="00000000" w:rsidRDefault="00DE7085">
      <w:pPr>
        <w:keepNext/>
        <w:spacing w:before="100" w:beforeAutospacing="1" w:after="100" w:afterAutospacing="1"/>
        <w:divId w:val="62341320"/>
        <w:rPr>
          <w:rFonts w:cs="Arial"/>
          <w:b/>
        </w:rPr>
      </w:pPr>
      <w:r>
        <w:rPr>
          <w:rFonts w:cs="Arial"/>
          <w:b/>
        </w:rPr>
        <w:t>Discussion and conclusion:</w:t>
      </w:r>
    </w:p>
    <w:p w14:paraId="4B6307D4" w14:textId="77777777" w:rsidR="00000000" w:rsidRDefault="00DE7085">
      <w:pPr>
        <w:spacing w:before="100" w:beforeAutospacing="1" w:after="100" w:afterAutospacing="1"/>
        <w:divId w:val="62341320"/>
      </w:pPr>
      <w:r>
        <w:t>-</w:t>
      </w:r>
    </w:p>
    <w:p w14:paraId="31303A91" w14:textId="77777777" w:rsidR="00000000" w:rsidRDefault="00DE7085">
      <w:pPr>
        <w:keepNext/>
        <w:spacing w:before="100" w:beforeAutospacing="1" w:after="100" w:afterAutospacing="1"/>
        <w:divId w:val="62341320"/>
        <w:rPr>
          <w:rFonts w:cs="Arial"/>
          <w:b/>
        </w:rPr>
      </w:pPr>
      <w:r>
        <w:rPr>
          <w:rFonts w:cs="Arial"/>
          <w:b/>
        </w:rPr>
        <w:t>Status:</w:t>
      </w:r>
    </w:p>
    <w:p w14:paraId="22438B65" w14:textId="77777777" w:rsidR="00000000" w:rsidRDefault="00DE7085">
      <w:pPr>
        <w:spacing w:before="100" w:beforeAutospacing="1" w:after="100" w:afterAutospacing="1"/>
        <w:divId w:val="62341320"/>
      </w:pPr>
      <w:r>
        <w:t>Approved.</w:t>
      </w:r>
    </w:p>
    <w:p w14:paraId="14475672" w14:textId="77777777" w:rsidR="00000000" w:rsidRDefault="00DE7085">
      <w:pPr>
        <w:pStyle w:val="Heading1"/>
        <w:divId w:val="2001883518"/>
      </w:pPr>
      <w:bookmarkStart w:id="113" w:name="_Toc97638896"/>
      <w:bookmarkStart w:id="114" w:name="_Toc97639379"/>
      <w:r>
        <w:t>6.5</w:t>
      </w:r>
      <w:r>
        <w:tab/>
        <w:t>New Release 18 Work Item Descriptions (for SA WG2: use Agenda Item 7.4)</w:t>
      </w:r>
      <w:bookmarkEnd w:id="113"/>
      <w:bookmarkEnd w:id="114"/>
    </w:p>
    <w:p w14:paraId="0FCC0219" w14:textId="77777777" w:rsidR="00000000" w:rsidRDefault="00DE7085">
      <w:pPr>
        <w:keepNext/>
        <w:keepLines/>
        <w:pBdr>
          <w:top w:val="single" w:sz="4" w:space="1" w:color="auto"/>
        </w:pBdr>
        <w:spacing w:before="100" w:beforeAutospacing="1" w:after="100" w:afterAutospacing="1"/>
        <w:divId w:val="2001883518"/>
        <w:rPr>
          <w:rFonts w:eastAsiaTheme="minorEastAsia"/>
        </w:rPr>
      </w:pPr>
      <w:r>
        <w:rPr>
          <w:color w:val="0000FF"/>
        </w:rPr>
        <w:t>TD SP-211566</w:t>
      </w:r>
      <w:r>
        <w:t xml:space="preserve"> (WID NEW) New WID on enhanced capability for SMS. (Source: China Mobile).</w:t>
      </w:r>
      <w:r>
        <w:br/>
      </w:r>
      <w:r>
        <w:rPr>
          <w:b/>
        </w:rPr>
        <w:t>Docu</w:t>
      </w:r>
      <w:r>
        <w:rPr>
          <w:b/>
        </w:rPr>
        <w:t>ment for:</w:t>
      </w:r>
      <w:r>
        <w:t xml:space="preserve"> Approval.</w:t>
      </w:r>
      <w:r>
        <w:br/>
      </w:r>
      <w:r>
        <w:rPr>
          <w:b/>
        </w:rPr>
        <w:t>Abstract:</w:t>
      </w:r>
      <w:r>
        <w:t xml:space="preserve"> Objective: This work item proposes new normative messaging requirements to for legacy SMS in TS 22.261. The objective is: - Enhancement of short message delivery, so that it will occur within the 'time limitation requirement' </w:t>
      </w:r>
      <w:r>
        <w:t>determined by a 3rd party.</w:t>
      </w:r>
    </w:p>
    <w:p w14:paraId="207932C7" w14:textId="77777777" w:rsidR="00000000" w:rsidRDefault="00DE7085">
      <w:pPr>
        <w:keepNext/>
        <w:spacing w:before="100" w:beforeAutospacing="1" w:after="100" w:afterAutospacing="1"/>
        <w:divId w:val="2001883518"/>
        <w:rPr>
          <w:rFonts w:cs="Arial"/>
          <w:b/>
        </w:rPr>
      </w:pPr>
      <w:r>
        <w:rPr>
          <w:rFonts w:cs="Arial"/>
          <w:b/>
        </w:rPr>
        <w:t>Comment:</w:t>
      </w:r>
    </w:p>
    <w:p w14:paraId="649DD0E3" w14:textId="77777777" w:rsidR="00000000" w:rsidRDefault="00DE7085">
      <w:pPr>
        <w:spacing w:before="100" w:beforeAutospacing="1" w:after="100" w:afterAutospacing="1"/>
        <w:divId w:val="2001883518"/>
      </w:pPr>
      <w:r>
        <w:t>CC#2: For further discussion. CC#4: Noted.</w:t>
      </w:r>
    </w:p>
    <w:p w14:paraId="15637114" w14:textId="77777777" w:rsidR="00000000" w:rsidRDefault="00DE7085">
      <w:pPr>
        <w:keepNext/>
        <w:spacing w:before="100" w:beforeAutospacing="1" w:after="100" w:afterAutospacing="1"/>
        <w:divId w:val="2001883518"/>
        <w:rPr>
          <w:rFonts w:cs="Arial"/>
          <w:b/>
        </w:rPr>
      </w:pPr>
      <w:r>
        <w:rPr>
          <w:rFonts w:cs="Arial"/>
          <w:b/>
        </w:rPr>
        <w:t>Discussion and conclusion:</w:t>
      </w:r>
    </w:p>
    <w:p w14:paraId="22F5D33A" w14:textId="77777777" w:rsidR="00000000" w:rsidRDefault="00DE7085">
      <w:pPr>
        <w:spacing w:before="100" w:beforeAutospacing="1" w:after="100" w:afterAutospacing="1"/>
        <w:divId w:val="2001883518"/>
      </w:pPr>
      <w:r>
        <w:t>CC#2: The related CR in SP-211567 was reviewed. This was left for further off-line discussion.</w:t>
      </w:r>
      <w:r>
        <w:br/>
        <w:t>CC#4: SP-211566r01 was provided. Vodafone commented tha</w:t>
      </w:r>
      <w:r>
        <w:t>t the discussion held has not concluded that there is an issue. Qualcomm commented that there was no indication on the need for this and did not accept it. China Mobile asked whether this can be further discussed off-line. The TSG SA Chair replied that thi</w:t>
      </w:r>
      <w:r>
        <w:t>s will be noted and if this can be further clarified with interested companies, this can be revisited at CC#5. This was then noted.</w:t>
      </w:r>
    </w:p>
    <w:p w14:paraId="4BB50C12" w14:textId="77777777" w:rsidR="00000000" w:rsidRDefault="00DE7085">
      <w:pPr>
        <w:keepNext/>
        <w:spacing w:before="100" w:beforeAutospacing="1" w:after="100" w:afterAutospacing="1"/>
        <w:divId w:val="2001883518"/>
        <w:rPr>
          <w:rFonts w:cs="Arial"/>
          <w:b/>
        </w:rPr>
      </w:pPr>
      <w:r>
        <w:rPr>
          <w:rFonts w:cs="Arial"/>
          <w:b/>
        </w:rPr>
        <w:lastRenderedPageBreak/>
        <w:t>e-mail discussion:</w:t>
      </w:r>
    </w:p>
    <w:p w14:paraId="7B9CEA9F" w14:textId="77777777" w:rsidR="00000000" w:rsidRDefault="00DE7085">
      <w:pPr>
        <w:spacing w:before="100" w:beforeAutospacing="1" w:after="100" w:afterAutospacing="1"/>
        <w:divId w:val="2001883518"/>
      </w:pPr>
      <w:r>
        <w:t>Rainer (Nokia) asks for clarification.</w:t>
      </w:r>
      <w:r>
        <w:br/>
        <w:t>Chris (Vodafone) asks questions for clarification and provides inf</w:t>
      </w:r>
      <w:r>
        <w:t>ormation on existing SMS specification of validity period in TS 23.040.</w:t>
      </w:r>
    </w:p>
    <w:p w14:paraId="4DE1DF08" w14:textId="77777777" w:rsidR="00000000" w:rsidRDefault="00DE7085">
      <w:pPr>
        <w:keepNext/>
        <w:spacing w:before="100" w:beforeAutospacing="1" w:after="100" w:afterAutospacing="1"/>
        <w:divId w:val="2001883518"/>
        <w:rPr>
          <w:rFonts w:cs="Arial"/>
          <w:b/>
        </w:rPr>
      </w:pPr>
      <w:r>
        <w:rPr>
          <w:rFonts w:cs="Arial"/>
          <w:b/>
        </w:rPr>
        <w:t>Status:</w:t>
      </w:r>
    </w:p>
    <w:p w14:paraId="6D3606C0" w14:textId="77777777" w:rsidR="00000000" w:rsidRDefault="00DE7085">
      <w:pPr>
        <w:spacing w:before="100" w:beforeAutospacing="1" w:after="100" w:afterAutospacing="1"/>
        <w:divId w:val="2001883518"/>
      </w:pPr>
      <w:r>
        <w:t>Noted.</w:t>
      </w:r>
    </w:p>
    <w:p w14:paraId="4CADF394" w14:textId="77777777" w:rsidR="00000000" w:rsidRDefault="00DE7085">
      <w:pPr>
        <w:keepNext/>
        <w:keepLines/>
        <w:pBdr>
          <w:top w:val="single" w:sz="4" w:space="1" w:color="auto"/>
        </w:pBdr>
        <w:spacing w:before="100" w:beforeAutospacing="1" w:after="100" w:afterAutospacing="1"/>
        <w:divId w:val="2001883518"/>
      </w:pPr>
      <w:r>
        <w:rPr>
          <w:color w:val="0000FF"/>
        </w:rPr>
        <w:t>TD SP-211567</w:t>
      </w:r>
      <w:r>
        <w:t xml:space="preserve"> (CR) 22.261 CR0618R1 (Rel-18, 'B'): Enhanced capability for short message with delivery time limitation. (Source: China Mobile).</w:t>
      </w:r>
      <w:r>
        <w:br/>
      </w:r>
      <w:r>
        <w:rPr>
          <w:b/>
        </w:rPr>
        <w:t>Document for:</w:t>
      </w:r>
      <w:r>
        <w:t xml:space="preserve"> Approval.</w:t>
      </w:r>
      <w:r>
        <w:br/>
      </w:r>
      <w:r>
        <w:rPr>
          <w:b/>
        </w:rPr>
        <w:t>Abs</w:t>
      </w:r>
      <w:r>
        <w:rPr>
          <w:b/>
        </w:rPr>
        <w:t>tract:</w:t>
      </w:r>
      <w:r>
        <w:t xml:space="preserve"> Summary of change: To enable 5GS to provide enhanced capability for supporting short message delivery within the time limitation requirement of 3rd party.</w:t>
      </w:r>
    </w:p>
    <w:p w14:paraId="48664A1C" w14:textId="77777777" w:rsidR="00000000" w:rsidRDefault="00DE7085">
      <w:pPr>
        <w:keepNext/>
        <w:spacing w:before="100" w:beforeAutospacing="1" w:after="100" w:afterAutospacing="1"/>
        <w:divId w:val="2001883518"/>
        <w:rPr>
          <w:rFonts w:cs="Arial"/>
          <w:b/>
        </w:rPr>
      </w:pPr>
      <w:r>
        <w:rPr>
          <w:rFonts w:cs="Arial"/>
          <w:b/>
        </w:rPr>
        <w:t>Comment:</w:t>
      </w:r>
    </w:p>
    <w:p w14:paraId="1735E9BE" w14:textId="77777777" w:rsidR="00000000" w:rsidRDefault="00DE7085">
      <w:pPr>
        <w:spacing w:before="100" w:beforeAutospacing="1" w:after="100" w:afterAutospacing="1"/>
        <w:divId w:val="2001883518"/>
      </w:pPr>
      <w:r>
        <w:t>Revision of noted S1-214151. Related to proposed eSMS MiniWID in SP-211566. CC#2: For</w:t>
      </w:r>
      <w:r>
        <w:t xml:space="preserve"> further discussion. CC#4: This was noted.</w:t>
      </w:r>
    </w:p>
    <w:p w14:paraId="0A54E223" w14:textId="77777777" w:rsidR="00000000" w:rsidRDefault="00DE7085">
      <w:pPr>
        <w:keepNext/>
        <w:spacing w:before="100" w:beforeAutospacing="1" w:after="100" w:afterAutospacing="1"/>
        <w:divId w:val="2001883518"/>
        <w:rPr>
          <w:rFonts w:cs="Arial"/>
          <w:b/>
        </w:rPr>
      </w:pPr>
      <w:r>
        <w:rPr>
          <w:rFonts w:cs="Arial"/>
          <w:b/>
        </w:rPr>
        <w:t>Discussion and conclusion:</w:t>
      </w:r>
    </w:p>
    <w:p w14:paraId="75741075" w14:textId="77777777" w:rsidR="00000000" w:rsidRDefault="00DE7085">
      <w:pPr>
        <w:spacing w:before="100" w:beforeAutospacing="1" w:after="100" w:afterAutospacing="1"/>
        <w:divId w:val="2001883518"/>
      </w:pPr>
      <w:r>
        <w:t>CC#2: Vodafone asked what the need for this is as SS already runs on stable platform and needed clarification on what is missing in existing specifications. Qualcomm shared concerns from</w:t>
      </w:r>
      <w:r>
        <w:t xml:space="preserve"> Vodafone and did not agree with this CR. Nokia also agreed with Vodafone and Qualcomm. Samsung commented that this does not impact the UE but only adds a store and forward control mechanism in the network. Deutsche Telekom also had concerns on this and ad</w:t>
      </w:r>
      <w:r>
        <w:t>ded that this will impact CT WGs. This was left for further off-line discussion.</w:t>
      </w:r>
      <w:r>
        <w:br/>
        <w:t>CC#4: This was noted.</w:t>
      </w:r>
    </w:p>
    <w:p w14:paraId="00A85E1B" w14:textId="77777777" w:rsidR="00000000" w:rsidRDefault="00DE7085">
      <w:pPr>
        <w:keepNext/>
        <w:spacing w:before="100" w:beforeAutospacing="1" w:after="100" w:afterAutospacing="1"/>
        <w:divId w:val="2001883518"/>
        <w:rPr>
          <w:rFonts w:cs="Arial"/>
          <w:b/>
        </w:rPr>
      </w:pPr>
      <w:r>
        <w:rPr>
          <w:rFonts w:cs="Arial"/>
          <w:b/>
        </w:rPr>
        <w:t>Status:</w:t>
      </w:r>
    </w:p>
    <w:p w14:paraId="562EE030" w14:textId="77777777" w:rsidR="00000000" w:rsidRDefault="00DE7085">
      <w:pPr>
        <w:spacing w:before="100" w:beforeAutospacing="1" w:after="100" w:afterAutospacing="1"/>
        <w:divId w:val="2001883518"/>
      </w:pPr>
      <w:r>
        <w:t>Noted.</w:t>
      </w:r>
    </w:p>
    <w:p w14:paraId="5F5B7BFC" w14:textId="77777777" w:rsidR="00000000" w:rsidRDefault="00DE7085">
      <w:pPr>
        <w:pStyle w:val="Heading2"/>
        <w:divId w:val="2001883518"/>
        <w:rPr>
          <w:color w:val="0000FF"/>
        </w:rPr>
      </w:pPr>
      <w:bookmarkStart w:id="115" w:name="_Toc97638897"/>
      <w:bookmarkStart w:id="116" w:name="_Toc97639380"/>
      <w:r>
        <w:rPr>
          <w:color w:val="0000FF"/>
        </w:rPr>
        <w:t>Block 4 (to approve / note Thursday 15:00 UTC)</w:t>
      </w:r>
      <w:bookmarkEnd w:id="115"/>
      <w:bookmarkEnd w:id="116"/>
    </w:p>
    <w:p w14:paraId="53B06317"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SP-211362</w:t>
      </w:r>
      <w:r>
        <w:t xml:space="preserve"> </w:t>
      </w:r>
      <w:r>
        <w:t>(WID NEW) New WID on Security Assurance Specification for Management Function (MnF). (Source: SA WG3).</w:t>
      </w:r>
      <w:r>
        <w:br/>
      </w:r>
      <w:r>
        <w:rPr>
          <w:b/>
        </w:rPr>
        <w:t>Document for:</w:t>
      </w:r>
      <w:r>
        <w:t xml:space="preserve"> Approval.</w:t>
      </w:r>
      <w:r>
        <w:br/>
      </w:r>
      <w:r>
        <w:rPr>
          <w:b/>
        </w:rPr>
        <w:t>Abstract:</w:t>
      </w:r>
      <w:r>
        <w:t xml:space="preserve"> Objective: The objective is to develop the Security Assurance Specification (SCAS) for the MnF network product class, e</w:t>
      </w:r>
      <w:r>
        <w:t>specially on the generic management services specified in TS28.622 and TS28.532, including: - identifying critical assets and threats of the MnF network product class not already identified in 3GPP TR 33.926 - developing and/or adapting MnF specific securi</w:t>
      </w:r>
      <w:r>
        <w:t xml:space="preserve">ty functional requirements and related test cases, if any - developing and/or adapting MnF specific basic vulnerability testing requirements and related test cases, if any This new work item shall not create functional requirements in test specs which are </w:t>
      </w:r>
      <w:r>
        <w:t>not in 3GPP TS 33.501.</w:t>
      </w:r>
    </w:p>
    <w:p w14:paraId="30D63C74" w14:textId="77777777" w:rsidR="00000000" w:rsidRDefault="00DE7085">
      <w:pPr>
        <w:keepNext/>
        <w:spacing w:before="100" w:beforeAutospacing="1" w:after="100" w:afterAutospacing="1"/>
        <w:divId w:val="62341320"/>
        <w:rPr>
          <w:rFonts w:cs="Arial"/>
          <w:b/>
        </w:rPr>
      </w:pPr>
      <w:r>
        <w:rPr>
          <w:rFonts w:cs="Arial"/>
          <w:b/>
        </w:rPr>
        <w:t>Comment:</w:t>
      </w:r>
    </w:p>
    <w:p w14:paraId="25D9F27A" w14:textId="77777777" w:rsidR="00000000" w:rsidRDefault="00DE7085">
      <w:pPr>
        <w:spacing w:before="100" w:beforeAutospacing="1" w:after="100" w:afterAutospacing="1"/>
        <w:divId w:val="62341320"/>
      </w:pPr>
      <w:r>
        <w:t>For Block Approval. CC#4: Block Approved.</w:t>
      </w:r>
    </w:p>
    <w:p w14:paraId="3537FEF9" w14:textId="77777777" w:rsidR="00000000" w:rsidRDefault="00DE7085">
      <w:pPr>
        <w:keepNext/>
        <w:spacing w:before="100" w:beforeAutospacing="1" w:after="100" w:afterAutospacing="1"/>
        <w:divId w:val="62341320"/>
        <w:rPr>
          <w:rFonts w:cs="Arial"/>
          <w:b/>
        </w:rPr>
      </w:pPr>
      <w:r>
        <w:rPr>
          <w:rFonts w:cs="Arial"/>
          <w:b/>
        </w:rPr>
        <w:t>Discussion and conclusion:</w:t>
      </w:r>
    </w:p>
    <w:p w14:paraId="403D6954" w14:textId="77777777" w:rsidR="00000000" w:rsidRDefault="00DE7085">
      <w:pPr>
        <w:spacing w:before="100" w:beforeAutospacing="1" w:after="100" w:afterAutospacing="1"/>
        <w:divId w:val="62341320"/>
      </w:pPr>
      <w:r>
        <w:t>-</w:t>
      </w:r>
    </w:p>
    <w:p w14:paraId="0EFE9150"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57195CB7" w14:textId="77777777" w:rsidR="00000000" w:rsidRDefault="00DE7085">
      <w:pPr>
        <w:spacing w:before="100" w:beforeAutospacing="1" w:after="100" w:afterAutospacing="1"/>
        <w:divId w:val="62341320"/>
      </w:pPr>
      <w:r>
        <w:t>Approved.</w:t>
      </w:r>
    </w:p>
    <w:p w14:paraId="0306AA3B" w14:textId="77777777" w:rsidR="00000000" w:rsidRDefault="00DE7085">
      <w:pPr>
        <w:keepNext/>
        <w:keepLines/>
        <w:pBdr>
          <w:top w:val="single" w:sz="4" w:space="1" w:color="auto"/>
        </w:pBdr>
        <w:spacing w:before="100" w:beforeAutospacing="1" w:after="100" w:afterAutospacing="1"/>
        <w:divId w:val="62341320"/>
      </w:pPr>
      <w:r>
        <w:rPr>
          <w:color w:val="0000FF"/>
        </w:rPr>
        <w:t>TD SP-211363</w:t>
      </w:r>
      <w:r>
        <w:t xml:space="preserve"> (WID NEW) New WID on Mission critical security enhancements phase 3. (Source: SA WG3).</w:t>
      </w:r>
      <w:r>
        <w:br/>
      </w:r>
      <w:r>
        <w:rPr>
          <w:b/>
        </w:rPr>
        <w:t>Document for:</w:t>
      </w:r>
      <w:r>
        <w:t xml:space="preserve"> Approval.</w:t>
      </w:r>
      <w:r>
        <w:br/>
      </w:r>
      <w:r>
        <w:rPr>
          <w:b/>
        </w:rPr>
        <w:t>Abstract:</w:t>
      </w:r>
      <w:r>
        <w:t xml:space="preserve"> Objective: This work item will address the Rel-18 SA WG3 normative work for the mission critical security architecture based on normative output of SA WG6 enhancements, modifications, and/or corrections of the mission critical voice (MCPTT), miss</w:t>
      </w:r>
      <w:r>
        <w:t>ion critical data (MCData), and mission critical video (MCVideo) functional architecture and information flows. SA WG3 normative security work for Rel-18 includes: - Discreet listening and logging; - User login/logout; - Temporary user identities; - Off ne</w:t>
      </w:r>
      <w:r>
        <w:t>twork enhancements (such as ProSe); - Interworking between LMR and 3GPP; - Railway; - Functional aliases; - MC gateways and relays; - MC over 5G; - MC Over 5MBS; - ETSI plugtest and field test related issues, and - Unplanned MC security architecture correc</w:t>
      </w:r>
      <w:r>
        <w:t>tions and/or clarifications. NOTE: Additional objectives to be considered based on approved SA WG6 Rel-18 WIDs on MCx. The Stage 2 MC security architecture defined in Release 17 shall form the basis of the Release 18 architecture to maintain cohesion, inte</w:t>
      </w:r>
      <w:r>
        <w:t>gration, and backward compatibility across Mission Critical services.</w:t>
      </w:r>
    </w:p>
    <w:p w14:paraId="31BD536E" w14:textId="77777777" w:rsidR="00000000" w:rsidRDefault="00DE7085">
      <w:pPr>
        <w:keepNext/>
        <w:spacing w:before="100" w:beforeAutospacing="1" w:after="100" w:afterAutospacing="1"/>
        <w:divId w:val="62341320"/>
        <w:rPr>
          <w:rFonts w:cs="Arial"/>
          <w:b/>
        </w:rPr>
      </w:pPr>
      <w:r>
        <w:rPr>
          <w:rFonts w:cs="Arial"/>
          <w:b/>
        </w:rPr>
        <w:t>Comment:</w:t>
      </w:r>
    </w:p>
    <w:p w14:paraId="47366D11" w14:textId="77777777" w:rsidR="00000000" w:rsidRDefault="00DE7085">
      <w:pPr>
        <w:spacing w:before="100" w:beforeAutospacing="1" w:after="100" w:afterAutospacing="1"/>
        <w:divId w:val="62341320"/>
      </w:pPr>
      <w:r>
        <w:t>For Block Approval. CC#4: Block Approved.</w:t>
      </w:r>
    </w:p>
    <w:p w14:paraId="0E03084F" w14:textId="77777777" w:rsidR="00000000" w:rsidRDefault="00DE7085">
      <w:pPr>
        <w:keepNext/>
        <w:spacing w:before="100" w:beforeAutospacing="1" w:after="100" w:afterAutospacing="1"/>
        <w:divId w:val="62341320"/>
        <w:rPr>
          <w:rFonts w:cs="Arial"/>
          <w:b/>
        </w:rPr>
      </w:pPr>
      <w:r>
        <w:rPr>
          <w:rFonts w:cs="Arial"/>
          <w:b/>
        </w:rPr>
        <w:t>Discussion and conclusion:</w:t>
      </w:r>
    </w:p>
    <w:p w14:paraId="25627E17" w14:textId="77777777" w:rsidR="00000000" w:rsidRDefault="00DE7085">
      <w:pPr>
        <w:spacing w:before="100" w:beforeAutospacing="1" w:after="100" w:afterAutospacing="1"/>
        <w:divId w:val="62341320"/>
      </w:pPr>
      <w:r>
        <w:t>-</w:t>
      </w:r>
    </w:p>
    <w:p w14:paraId="4E8C0575" w14:textId="77777777" w:rsidR="00000000" w:rsidRDefault="00DE7085">
      <w:pPr>
        <w:keepNext/>
        <w:spacing w:before="100" w:beforeAutospacing="1" w:after="100" w:afterAutospacing="1"/>
        <w:divId w:val="62341320"/>
        <w:rPr>
          <w:rFonts w:cs="Arial"/>
          <w:b/>
        </w:rPr>
      </w:pPr>
      <w:r>
        <w:rPr>
          <w:rFonts w:cs="Arial"/>
          <w:b/>
        </w:rPr>
        <w:t>Status:</w:t>
      </w:r>
    </w:p>
    <w:p w14:paraId="6CBA2FD2" w14:textId="77777777" w:rsidR="00000000" w:rsidRDefault="00DE7085">
      <w:pPr>
        <w:spacing w:before="100" w:beforeAutospacing="1" w:after="100" w:afterAutospacing="1"/>
        <w:divId w:val="62341320"/>
      </w:pPr>
      <w:r>
        <w:t>Approved.</w:t>
      </w:r>
    </w:p>
    <w:p w14:paraId="3DC96EB8" w14:textId="77777777" w:rsidR="00000000" w:rsidRDefault="00DE7085">
      <w:pPr>
        <w:keepNext/>
        <w:keepLines/>
        <w:pBdr>
          <w:top w:val="single" w:sz="4" w:space="1" w:color="auto"/>
        </w:pBdr>
        <w:spacing w:before="100" w:beforeAutospacing="1" w:after="100" w:afterAutospacing="1"/>
        <w:divId w:val="62341320"/>
      </w:pPr>
      <w:r>
        <w:rPr>
          <w:color w:val="0000FF"/>
        </w:rPr>
        <w:t>TD SP-211365</w:t>
      </w:r>
      <w:r>
        <w:t xml:space="preserve"> (WID NEW) New WID on SECAM and SCAS for 3GPP virtualized network products. </w:t>
      </w:r>
      <w:r>
        <w:t>(Source: SA WG3).</w:t>
      </w:r>
      <w:r>
        <w:br/>
      </w:r>
      <w:r>
        <w:rPr>
          <w:b/>
        </w:rPr>
        <w:t>Document for:</w:t>
      </w:r>
      <w:r>
        <w:t xml:space="preserve"> Approval.</w:t>
      </w:r>
      <w:r>
        <w:br/>
      </w:r>
      <w:r>
        <w:rPr>
          <w:b/>
        </w:rPr>
        <w:t>Abstract:</w:t>
      </w:r>
      <w:r>
        <w:t xml:space="preserve"> Objective: Based on the conclusion of study on SECAM and SCAS for 3GPP virtualized network products, it proposes: - To capture the methodology specific to virtualised network products in a new 9-series do</w:t>
      </w:r>
      <w:r>
        <w:t>cument (to pair with TR 33.916) - To capture the threats and critical assets for all types of virtualised network products in a new 9-series document (to pair with TR 33.926) - To capture the requirements and corresponding test cases for all types of virtu</w:t>
      </w:r>
      <w:r>
        <w:t>alised network products in a new document (to pair with TS 33.117).</w:t>
      </w:r>
    </w:p>
    <w:p w14:paraId="73A9642E" w14:textId="77777777" w:rsidR="00000000" w:rsidRDefault="00DE7085">
      <w:pPr>
        <w:keepNext/>
        <w:spacing w:before="100" w:beforeAutospacing="1" w:after="100" w:afterAutospacing="1"/>
        <w:divId w:val="62341320"/>
        <w:rPr>
          <w:rFonts w:cs="Arial"/>
          <w:b/>
        </w:rPr>
      </w:pPr>
      <w:r>
        <w:rPr>
          <w:rFonts w:cs="Arial"/>
          <w:b/>
        </w:rPr>
        <w:t>Comment:</w:t>
      </w:r>
    </w:p>
    <w:p w14:paraId="447522A9" w14:textId="77777777" w:rsidR="00000000" w:rsidRDefault="00DE7085">
      <w:pPr>
        <w:spacing w:before="100" w:beforeAutospacing="1" w:after="100" w:afterAutospacing="1"/>
        <w:divId w:val="62341320"/>
      </w:pPr>
      <w:r>
        <w:t>For Block Approval. CC#4: Block Approved.</w:t>
      </w:r>
    </w:p>
    <w:p w14:paraId="5CBF813D" w14:textId="77777777" w:rsidR="00000000" w:rsidRDefault="00DE7085">
      <w:pPr>
        <w:keepNext/>
        <w:spacing w:before="100" w:beforeAutospacing="1" w:after="100" w:afterAutospacing="1"/>
        <w:divId w:val="62341320"/>
        <w:rPr>
          <w:rFonts w:cs="Arial"/>
          <w:b/>
        </w:rPr>
      </w:pPr>
      <w:r>
        <w:rPr>
          <w:rFonts w:cs="Arial"/>
          <w:b/>
        </w:rPr>
        <w:t>Discussion and conclusion:</w:t>
      </w:r>
    </w:p>
    <w:p w14:paraId="39CDE4D1" w14:textId="77777777" w:rsidR="00000000" w:rsidRDefault="00DE7085">
      <w:pPr>
        <w:spacing w:before="100" w:beforeAutospacing="1" w:after="100" w:afterAutospacing="1"/>
        <w:divId w:val="62341320"/>
      </w:pPr>
      <w:r>
        <w:t>-</w:t>
      </w:r>
    </w:p>
    <w:p w14:paraId="2ACFEFBB" w14:textId="77777777" w:rsidR="00000000" w:rsidRDefault="00DE7085">
      <w:pPr>
        <w:keepNext/>
        <w:spacing w:before="100" w:beforeAutospacing="1" w:after="100" w:afterAutospacing="1"/>
        <w:divId w:val="62341320"/>
        <w:rPr>
          <w:rFonts w:cs="Arial"/>
          <w:b/>
        </w:rPr>
      </w:pPr>
      <w:r>
        <w:rPr>
          <w:rFonts w:cs="Arial"/>
          <w:b/>
        </w:rPr>
        <w:t>e-mail discussion:</w:t>
      </w:r>
    </w:p>
    <w:p w14:paraId="062CAF8E" w14:textId="77777777" w:rsidR="00000000" w:rsidRDefault="00DE7085">
      <w:pPr>
        <w:spacing w:before="100" w:beforeAutospacing="1" w:after="100" w:afterAutospacing="1"/>
        <w:divId w:val="62341320"/>
      </w:pPr>
      <w:r>
        <w:t>Nokia requests to add Nokia and Nokia Shanghai Bell as supporting companies for this work</w:t>
      </w:r>
      <w:r>
        <w:t>.</w:t>
      </w:r>
      <w:r>
        <w:br/>
        <w:t>Tao(CMCC) Thanks Yannick and added Nokia and Nokia Shanghai Bell as supporting companies in r01.</w:t>
      </w:r>
    </w:p>
    <w:p w14:paraId="7B578D29"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68CF4F09" w14:textId="77777777" w:rsidR="00000000" w:rsidRDefault="00DE7085">
      <w:pPr>
        <w:spacing w:before="100" w:beforeAutospacing="1" w:after="100" w:afterAutospacing="1"/>
        <w:divId w:val="62341320"/>
      </w:pPr>
      <w:r>
        <w:t>Approved.</w:t>
      </w:r>
    </w:p>
    <w:p w14:paraId="7417F0E5" w14:textId="77777777" w:rsidR="00000000" w:rsidRDefault="00DE7085">
      <w:pPr>
        <w:keepNext/>
        <w:keepLines/>
        <w:pBdr>
          <w:top w:val="single" w:sz="4" w:space="1" w:color="auto"/>
        </w:pBdr>
        <w:spacing w:before="100" w:beforeAutospacing="1" w:after="100" w:afterAutospacing="1"/>
        <w:divId w:val="62341320"/>
      </w:pPr>
      <w:r>
        <w:rPr>
          <w:color w:val="0000FF"/>
        </w:rPr>
        <w:t>TD SP-211431</w:t>
      </w:r>
      <w:r>
        <w:t xml:space="preserve"> (WID NEW) New WID on Self-Configuration of RAN Nes. (Source: SA WG5).</w:t>
      </w:r>
      <w:r>
        <w:br/>
      </w:r>
      <w:r>
        <w:rPr>
          <w:b/>
        </w:rPr>
        <w:t>Document for:</w:t>
      </w:r>
      <w:r>
        <w:t xml:space="preserve"> Approval.</w:t>
      </w:r>
      <w:r>
        <w:br/>
      </w:r>
      <w:r>
        <w:rPr>
          <w:b/>
        </w:rPr>
        <w:t>Abstract:</w:t>
      </w:r>
      <w:r>
        <w:t xml:space="preserve"> Objective: The objecti</w:t>
      </w:r>
      <w:r>
        <w:t>ves of this work item are to document the self-configuration management of RAN NEs of NR and future RAT technology if possible in the context of SBMA by specifying the following aspects: - Specify concepts, use cases and requirements for Self-configuration</w:t>
      </w:r>
      <w:r>
        <w:t xml:space="preserve"> management and ARCF data handling of RAN NEs. - Specify the procedure of self-configuration management and ARCF data handling of RAN NEs; - Specify the management services for self-configuration management and ARCF data handling of RAN NEs which may inclu</w:t>
      </w:r>
      <w:r>
        <w:t>de the management operations and management information. The management operations specified in the generic management service specification shall be reused when applicable. The work item will keep same scope of such content (i.e. Self-configuration manage</w:t>
      </w:r>
      <w:r>
        <w:t>ment and ARCF data handling) in LTE.</w:t>
      </w:r>
    </w:p>
    <w:p w14:paraId="55817F38" w14:textId="77777777" w:rsidR="00000000" w:rsidRDefault="00DE7085">
      <w:pPr>
        <w:keepNext/>
        <w:spacing w:before="100" w:beforeAutospacing="1" w:after="100" w:afterAutospacing="1"/>
        <w:divId w:val="62341320"/>
        <w:rPr>
          <w:rFonts w:cs="Arial"/>
          <w:b/>
        </w:rPr>
      </w:pPr>
      <w:r>
        <w:rPr>
          <w:rFonts w:cs="Arial"/>
          <w:b/>
        </w:rPr>
        <w:t>Comment:</w:t>
      </w:r>
    </w:p>
    <w:p w14:paraId="63FA7543" w14:textId="77777777" w:rsidR="00000000" w:rsidRDefault="00DE7085">
      <w:pPr>
        <w:spacing w:before="100" w:beforeAutospacing="1" w:after="100" w:afterAutospacing="1"/>
        <w:divId w:val="62341320"/>
      </w:pPr>
      <w:r>
        <w:t>For Block Approval. CC#4: Block Approved.</w:t>
      </w:r>
    </w:p>
    <w:p w14:paraId="1A717717" w14:textId="77777777" w:rsidR="00000000" w:rsidRDefault="00DE7085">
      <w:pPr>
        <w:keepNext/>
        <w:spacing w:before="100" w:beforeAutospacing="1" w:after="100" w:afterAutospacing="1"/>
        <w:divId w:val="62341320"/>
        <w:rPr>
          <w:rFonts w:cs="Arial"/>
          <w:b/>
        </w:rPr>
      </w:pPr>
      <w:r>
        <w:rPr>
          <w:rFonts w:cs="Arial"/>
          <w:b/>
        </w:rPr>
        <w:t>Discussion and conclusion:</w:t>
      </w:r>
    </w:p>
    <w:p w14:paraId="0DF2687A" w14:textId="77777777" w:rsidR="00000000" w:rsidRDefault="00DE7085">
      <w:pPr>
        <w:spacing w:before="100" w:beforeAutospacing="1" w:after="100" w:afterAutospacing="1"/>
        <w:divId w:val="62341320"/>
      </w:pPr>
      <w:r>
        <w:t>-</w:t>
      </w:r>
    </w:p>
    <w:p w14:paraId="279ECFDC" w14:textId="77777777" w:rsidR="00000000" w:rsidRDefault="00DE7085">
      <w:pPr>
        <w:keepNext/>
        <w:spacing w:before="100" w:beforeAutospacing="1" w:after="100" w:afterAutospacing="1"/>
        <w:divId w:val="62341320"/>
        <w:rPr>
          <w:rFonts w:cs="Arial"/>
          <w:b/>
        </w:rPr>
      </w:pPr>
      <w:r>
        <w:rPr>
          <w:rFonts w:cs="Arial"/>
          <w:b/>
        </w:rPr>
        <w:t>Status:</w:t>
      </w:r>
    </w:p>
    <w:p w14:paraId="129905F6" w14:textId="77777777" w:rsidR="00000000" w:rsidRDefault="00DE7085">
      <w:pPr>
        <w:spacing w:before="100" w:beforeAutospacing="1" w:after="100" w:afterAutospacing="1"/>
        <w:divId w:val="62341320"/>
      </w:pPr>
      <w:r>
        <w:t>Approved.</w:t>
      </w:r>
    </w:p>
    <w:p w14:paraId="13867C72" w14:textId="77777777" w:rsidR="00000000" w:rsidRDefault="00DE7085">
      <w:pPr>
        <w:keepNext/>
        <w:keepLines/>
        <w:pBdr>
          <w:top w:val="single" w:sz="4" w:space="1" w:color="auto"/>
        </w:pBdr>
        <w:spacing w:before="100" w:beforeAutospacing="1" w:after="100" w:afterAutospacing="1"/>
        <w:divId w:val="62341320"/>
      </w:pPr>
      <w:r>
        <w:rPr>
          <w:color w:val="0000FF"/>
        </w:rPr>
        <w:t>TD SP-211441</w:t>
      </w:r>
      <w:r>
        <w:t xml:space="preserve"> </w:t>
      </w:r>
      <w:r>
        <w:t>(WID NEW) New WID on Enhancements of EE for 5G Phase 2. (Source: SA WG5).</w:t>
      </w:r>
      <w:r>
        <w:br/>
      </w:r>
      <w:r>
        <w:rPr>
          <w:b/>
        </w:rPr>
        <w:t>Document for:</w:t>
      </w:r>
      <w:r>
        <w:t xml:space="preserve"> Approval.</w:t>
      </w:r>
      <w:r>
        <w:br/>
      </w:r>
      <w:r>
        <w:rPr>
          <w:b/>
        </w:rPr>
        <w:t>Abstract:</w:t>
      </w:r>
      <w:r>
        <w:t xml:space="preserve"> Objective: The objective is to: - address the cross-WGs/SDOs issues related to energy efficiency / energy saving, for the purpose of coordination; -</w:t>
      </w:r>
      <w:r>
        <w:t xml:space="preserve"> address any remaining solutions from pending Rel-17 items; - consider conclusions from the companion Rel-18 Study on new aspects of EE for 5G networks Phase 2 mentioned in clause 2.3; - define new KPIs, including for Energy Consumption (EC) and Energy Eff</w:t>
      </w:r>
      <w:r>
        <w:t xml:space="preserve">iciency (EE), and means to calculate them: o EE KPI(s) for new types of network slice such as e.g. V2X and new KPIs for any network slice types, o VM-based NF EC KPI enhanced definition(s) based on: - more accurate virtual CPU usage metrics if they can be </w:t>
      </w:r>
      <w:r>
        <w:t xml:space="preserve">provided by ETSI NFV MANO, - more virtual resource usage metrics such as e.g. virtual disk usage, virtual link usage, also provided by ETSI NFV MANO, o Containerized NF EC KPI definition(s) based on latest achievements from ETSI NFV, o Resource Efficiency </w:t>
      </w:r>
      <w:r>
        <w:t>KPI of 5GC network functions; - specify new use cases, requirements and solutions for energy saving, applying to NG-RAN and/or 5GC and/or network slicing, including AI/ML assisted energy saving. This work item will focus on end-to-end energy saving use cas</w:t>
      </w:r>
      <w:r>
        <w:t>e(s) description and potential solution(s), - provide OA&amp;M solutions, if needed, to energy saving use cases and requirements expressed by other 3GPP working groups. For the aforementioned items, exchanges with other 3GPP WGs, ETSI TC EE, ITU-T SG5, GSMA an</w:t>
      </w:r>
      <w:r>
        <w:t>d NGMN may be needed, e.g. via LSs.</w:t>
      </w:r>
    </w:p>
    <w:p w14:paraId="2960DF3B" w14:textId="77777777" w:rsidR="00000000" w:rsidRDefault="00DE7085">
      <w:pPr>
        <w:keepNext/>
        <w:spacing w:before="100" w:beforeAutospacing="1" w:after="100" w:afterAutospacing="1"/>
        <w:divId w:val="62341320"/>
        <w:rPr>
          <w:rFonts w:cs="Arial"/>
          <w:b/>
        </w:rPr>
      </w:pPr>
      <w:r>
        <w:rPr>
          <w:rFonts w:cs="Arial"/>
          <w:b/>
        </w:rPr>
        <w:t>Comment:</w:t>
      </w:r>
    </w:p>
    <w:p w14:paraId="0460AEA8" w14:textId="77777777" w:rsidR="00000000" w:rsidRDefault="00DE7085">
      <w:pPr>
        <w:spacing w:before="100" w:beforeAutospacing="1" w:after="100" w:afterAutospacing="1"/>
        <w:divId w:val="62341320"/>
      </w:pPr>
      <w:r>
        <w:t>For Block Approval. CC#4: Block Approved.</w:t>
      </w:r>
    </w:p>
    <w:p w14:paraId="0C191CCE" w14:textId="77777777" w:rsidR="00000000" w:rsidRDefault="00DE7085">
      <w:pPr>
        <w:keepNext/>
        <w:spacing w:before="100" w:beforeAutospacing="1" w:after="100" w:afterAutospacing="1"/>
        <w:divId w:val="62341320"/>
        <w:rPr>
          <w:rFonts w:cs="Arial"/>
          <w:b/>
        </w:rPr>
      </w:pPr>
      <w:r>
        <w:rPr>
          <w:rFonts w:cs="Arial"/>
          <w:b/>
        </w:rPr>
        <w:t>Discussion and conclusion:</w:t>
      </w:r>
    </w:p>
    <w:p w14:paraId="3A72C009" w14:textId="77777777" w:rsidR="00000000" w:rsidRDefault="00DE7085">
      <w:pPr>
        <w:spacing w:before="100" w:beforeAutospacing="1" w:after="100" w:afterAutospacing="1"/>
        <w:divId w:val="62341320"/>
      </w:pPr>
      <w:r>
        <w:t>-</w:t>
      </w:r>
    </w:p>
    <w:p w14:paraId="5F3DF1C2" w14:textId="77777777" w:rsidR="00000000" w:rsidRDefault="00DE7085">
      <w:pPr>
        <w:keepNext/>
        <w:spacing w:before="100" w:beforeAutospacing="1" w:after="100" w:afterAutospacing="1"/>
        <w:divId w:val="62341320"/>
        <w:rPr>
          <w:rFonts w:cs="Arial"/>
          <w:b/>
        </w:rPr>
      </w:pPr>
      <w:r>
        <w:rPr>
          <w:rFonts w:cs="Arial"/>
          <w:b/>
        </w:rPr>
        <w:lastRenderedPageBreak/>
        <w:t>Status:</w:t>
      </w:r>
    </w:p>
    <w:p w14:paraId="66708D2B" w14:textId="77777777" w:rsidR="00000000" w:rsidRDefault="00DE7085">
      <w:pPr>
        <w:spacing w:before="100" w:beforeAutospacing="1" w:after="100" w:afterAutospacing="1"/>
        <w:divId w:val="62341320"/>
      </w:pPr>
      <w:r>
        <w:t>Approved.</w:t>
      </w:r>
    </w:p>
    <w:p w14:paraId="06E4A7D4" w14:textId="77777777" w:rsidR="00000000" w:rsidRDefault="00DE7085">
      <w:pPr>
        <w:keepNext/>
        <w:keepLines/>
        <w:pBdr>
          <w:top w:val="single" w:sz="4" w:space="1" w:color="auto"/>
        </w:pBdr>
        <w:spacing w:before="100" w:beforeAutospacing="1" w:after="100" w:afterAutospacing="1"/>
        <w:divId w:val="62341320"/>
      </w:pPr>
      <w:r>
        <w:rPr>
          <w:color w:val="0000FF"/>
        </w:rPr>
        <w:t>TD SP-211449</w:t>
      </w:r>
      <w:r>
        <w:t xml:space="preserve"> (WID NEW) New WID on Network slicing provisioning rules. (Source: SA WG5).</w:t>
      </w:r>
      <w:r>
        <w:br/>
      </w:r>
      <w:r>
        <w:rPr>
          <w:b/>
        </w:rPr>
        <w:t>Document for:</w:t>
      </w:r>
      <w:r>
        <w:t xml:space="preserve"> Approval.</w:t>
      </w:r>
      <w:r>
        <w:br/>
      </w:r>
      <w:r>
        <w:rPr>
          <w:b/>
        </w:rPr>
        <w:t>Abstract:</w:t>
      </w:r>
      <w:r>
        <w:t xml:space="preserve"> </w:t>
      </w:r>
      <w:r>
        <w:t>Objective: Specify use cases, requirements and solutions (procedures/operations/NRM) allowing the network slice or network slice subnet MnS consumer to specify additional requirements influencing certain MnS producer decisions. The detailed objectives incl</w:t>
      </w:r>
      <w:r>
        <w:t>ude: - Extend allocation and modification use cases and procedures to allow the MnS consumer to provide a list of additional rules as part of the requirements to be fulfilled in request towards network slice or network slice subnet provisioning MnS produce</w:t>
      </w:r>
      <w:r>
        <w:t xml:space="preserve">r. - The list of rules provided by the consumer should be able to include different kinds of rules to guide MnS producer decisions, supporting: o Ability to control NetworkSlice or NetworkSliceSubnet instance sharing o Ability to control sharing/isolation </w:t>
      </w:r>
      <w:r>
        <w:t>of resources based on different types and granularities o Ability to express that sharing is required in addition to allowed or not allowed o Ability to indicate a group, restricting mandatory or optional sharing expressed in the rule to set of profiles fo</w:t>
      </w:r>
      <w:r>
        <w:t>r which the same group was indicated in the allocation or modification request.</w:t>
      </w:r>
    </w:p>
    <w:p w14:paraId="0D073780" w14:textId="77777777" w:rsidR="00000000" w:rsidRDefault="00DE7085">
      <w:pPr>
        <w:keepNext/>
        <w:spacing w:before="100" w:beforeAutospacing="1" w:after="100" w:afterAutospacing="1"/>
        <w:divId w:val="62341320"/>
        <w:rPr>
          <w:rFonts w:cs="Arial"/>
          <w:b/>
        </w:rPr>
      </w:pPr>
      <w:r>
        <w:rPr>
          <w:rFonts w:cs="Arial"/>
          <w:b/>
        </w:rPr>
        <w:t>Comment:</w:t>
      </w:r>
    </w:p>
    <w:p w14:paraId="68E8E7EA" w14:textId="77777777" w:rsidR="00000000" w:rsidRDefault="00DE7085">
      <w:pPr>
        <w:spacing w:before="100" w:beforeAutospacing="1" w:after="100" w:afterAutospacing="1"/>
        <w:divId w:val="62341320"/>
      </w:pPr>
      <w:r>
        <w:t>For Block Approval. CC#4: Block Approved.</w:t>
      </w:r>
    </w:p>
    <w:p w14:paraId="4A15E19C" w14:textId="77777777" w:rsidR="00000000" w:rsidRDefault="00DE7085">
      <w:pPr>
        <w:keepNext/>
        <w:spacing w:before="100" w:beforeAutospacing="1" w:after="100" w:afterAutospacing="1"/>
        <w:divId w:val="62341320"/>
        <w:rPr>
          <w:rFonts w:cs="Arial"/>
          <w:b/>
        </w:rPr>
      </w:pPr>
      <w:r>
        <w:rPr>
          <w:rFonts w:cs="Arial"/>
          <w:b/>
        </w:rPr>
        <w:t>Discussion and conclusion:</w:t>
      </w:r>
    </w:p>
    <w:p w14:paraId="447D0333" w14:textId="77777777" w:rsidR="00000000" w:rsidRDefault="00DE7085">
      <w:pPr>
        <w:spacing w:before="100" w:beforeAutospacing="1" w:after="100" w:afterAutospacing="1"/>
        <w:divId w:val="62341320"/>
      </w:pPr>
      <w:r>
        <w:t>-</w:t>
      </w:r>
    </w:p>
    <w:p w14:paraId="0AF09A17" w14:textId="77777777" w:rsidR="00000000" w:rsidRDefault="00DE7085">
      <w:pPr>
        <w:keepNext/>
        <w:spacing w:before="100" w:beforeAutospacing="1" w:after="100" w:afterAutospacing="1"/>
        <w:divId w:val="62341320"/>
        <w:rPr>
          <w:rFonts w:cs="Arial"/>
          <w:b/>
        </w:rPr>
      </w:pPr>
      <w:r>
        <w:rPr>
          <w:rFonts w:cs="Arial"/>
          <w:b/>
        </w:rPr>
        <w:t>Status:</w:t>
      </w:r>
    </w:p>
    <w:p w14:paraId="4B5420AC" w14:textId="77777777" w:rsidR="00000000" w:rsidRDefault="00DE7085">
      <w:pPr>
        <w:spacing w:before="100" w:beforeAutospacing="1" w:after="100" w:afterAutospacing="1"/>
        <w:divId w:val="62341320"/>
      </w:pPr>
      <w:r>
        <w:t>Approved.</w:t>
      </w:r>
    </w:p>
    <w:p w14:paraId="757648CA" w14:textId="77777777" w:rsidR="00000000" w:rsidRDefault="00DE7085">
      <w:pPr>
        <w:keepNext/>
        <w:keepLines/>
        <w:pBdr>
          <w:top w:val="single" w:sz="4" w:space="1" w:color="auto"/>
        </w:pBdr>
        <w:spacing w:before="100" w:beforeAutospacing="1" w:after="100" w:afterAutospacing="1"/>
        <w:divId w:val="62341320"/>
      </w:pPr>
      <w:r>
        <w:rPr>
          <w:color w:val="0000FF"/>
        </w:rPr>
        <w:t>TD SP-211517</w:t>
      </w:r>
      <w:r>
        <w:t xml:space="preserve"> (WID NEW) New WID on Mission Critical Services over 5GProSe. (Sou</w:t>
      </w:r>
      <w:r>
        <w:t>rce: SA WG6).</w:t>
      </w:r>
      <w:r>
        <w:br/>
      </w:r>
      <w:r>
        <w:rPr>
          <w:b/>
        </w:rPr>
        <w:t>Document for:</w:t>
      </w:r>
      <w:r>
        <w:t xml:space="preserve"> Approval.</w:t>
      </w:r>
      <w:r>
        <w:br/>
      </w:r>
      <w:r>
        <w:rPr>
          <w:b/>
        </w:rPr>
        <w:t>Abstract:</w:t>
      </w:r>
      <w:r>
        <w:t xml:space="preserve"> Objective: The present work item will address the necessary normative subjects required for the support of MC Services over 5GS to cover focus area 3: Off-network communication and On-network communication of</w:t>
      </w:r>
      <w:r>
        <w:t xml:space="preserve"> Mission Critical Services (encompassing UE-to-network relay support) with the following objectives: 1.) Functional model - To address necessary updates (e.g. referencing and editorial alignments with TS 23.304) on MC common functional model and MC service</w:t>
      </w:r>
      <w:r>
        <w:t xml:space="preserve"> functional models in correspondence to the 5G ProSe architectural model for supporting Off-network communication and On-network communication of Mission Critical Services over UE-to-Network relay. 2.) Identification - To address differences in the use of </w:t>
      </w:r>
      <w:r>
        <w:t xml:space="preserve">5G ProSe identifiers. 3.) Off-network communication and On-network communication of Mission Critical Services over UE-to-Network relay signalling procedure aspects: - To address group member discovery via 5G ProSe for off-network private communication and </w:t>
      </w:r>
      <w:r>
        <w:t>group communication. - To address required configuration in the use of 5G ProSe. - To address usage of layer-2 based UE-to-network relay and layer-3 based UE-to-network relay.</w:t>
      </w:r>
    </w:p>
    <w:p w14:paraId="55D35336" w14:textId="77777777" w:rsidR="00000000" w:rsidRDefault="00DE7085">
      <w:pPr>
        <w:keepNext/>
        <w:spacing w:before="100" w:beforeAutospacing="1" w:after="100" w:afterAutospacing="1"/>
        <w:divId w:val="62341320"/>
        <w:rPr>
          <w:rFonts w:cs="Arial"/>
          <w:b/>
        </w:rPr>
      </w:pPr>
      <w:r>
        <w:rPr>
          <w:rFonts w:cs="Arial"/>
          <w:b/>
        </w:rPr>
        <w:t>Comment:</w:t>
      </w:r>
    </w:p>
    <w:p w14:paraId="272C12C3" w14:textId="77777777" w:rsidR="00000000" w:rsidRDefault="00DE7085">
      <w:pPr>
        <w:spacing w:before="100" w:beforeAutospacing="1" w:after="100" w:afterAutospacing="1"/>
        <w:divId w:val="62341320"/>
      </w:pPr>
      <w:r>
        <w:t>For Block Approval. CC#4: Block Approved.</w:t>
      </w:r>
    </w:p>
    <w:p w14:paraId="60D89C01" w14:textId="77777777" w:rsidR="00000000" w:rsidRDefault="00DE7085">
      <w:pPr>
        <w:keepNext/>
        <w:spacing w:before="100" w:beforeAutospacing="1" w:after="100" w:afterAutospacing="1"/>
        <w:divId w:val="62341320"/>
        <w:rPr>
          <w:rFonts w:cs="Arial"/>
          <w:b/>
        </w:rPr>
      </w:pPr>
      <w:r>
        <w:rPr>
          <w:rFonts w:cs="Arial"/>
          <w:b/>
        </w:rPr>
        <w:t>Discussion and conclusion:</w:t>
      </w:r>
    </w:p>
    <w:p w14:paraId="70E5B20B" w14:textId="77777777" w:rsidR="00000000" w:rsidRDefault="00DE7085">
      <w:pPr>
        <w:spacing w:before="100" w:beforeAutospacing="1" w:after="100" w:afterAutospacing="1"/>
        <w:divId w:val="62341320"/>
      </w:pPr>
      <w:r>
        <w:t>-</w:t>
      </w:r>
    </w:p>
    <w:p w14:paraId="36EC4E7A" w14:textId="77777777" w:rsidR="00000000" w:rsidRDefault="00DE7085">
      <w:pPr>
        <w:keepNext/>
        <w:spacing w:before="100" w:beforeAutospacing="1" w:after="100" w:afterAutospacing="1"/>
        <w:divId w:val="62341320"/>
        <w:rPr>
          <w:rFonts w:cs="Arial"/>
          <w:b/>
        </w:rPr>
      </w:pPr>
      <w:r>
        <w:rPr>
          <w:rFonts w:cs="Arial"/>
          <w:b/>
        </w:rPr>
        <w:t>Status:</w:t>
      </w:r>
    </w:p>
    <w:p w14:paraId="228B692D" w14:textId="77777777" w:rsidR="00000000" w:rsidRDefault="00DE7085">
      <w:pPr>
        <w:spacing w:before="100" w:beforeAutospacing="1" w:after="100" w:afterAutospacing="1"/>
        <w:divId w:val="62341320"/>
      </w:pPr>
      <w:r>
        <w:t>Approved.</w:t>
      </w:r>
    </w:p>
    <w:p w14:paraId="594EA86E"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SP-211518</w:t>
      </w:r>
      <w:r>
        <w:t xml:space="preserve"> (WID NEW) New WID on Enhanced Service Enabler Architecture Layer for Verticals Phase 2. (Source: SA WG6).</w:t>
      </w:r>
      <w:r>
        <w:br/>
      </w:r>
      <w:r>
        <w:rPr>
          <w:b/>
        </w:rPr>
        <w:t>Document for:</w:t>
      </w:r>
      <w:r>
        <w:t xml:space="preserve"> Approval.</w:t>
      </w:r>
      <w:r>
        <w:br/>
      </w:r>
      <w:r>
        <w:rPr>
          <w:b/>
        </w:rPr>
        <w:t>Abstract:</w:t>
      </w:r>
      <w:r>
        <w:t xml:space="preserve"> Objective: The SA WG6 objectives include the following: 1. Develop SEAL architectural</w:t>
      </w:r>
      <w:r>
        <w:t xml:space="preserve"> enhancements mainly to support the following items: a. The list of capabilities and services that have been concluded in FS_FFAPP b. SEAL services to support multiple service provider deployments including architecture support and procedures to deploy SEA</w:t>
      </w:r>
      <w:r>
        <w:t>L servers at Edge; c. Addressing open issues present in Rel-17 TS 23.434; d. Enhancements to SEAL services utilizing 5GS; e. The support of SEAL services based and complementing on existing Core Network capabilities, e.g. Network Exposure Function (NEF); f</w:t>
      </w:r>
      <w:r>
        <w:t>. Additional deployment models; g. Improvements to existing procedure, services and APIs; h. Refinement of the SEAL services with service-based interface representation. 2. Specify the stage 2 (architecture) aspects to support SEAL enhancements based on ob</w:t>
      </w:r>
      <w:r>
        <w:t>jective 1, namely: a) SEAL architectural requirements; b) Enhancements to SEAL functional model (including functional entities, reference points, service-based interfaces); c) Procedures, information flows and APIs supporting solutions for SEAL enhancement</w:t>
      </w:r>
      <w:r>
        <w:t>s. NOTE: The detailed specification related to security aspects will be developed in SA WG3 and management aspects will be developed in SA WG5.</w:t>
      </w:r>
    </w:p>
    <w:p w14:paraId="39A06FEF" w14:textId="77777777" w:rsidR="00000000" w:rsidRDefault="00DE7085">
      <w:pPr>
        <w:keepNext/>
        <w:spacing w:before="100" w:beforeAutospacing="1" w:after="100" w:afterAutospacing="1"/>
        <w:divId w:val="62341320"/>
        <w:rPr>
          <w:rFonts w:cs="Arial"/>
          <w:b/>
        </w:rPr>
      </w:pPr>
      <w:r>
        <w:rPr>
          <w:rFonts w:cs="Arial"/>
          <w:b/>
        </w:rPr>
        <w:t>Comment:</w:t>
      </w:r>
    </w:p>
    <w:p w14:paraId="5AF2F3D9" w14:textId="77777777" w:rsidR="00000000" w:rsidRDefault="00DE7085">
      <w:pPr>
        <w:spacing w:before="100" w:beforeAutospacing="1" w:after="100" w:afterAutospacing="1"/>
        <w:divId w:val="62341320"/>
      </w:pPr>
      <w:r>
        <w:t>For Block Approval. CC#4: Block Approved.</w:t>
      </w:r>
    </w:p>
    <w:p w14:paraId="3581A55F" w14:textId="77777777" w:rsidR="00000000" w:rsidRDefault="00DE7085">
      <w:pPr>
        <w:keepNext/>
        <w:spacing w:before="100" w:beforeAutospacing="1" w:after="100" w:afterAutospacing="1"/>
        <w:divId w:val="62341320"/>
        <w:rPr>
          <w:rFonts w:cs="Arial"/>
          <w:b/>
        </w:rPr>
      </w:pPr>
      <w:r>
        <w:rPr>
          <w:rFonts w:cs="Arial"/>
          <w:b/>
        </w:rPr>
        <w:t>Discussion and conclusion:</w:t>
      </w:r>
    </w:p>
    <w:p w14:paraId="49B209AC" w14:textId="77777777" w:rsidR="00000000" w:rsidRDefault="00DE7085">
      <w:pPr>
        <w:spacing w:before="100" w:beforeAutospacing="1" w:after="100" w:afterAutospacing="1"/>
        <w:divId w:val="62341320"/>
      </w:pPr>
      <w:r>
        <w:t>-</w:t>
      </w:r>
    </w:p>
    <w:p w14:paraId="4E29F55C" w14:textId="77777777" w:rsidR="00000000" w:rsidRDefault="00DE7085">
      <w:pPr>
        <w:keepNext/>
        <w:spacing w:before="100" w:beforeAutospacing="1" w:after="100" w:afterAutospacing="1"/>
        <w:divId w:val="62341320"/>
        <w:rPr>
          <w:rFonts w:cs="Arial"/>
          <w:b/>
        </w:rPr>
      </w:pPr>
      <w:r>
        <w:rPr>
          <w:rFonts w:cs="Arial"/>
          <w:b/>
        </w:rPr>
        <w:t>Status:</w:t>
      </w:r>
    </w:p>
    <w:p w14:paraId="3AB69726" w14:textId="77777777" w:rsidR="00000000" w:rsidRDefault="00DE7085">
      <w:pPr>
        <w:spacing w:before="100" w:beforeAutospacing="1" w:after="100" w:afterAutospacing="1"/>
        <w:divId w:val="62341320"/>
      </w:pPr>
      <w:r>
        <w:t>Approved.</w:t>
      </w:r>
    </w:p>
    <w:p w14:paraId="09D166A6" w14:textId="77777777" w:rsidR="00000000" w:rsidRDefault="00DE7085">
      <w:pPr>
        <w:keepNext/>
        <w:keepLines/>
        <w:pBdr>
          <w:top w:val="single" w:sz="4" w:space="1" w:color="auto"/>
        </w:pBdr>
        <w:spacing w:before="100" w:beforeAutospacing="1" w:after="100" w:afterAutospacing="1"/>
        <w:divId w:val="62341320"/>
      </w:pPr>
      <w:r>
        <w:rPr>
          <w:color w:val="0000FF"/>
        </w:rPr>
        <w:t>TD SP-211519</w:t>
      </w:r>
      <w:r>
        <w:t xml:space="preserve"> (</w:t>
      </w:r>
      <w:r>
        <w:t>WID NEW) New WID on Enhanced Mission Critical Push-To-Talk architecture phase 4. (Source: SA WG6).</w:t>
      </w:r>
      <w:r>
        <w:br/>
      </w:r>
      <w:r>
        <w:rPr>
          <w:b/>
        </w:rPr>
        <w:t>Document for:</w:t>
      </w:r>
      <w:r>
        <w:t xml:space="preserve"> Approval.</w:t>
      </w:r>
      <w:r>
        <w:br/>
      </w:r>
      <w:r>
        <w:rPr>
          <w:b/>
        </w:rPr>
        <w:t>Abstract:</w:t>
      </w:r>
      <w:r>
        <w:t xml:space="preserve"> Objective: The objectives include: 1. Review and identify requirements from Stage 1, which are applicable to MCPTT, and hav</w:t>
      </w:r>
      <w:r>
        <w:t>e yet to be fully supported by the MCPTT functional architecture and information flows. This includes items (a) through (g) in clause 3 - Justification. 2. Analyze the MCPTT architecture to identify those architectural aspects that have not been fully spec</w:t>
      </w:r>
      <w:r>
        <w:t>ified. 3. For those architectural aspects identified in objectives (1) and (2): - Specify the MCPTT architectural requirements, procedures, information flows, and configuration parameters as needed. - Where the underlying requirements support solutions tha</w:t>
      </w:r>
      <w:r>
        <w:t>t are applicable to other MC services (MCVideo, MCData), specify these solutions such that they can be applied to these other services. This work item will build upon the stage 2 architecture developed for Release 17, and provide for backward compatibility</w:t>
      </w:r>
      <w:r>
        <w:t>. Stage 2 architecture for MCPTT is contained both in 3GPP TS 23.280 and 3GPP TS 23.379.</w:t>
      </w:r>
    </w:p>
    <w:p w14:paraId="415B999D" w14:textId="77777777" w:rsidR="00000000" w:rsidRDefault="00DE7085">
      <w:pPr>
        <w:keepNext/>
        <w:spacing w:before="100" w:beforeAutospacing="1" w:after="100" w:afterAutospacing="1"/>
        <w:divId w:val="62341320"/>
        <w:rPr>
          <w:rFonts w:cs="Arial"/>
          <w:b/>
        </w:rPr>
      </w:pPr>
      <w:r>
        <w:rPr>
          <w:rFonts w:cs="Arial"/>
          <w:b/>
        </w:rPr>
        <w:t>Comment:</w:t>
      </w:r>
    </w:p>
    <w:p w14:paraId="7220F56C" w14:textId="77777777" w:rsidR="00000000" w:rsidRDefault="00DE7085">
      <w:pPr>
        <w:spacing w:before="100" w:beforeAutospacing="1" w:after="100" w:afterAutospacing="1"/>
        <w:divId w:val="62341320"/>
      </w:pPr>
      <w:r>
        <w:t>For Block Approval. CC#4: Block Approved.</w:t>
      </w:r>
    </w:p>
    <w:p w14:paraId="757424D2" w14:textId="77777777" w:rsidR="00000000" w:rsidRDefault="00DE7085">
      <w:pPr>
        <w:keepNext/>
        <w:spacing w:before="100" w:beforeAutospacing="1" w:after="100" w:afterAutospacing="1"/>
        <w:divId w:val="62341320"/>
        <w:rPr>
          <w:rFonts w:cs="Arial"/>
          <w:b/>
        </w:rPr>
      </w:pPr>
      <w:r>
        <w:rPr>
          <w:rFonts w:cs="Arial"/>
          <w:b/>
        </w:rPr>
        <w:t>Discussion and conclusion:</w:t>
      </w:r>
    </w:p>
    <w:p w14:paraId="03B57E69" w14:textId="77777777" w:rsidR="00000000" w:rsidRDefault="00DE7085">
      <w:pPr>
        <w:spacing w:before="100" w:beforeAutospacing="1" w:after="100" w:afterAutospacing="1"/>
        <w:divId w:val="62341320"/>
      </w:pPr>
      <w:r>
        <w:t>-</w:t>
      </w:r>
    </w:p>
    <w:p w14:paraId="64BF27D5" w14:textId="77777777" w:rsidR="00000000" w:rsidRDefault="00DE7085">
      <w:pPr>
        <w:keepNext/>
        <w:spacing w:before="100" w:beforeAutospacing="1" w:after="100" w:afterAutospacing="1"/>
        <w:divId w:val="62341320"/>
        <w:rPr>
          <w:rFonts w:cs="Arial"/>
          <w:b/>
        </w:rPr>
      </w:pPr>
      <w:r>
        <w:rPr>
          <w:rFonts w:cs="Arial"/>
          <w:b/>
        </w:rPr>
        <w:t>Status:</w:t>
      </w:r>
    </w:p>
    <w:p w14:paraId="1467FE3C" w14:textId="77777777" w:rsidR="00000000" w:rsidRDefault="00DE7085">
      <w:pPr>
        <w:spacing w:before="100" w:beforeAutospacing="1" w:after="100" w:afterAutospacing="1"/>
        <w:divId w:val="62341320"/>
      </w:pPr>
      <w:r>
        <w:t>Approved.</w:t>
      </w:r>
    </w:p>
    <w:p w14:paraId="7490EDD4" w14:textId="77777777" w:rsidR="00000000" w:rsidRDefault="00DE7085">
      <w:pPr>
        <w:pStyle w:val="Heading1"/>
        <w:divId w:val="1916937902"/>
      </w:pPr>
      <w:bookmarkStart w:id="117" w:name="_Toc97638898"/>
      <w:bookmarkStart w:id="118" w:name="_Toc97639381"/>
      <w:r>
        <w:lastRenderedPageBreak/>
        <w:t>6.6</w:t>
      </w:r>
      <w:r>
        <w:tab/>
        <w:t>Revised Release 18 Study Item Descriptions and Work Item Descript</w:t>
      </w:r>
      <w:r>
        <w:t>ions (for SA WG2: use Agenda Item 7.4)</w:t>
      </w:r>
      <w:bookmarkEnd w:id="117"/>
      <w:bookmarkEnd w:id="118"/>
    </w:p>
    <w:p w14:paraId="7700DA65" w14:textId="77777777" w:rsidR="00000000" w:rsidRDefault="00DE7085">
      <w:pPr>
        <w:pStyle w:val="Heading2"/>
        <w:divId w:val="1916937902"/>
        <w:rPr>
          <w:color w:val="0000FF"/>
        </w:rPr>
      </w:pPr>
      <w:bookmarkStart w:id="119" w:name="_Toc97638899"/>
      <w:bookmarkStart w:id="120" w:name="_Toc97639382"/>
      <w:r>
        <w:rPr>
          <w:color w:val="0000FF"/>
        </w:rPr>
        <w:t>Block 4 (to approve / note Thursday 15:00 UTC)</w:t>
      </w:r>
      <w:bookmarkEnd w:id="119"/>
      <w:bookmarkEnd w:id="120"/>
    </w:p>
    <w:p w14:paraId="76C7429C"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SP-211505</w:t>
      </w:r>
      <w:r>
        <w:t xml:space="preserve"> (WID REVISED) Revised WID on Stage 1 of PIRates. (Source: SA WG1).</w:t>
      </w:r>
      <w:r>
        <w:br/>
      </w:r>
      <w:r>
        <w:rPr>
          <w:b/>
        </w:rPr>
        <w:t>Document for:</w:t>
      </w:r>
      <w:r>
        <w:t xml:space="preserve"> Approval.</w:t>
      </w:r>
      <w:r>
        <w:br/>
      </w:r>
      <w:r>
        <w:rPr>
          <w:b/>
        </w:rPr>
        <w:t>Abstract:</w:t>
      </w:r>
      <w:r>
        <w:t xml:space="preserve"> </w:t>
      </w:r>
      <w:r>
        <w:t xml:space="preserve">Objective: This work item shall specify requirements for using the 5G system for Customer Premises and Personal IoT Networks as derived from TR 22.858 and TR 22.859. Specifically, this work item shall address requirements for: - Creation, provisioning and </w:t>
      </w:r>
      <w:r>
        <w:t xml:space="preserve">management of local networks and management of entities within these networks (e.g. the Smart Home / Office or Personal IoT Network) - Service and UE/ device discovery within a Customer Premises or Personal IoT network - Interactions between UEs / devices </w:t>
      </w:r>
      <w:r>
        <w:t>/ applications within a Personal IoT or Customer Premises network and with UEs and/or services / applications in the cellular network. - Support of radio access within a Customer Premises Network - Support of gateway functionality between Personal IoT or C</w:t>
      </w:r>
      <w:r>
        <w:t>ustomer Premises network and 5G network - Enhancements to 5GLAN networks, e.g. for scalability - Support security aspects.</w:t>
      </w:r>
    </w:p>
    <w:p w14:paraId="5553467E" w14:textId="77777777" w:rsidR="00000000" w:rsidRDefault="00DE7085">
      <w:pPr>
        <w:keepNext/>
        <w:spacing w:before="100" w:beforeAutospacing="1" w:after="100" w:afterAutospacing="1"/>
        <w:divId w:val="62341320"/>
        <w:rPr>
          <w:rFonts w:cs="Arial"/>
          <w:b/>
        </w:rPr>
      </w:pPr>
      <w:r>
        <w:rPr>
          <w:rFonts w:cs="Arial"/>
          <w:b/>
        </w:rPr>
        <w:t>Comment:</w:t>
      </w:r>
    </w:p>
    <w:p w14:paraId="76C4384C" w14:textId="77777777" w:rsidR="00000000" w:rsidRDefault="00DE7085">
      <w:pPr>
        <w:spacing w:before="100" w:beforeAutospacing="1" w:after="100" w:afterAutospacing="1"/>
        <w:divId w:val="62341320"/>
      </w:pPr>
      <w:r>
        <w:t>For Block Approval. CC#4: Block Approved.</w:t>
      </w:r>
    </w:p>
    <w:p w14:paraId="60B0A45C" w14:textId="77777777" w:rsidR="00000000" w:rsidRDefault="00DE7085">
      <w:pPr>
        <w:keepNext/>
        <w:spacing w:before="100" w:beforeAutospacing="1" w:after="100" w:afterAutospacing="1"/>
        <w:divId w:val="62341320"/>
        <w:rPr>
          <w:rFonts w:cs="Arial"/>
          <w:b/>
        </w:rPr>
      </w:pPr>
      <w:r>
        <w:rPr>
          <w:rFonts w:cs="Arial"/>
          <w:b/>
        </w:rPr>
        <w:t>Discussion and conclusion:</w:t>
      </w:r>
    </w:p>
    <w:p w14:paraId="739E34DC" w14:textId="77777777" w:rsidR="00000000" w:rsidRDefault="00DE7085">
      <w:pPr>
        <w:spacing w:before="100" w:beforeAutospacing="1" w:after="100" w:afterAutospacing="1"/>
        <w:divId w:val="62341320"/>
      </w:pPr>
      <w:r>
        <w:t>-</w:t>
      </w:r>
    </w:p>
    <w:p w14:paraId="175EDB27" w14:textId="77777777" w:rsidR="00000000" w:rsidRDefault="00DE7085">
      <w:pPr>
        <w:keepNext/>
        <w:spacing w:before="100" w:beforeAutospacing="1" w:after="100" w:afterAutospacing="1"/>
        <w:divId w:val="62341320"/>
        <w:rPr>
          <w:rFonts w:cs="Arial"/>
          <w:b/>
        </w:rPr>
      </w:pPr>
      <w:r>
        <w:rPr>
          <w:rFonts w:cs="Arial"/>
          <w:b/>
        </w:rPr>
        <w:t>Status:</w:t>
      </w:r>
    </w:p>
    <w:p w14:paraId="2D0A2B21" w14:textId="77777777" w:rsidR="00000000" w:rsidRDefault="00DE7085">
      <w:pPr>
        <w:spacing w:before="100" w:beforeAutospacing="1" w:after="100" w:afterAutospacing="1"/>
        <w:divId w:val="62341320"/>
      </w:pPr>
      <w:r>
        <w:t>Approved.</w:t>
      </w:r>
    </w:p>
    <w:p w14:paraId="7A256129" w14:textId="77777777" w:rsidR="00000000" w:rsidRDefault="00DE7085">
      <w:pPr>
        <w:keepNext/>
        <w:keepLines/>
        <w:pBdr>
          <w:top w:val="single" w:sz="4" w:space="1" w:color="auto"/>
        </w:pBdr>
        <w:spacing w:before="100" w:beforeAutospacing="1" w:after="100" w:afterAutospacing="1"/>
        <w:divId w:val="62341320"/>
      </w:pPr>
      <w:r>
        <w:rPr>
          <w:color w:val="0000FF"/>
        </w:rPr>
        <w:t>TD SP-211509</w:t>
      </w:r>
      <w:r>
        <w:t xml:space="preserve"> </w:t>
      </w:r>
      <w:r>
        <w:t>(SID REVISED) Revised SID for Network Slice Capability Exposure for Application Layer Enablement. (Source: SA WG6).</w:t>
      </w:r>
      <w:r>
        <w:br/>
      </w:r>
      <w:r>
        <w:rPr>
          <w:b/>
        </w:rPr>
        <w:t>Document for:</w:t>
      </w:r>
      <w:r>
        <w:t xml:space="preserve"> Approval.</w:t>
      </w:r>
      <w:r>
        <w:br/>
      </w:r>
      <w:r>
        <w:rPr>
          <w:b/>
        </w:rPr>
        <w:t>Abstract:</w:t>
      </w:r>
      <w:r>
        <w:t xml:space="preserve"> Objective: To study how SA WG6 enablement layer can invoke network slicing API offered by SA WG2 and SA WG</w:t>
      </w:r>
      <w:r>
        <w:t>5, with the following objectives: - Based on SA WG1 requirements of network slice capability exposure, analyze and investigate the services and functions of current SA WG6 enablement layer that require access to control and management plane aspects from SA</w:t>
      </w:r>
      <w:r>
        <w:t xml:space="preserve"> WG2 and SA WG5 pertaining to network slicing (e.g. SEAL and vertical application enablers). - Identify possible gaps in APIs exposed by the control and management planes and liaise with SA WG2 and SA WG5 as appropriate. - Identify potential enhancements t</w:t>
      </w:r>
      <w:r>
        <w:t>o SEAL, as an entity invoking control and management APIs pertaining to network slicing. NOTE: The study will not study topics which are in scope of SA WG2 and SA WG5, and needs to closely coordinate with SA WG5 for the management aspects exposure and SA W</w:t>
      </w:r>
      <w:r>
        <w:t>G2 for NEF exposure capability utilization.</w:t>
      </w:r>
    </w:p>
    <w:p w14:paraId="070D4960" w14:textId="77777777" w:rsidR="00000000" w:rsidRDefault="00DE7085">
      <w:pPr>
        <w:keepNext/>
        <w:spacing w:before="100" w:beforeAutospacing="1" w:after="100" w:afterAutospacing="1"/>
        <w:divId w:val="62341320"/>
        <w:rPr>
          <w:rFonts w:cs="Arial"/>
          <w:b/>
        </w:rPr>
      </w:pPr>
      <w:r>
        <w:rPr>
          <w:rFonts w:cs="Arial"/>
          <w:b/>
        </w:rPr>
        <w:t>Comment:</w:t>
      </w:r>
    </w:p>
    <w:p w14:paraId="23C49582" w14:textId="77777777" w:rsidR="00000000" w:rsidRDefault="00DE7085">
      <w:pPr>
        <w:spacing w:before="100" w:beforeAutospacing="1" w:after="100" w:afterAutospacing="1"/>
        <w:divId w:val="62341320"/>
      </w:pPr>
      <w:r>
        <w:t>For Block Approval. CC#4: Block Approved.</w:t>
      </w:r>
    </w:p>
    <w:p w14:paraId="47A86774" w14:textId="77777777" w:rsidR="00000000" w:rsidRDefault="00DE7085">
      <w:pPr>
        <w:keepNext/>
        <w:spacing w:before="100" w:beforeAutospacing="1" w:after="100" w:afterAutospacing="1"/>
        <w:divId w:val="62341320"/>
        <w:rPr>
          <w:rFonts w:cs="Arial"/>
          <w:b/>
        </w:rPr>
      </w:pPr>
      <w:r>
        <w:rPr>
          <w:rFonts w:cs="Arial"/>
          <w:b/>
        </w:rPr>
        <w:t>Discussion and conclusion:</w:t>
      </w:r>
    </w:p>
    <w:p w14:paraId="2295B511" w14:textId="77777777" w:rsidR="00000000" w:rsidRDefault="00DE7085">
      <w:pPr>
        <w:spacing w:before="100" w:beforeAutospacing="1" w:after="100" w:afterAutospacing="1"/>
        <w:divId w:val="62341320"/>
      </w:pPr>
      <w:r>
        <w:t>-</w:t>
      </w:r>
    </w:p>
    <w:p w14:paraId="6450248A" w14:textId="77777777" w:rsidR="00000000" w:rsidRDefault="00DE7085">
      <w:pPr>
        <w:keepNext/>
        <w:spacing w:before="100" w:beforeAutospacing="1" w:after="100" w:afterAutospacing="1"/>
        <w:divId w:val="62341320"/>
        <w:rPr>
          <w:rFonts w:cs="Arial"/>
          <w:b/>
        </w:rPr>
      </w:pPr>
      <w:r>
        <w:rPr>
          <w:rFonts w:cs="Arial"/>
          <w:b/>
        </w:rPr>
        <w:t>Status:</w:t>
      </w:r>
    </w:p>
    <w:p w14:paraId="7196BA64" w14:textId="77777777" w:rsidR="00000000" w:rsidRDefault="00DE7085">
      <w:pPr>
        <w:spacing w:before="100" w:beforeAutospacing="1" w:after="100" w:afterAutospacing="1"/>
        <w:divId w:val="62341320"/>
      </w:pPr>
      <w:r>
        <w:t>Approved.</w:t>
      </w:r>
    </w:p>
    <w:p w14:paraId="3E797C9F"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SP-211510</w:t>
      </w:r>
      <w:r>
        <w:t xml:space="preserve"> (SID REVISED) Revised SID on Enhanced architecture for enabling Edge Applications. (Source: SA WG6).</w:t>
      </w:r>
      <w:r>
        <w:br/>
      </w:r>
      <w:r>
        <w:rPr>
          <w:b/>
        </w:rPr>
        <w:t>Document for:</w:t>
      </w:r>
      <w:r>
        <w:t xml:space="preserve"> Approval.</w:t>
      </w:r>
      <w:r>
        <w:br/>
      </w:r>
      <w:r>
        <w:rPr>
          <w:b/>
        </w:rPr>
        <w:t>Abstract:</w:t>
      </w:r>
      <w:r>
        <w:t xml:space="preserve"> Objective: The SA WG6 objectives of this study item include the following: 1. Identify key issues, develop corresponding architecture requirements and potential enhancements to the architecture as required, based on: a. el</w:t>
      </w:r>
      <w:r>
        <w:t>aborate support for roaming i.e. access to edge computing services by UEs that are attached to PLMN networks other than their home networks; b. federation of services across ECSPs i.e. access to edge computing services via an ECSP different from the one to</w:t>
      </w:r>
      <w:r>
        <w:t xml:space="preserve"> which the UE is associated; c. service continuity support across MNOs and ECSPs, with support for roaming and federation scenarios; d. new or enhancement to EEL capabilities and related APIs to support high performance of EAS; e. application context reloc</w:t>
      </w:r>
      <w:r>
        <w:t xml:space="preserve">ation (ACR) between EAS and cloud Application Servers; f. specification of EDGE-5 interface between the AC and the EEC; g. a framework to enable and manage EEL service differentiation; h. enhancements and optimizations of existing features (e.g. efficient </w:t>
      </w:r>
      <w:r>
        <w:t>communication for constrained devices like discovery bypass, push notification support, dynamic EAS instantiation), which were not completed in Rel-17; i. co-existence of network and application layer architecture solutions for Edge Computing e.g. discover</w:t>
      </w:r>
      <w:r>
        <w:t>y; and j. alignment with ETSI MEC and GSMA OP architectures; 2. Identify potential solutions as required, including the information flows and the APIs satisfying the architecture requirements, enhancements and alignment aspects identified in 1); 3. Identif</w:t>
      </w:r>
      <w:r>
        <w:t xml:space="preserve">y new edge enabler layer models considering the enhancements identified in 2); and 4. Identify potential alignment of any northbound API definitions (e.g. direct network capability exposure, Edge application server enablement, SCEF/NEF/SCEF+NEF APIs) with </w:t>
      </w:r>
      <w:r>
        <w:t>CAPIF (TS 23.222) and related enhancements. NOTE: The split of responsibilities between SA WGs to harmonize with ETSI MEC and GSMA OP architectures require alignment in SA.</w:t>
      </w:r>
    </w:p>
    <w:p w14:paraId="55AEC7FC" w14:textId="77777777" w:rsidR="00000000" w:rsidRDefault="00DE7085">
      <w:pPr>
        <w:keepNext/>
        <w:spacing w:before="100" w:beforeAutospacing="1" w:after="100" w:afterAutospacing="1"/>
        <w:divId w:val="62341320"/>
        <w:rPr>
          <w:rFonts w:cs="Arial"/>
          <w:b/>
        </w:rPr>
      </w:pPr>
      <w:r>
        <w:rPr>
          <w:rFonts w:cs="Arial"/>
          <w:b/>
        </w:rPr>
        <w:t>Comment:</w:t>
      </w:r>
    </w:p>
    <w:p w14:paraId="2D3B01CA" w14:textId="77777777" w:rsidR="00000000" w:rsidRDefault="00DE7085">
      <w:pPr>
        <w:spacing w:before="100" w:beforeAutospacing="1" w:after="100" w:afterAutospacing="1"/>
        <w:divId w:val="62341320"/>
      </w:pPr>
      <w:r>
        <w:t>For Block Approval. CC#4: Block Approved.</w:t>
      </w:r>
    </w:p>
    <w:p w14:paraId="4BC063CB" w14:textId="77777777" w:rsidR="00000000" w:rsidRDefault="00DE7085">
      <w:pPr>
        <w:keepNext/>
        <w:spacing w:before="100" w:beforeAutospacing="1" w:after="100" w:afterAutospacing="1"/>
        <w:divId w:val="62341320"/>
        <w:rPr>
          <w:rFonts w:cs="Arial"/>
          <w:b/>
        </w:rPr>
      </w:pPr>
      <w:r>
        <w:rPr>
          <w:rFonts w:cs="Arial"/>
          <w:b/>
        </w:rPr>
        <w:t>Discussion and conclusion:</w:t>
      </w:r>
    </w:p>
    <w:p w14:paraId="2EC1528A" w14:textId="77777777" w:rsidR="00000000" w:rsidRDefault="00DE7085">
      <w:pPr>
        <w:spacing w:before="100" w:beforeAutospacing="1" w:after="100" w:afterAutospacing="1"/>
        <w:divId w:val="62341320"/>
      </w:pPr>
      <w:r>
        <w:t>-</w:t>
      </w:r>
    </w:p>
    <w:p w14:paraId="49885245" w14:textId="77777777" w:rsidR="00000000" w:rsidRDefault="00DE7085">
      <w:pPr>
        <w:keepNext/>
        <w:spacing w:before="100" w:beforeAutospacing="1" w:after="100" w:afterAutospacing="1"/>
        <w:divId w:val="62341320"/>
        <w:rPr>
          <w:rFonts w:cs="Arial"/>
          <w:b/>
        </w:rPr>
      </w:pPr>
      <w:r>
        <w:rPr>
          <w:rFonts w:cs="Arial"/>
          <w:b/>
        </w:rPr>
        <w:t>Sta</w:t>
      </w:r>
      <w:r>
        <w:rPr>
          <w:rFonts w:cs="Arial"/>
          <w:b/>
        </w:rPr>
        <w:t>tus:</w:t>
      </w:r>
    </w:p>
    <w:p w14:paraId="0DC90E9D" w14:textId="77777777" w:rsidR="00000000" w:rsidRDefault="00DE7085">
      <w:pPr>
        <w:spacing w:before="100" w:beforeAutospacing="1" w:after="100" w:afterAutospacing="1"/>
        <w:divId w:val="62341320"/>
      </w:pPr>
      <w:r>
        <w:t>Approved.</w:t>
      </w:r>
    </w:p>
    <w:p w14:paraId="754265F0" w14:textId="77777777" w:rsidR="00000000" w:rsidRDefault="00DE7085">
      <w:pPr>
        <w:keepNext/>
        <w:keepLines/>
        <w:pBdr>
          <w:top w:val="single" w:sz="4" w:space="1" w:color="auto"/>
        </w:pBdr>
        <w:spacing w:before="100" w:beforeAutospacing="1" w:after="100" w:afterAutospacing="1"/>
        <w:divId w:val="62341320"/>
      </w:pPr>
      <w:r>
        <w:rPr>
          <w:color w:val="0000FF"/>
        </w:rPr>
        <w:t>TD SP-211511</w:t>
      </w:r>
      <w:r>
        <w:t xml:space="preserve"> (SID REVISED) Revised SID on Enhanced architecture for UAS Applications. (Source: SA WG6).</w:t>
      </w:r>
      <w:r>
        <w:br/>
      </w:r>
      <w:r>
        <w:rPr>
          <w:b/>
        </w:rPr>
        <w:t>Document for:</w:t>
      </w:r>
      <w:r>
        <w:t xml:space="preserve"> Approval.</w:t>
      </w:r>
      <w:r>
        <w:br/>
      </w:r>
      <w:r>
        <w:rPr>
          <w:b/>
        </w:rPr>
        <w:t>Abstract:</w:t>
      </w:r>
      <w:r>
        <w:t xml:space="preserve"> Objective: The SA WG6 objectives of this study item include the following: 1) analyze requirements in 3</w:t>
      </w:r>
      <w:r>
        <w:t>GPP TS 22.125 and further identify key issues, develop corresponding architectural requirements and potential enhancements to the application layer architecture as required, including: a) support for multiple USS/ UTMs; b) support for monitoring by USS/UTM</w:t>
      </w:r>
      <w:r>
        <w:t xml:space="preserve"> of C2 communication QoS and communication link status including for UAV moving between EPS and 5GS, see 3GPP TS 22.125 clause 6.2; c) support for service restriction for UEs onboard of UAV, see 3GPP TS 22.125 clause 6.3; d) usage of 5MBS; e) usage of PC5 </w:t>
      </w:r>
      <w:r>
        <w:t>communication between UAVs or UAV and UAV-C; and f) usage of multiple PLMNs; 2) identify potential solutions as required, including the information flows and the APIs satisfying the architectural requirements and enhancements identified in bullet 1) above;</w:t>
      </w:r>
      <w:r>
        <w:t xml:space="preserve"> and 3) identify potential improvements to SEAL based on the architectural requirements and enhancements identified in bullet 1) above. For some items, e.g. d), e) and f) above, SA WG6 is dependent on progress and decisions by SA WG2.</w:t>
      </w:r>
    </w:p>
    <w:p w14:paraId="0F4D9E47" w14:textId="77777777" w:rsidR="00000000" w:rsidRDefault="00DE7085">
      <w:pPr>
        <w:keepNext/>
        <w:spacing w:before="100" w:beforeAutospacing="1" w:after="100" w:afterAutospacing="1"/>
        <w:divId w:val="62341320"/>
        <w:rPr>
          <w:rFonts w:cs="Arial"/>
          <w:b/>
        </w:rPr>
      </w:pPr>
      <w:r>
        <w:rPr>
          <w:rFonts w:cs="Arial"/>
          <w:b/>
        </w:rPr>
        <w:t>Comment:</w:t>
      </w:r>
    </w:p>
    <w:p w14:paraId="2FBDC776" w14:textId="77777777" w:rsidR="00000000" w:rsidRDefault="00DE7085">
      <w:pPr>
        <w:spacing w:before="100" w:beforeAutospacing="1" w:after="100" w:afterAutospacing="1"/>
        <w:divId w:val="62341320"/>
      </w:pPr>
      <w:r>
        <w:t>For Block Ap</w:t>
      </w:r>
      <w:r>
        <w:t>proval. CC#4: Block Approved.</w:t>
      </w:r>
    </w:p>
    <w:p w14:paraId="1E99C027"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0B6D5A2F" w14:textId="77777777" w:rsidR="00000000" w:rsidRDefault="00DE7085">
      <w:pPr>
        <w:spacing w:before="100" w:beforeAutospacing="1" w:after="100" w:afterAutospacing="1"/>
        <w:divId w:val="62341320"/>
      </w:pPr>
      <w:r>
        <w:t>-</w:t>
      </w:r>
    </w:p>
    <w:p w14:paraId="7D297185" w14:textId="77777777" w:rsidR="00000000" w:rsidRDefault="00DE7085">
      <w:pPr>
        <w:keepNext/>
        <w:spacing w:before="100" w:beforeAutospacing="1" w:after="100" w:afterAutospacing="1"/>
        <w:divId w:val="62341320"/>
        <w:rPr>
          <w:rFonts w:cs="Arial"/>
          <w:b/>
        </w:rPr>
      </w:pPr>
      <w:r>
        <w:rPr>
          <w:rFonts w:cs="Arial"/>
          <w:b/>
        </w:rPr>
        <w:t>Status:</w:t>
      </w:r>
    </w:p>
    <w:p w14:paraId="39F50137" w14:textId="77777777" w:rsidR="00000000" w:rsidRDefault="00DE7085">
      <w:pPr>
        <w:spacing w:before="100" w:beforeAutospacing="1" w:after="100" w:afterAutospacing="1"/>
        <w:divId w:val="62341320"/>
      </w:pPr>
      <w:r>
        <w:t>Approved.</w:t>
      </w:r>
    </w:p>
    <w:p w14:paraId="073C653D" w14:textId="77777777" w:rsidR="00000000" w:rsidRDefault="00DE7085">
      <w:pPr>
        <w:keepNext/>
        <w:keepLines/>
        <w:pBdr>
          <w:top w:val="single" w:sz="4" w:space="1" w:color="auto"/>
        </w:pBdr>
        <w:spacing w:before="100" w:beforeAutospacing="1" w:after="100" w:afterAutospacing="1"/>
        <w:divId w:val="62341320"/>
      </w:pPr>
      <w:r>
        <w:rPr>
          <w:color w:val="0000FF"/>
        </w:rPr>
        <w:t>TD SP-211512</w:t>
      </w:r>
      <w:r>
        <w:t xml:space="preserve"> (SID NEW) Revised SID on 5G-enabled fused location service capability exposure. (Source: SA WG6).</w:t>
      </w:r>
      <w:r>
        <w:br/>
      </w:r>
      <w:r>
        <w:rPr>
          <w:b/>
        </w:rPr>
        <w:t>Document for:</w:t>
      </w:r>
      <w:r>
        <w:t xml:space="preserve"> Approval.</w:t>
      </w:r>
      <w:r>
        <w:br/>
      </w:r>
      <w:r>
        <w:rPr>
          <w:b/>
        </w:rPr>
        <w:t>Abstract:</w:t>
      </w:r>
      <w:r>
        <w:t xml:space="preserve"> Objective: The objectives of the s</w:t>
      </w:r>
      <w:r>
        <w:t xml:space="preserve">tudy include the following: 1) Based on SA WG1 service requirements, SA WG2 positioning service exposure and existing SA WG6 work, specify architectural requirements, architectural enhancements or new architecture in application layer through the study of </w:t>
      </w:r>
      <w:r>
        <w:t>following aspects: - Enabling location performance (accuracy, availability and latency) enhancements through combined use and fusion of 3GPP and non-3GPP location technologies at the application layer; - Enabling continuity of location services in differen</w:t>
      </w:r>
      <w:r>
        <w:t>t environments at the application layer; - Identification and configuration of location related requirements (including location QoS) for vertical application services with the use of SA WG2-defined mechanisms; - Architecture enhancement leveraging 5G posi</w:t>
      </w:r>
      <w:r>
        <w:t>tioning and location services; - Location data handling capabilities (e.g. logging, management); - Enhanced efficiency on location service processing (e.g. by leveraging edge computing capabilities); - Enabling value-added location service capabilities exp</w:t>
      </w:r>
      <w:r>
        <w:t>osure to vertical applications; - Enhancements on SEAL location management addressing the aspects above. 2) Identify key issues and develop solutions based on aspects above. NOTE: This study will not duplicate solutions already available in SA WG2 and RAN.</w:t>
      </w:r>
    </w:p>
    <w:p w14:paraId="330488DD" w14:textId="77777777" w:rsidR="00000000" w:rsidRDefault="00DE7085">
      <w:pPr>
        <w:keepNext/>
        <w:spacing w:before="100" w:beforeAutospacing="1" w:after="100" w:afterAutospacing="1"/>
        <w:divId w:val="62341320"/>
        <w:rPr>
          <w:rFonts w:cs="Arial"/>
          <w:b/>
        </w:rPr>
      </w:pPr>
      <w:r>
        <w:rPr>
          <w:rFonts w:cs="Arial"/>
          <w:b/>
        </w:rPr>
        <w:t>Comment:</w:t>
      </w:r>
    </w:p>
    <w:p w14:paraId="50034680" w14:textId="77777777" w:rsidR="00000000" w:rsidRDefault="00DE7085">
      <w:pPr>
        <w:spacing w:before="100" w:beforeAutospacing="1" w:after="100" w:afterAutospacing="1"/>
        <w:divId w:val="62341320"/>
      </w:pPr>
      <w:r>
        <w:t>For Block Approval. CC#4: Block Approved.</w:t>
      </w:r>
    </w:p>
    <w:p w14:paraId="28B46987" w14:textId="77777777" w:rsidR="00000000" w:rsidRDefault="00DE7085">
      <w:pPr>
        <w:keepNext/>
        <w:spacing w:before="100" w:beforeAutospacing="1" w:after="100" w:afterAutospacing="1"/>
        <w:divId w:val="62341320"/>
        <w:rPr>
          <w:rFonts w:cs="Arial"/>
          <w:b/>
        </w:rPr>
      </w:pPr>
      <w:r>
        <w:rPr>
          <w:rFonts w:cs="Arial"/>
          <w:b/>
        </w:rPr>
        <w:t>Discussion and conclusion:</w:t>
      </w:r>
    </w:p>
    <w:p w14:paraId="2C412F65" w14:textId="77777777" w:rsidR="00000000" w:rsidRDefault="00DE7085">
      <w:pPr>
        <w:spacing w:before="100" w:beforeAutospacing="1" w:after="100" w:afterAutospacing="1"/>
        <w:divId w:val="62341320"/>
      </w:pPr>
      <w:r>
        <w:t>-</w:t>
      </w:r>
    </w:p>
    <w:p w14:paraId="5BC3F6E1" w14:textId="77777777" w:rsidR="00000000" w:rsidRDefault="00DE7085">
      <w:pPr>
        <w:keepNext/>
        <w:spacing w:before="100" w:beforeAutospacing="1" w:after="100" w:afterAutospacing="1"/>
        <w:divId w:val="62341320"/>
        <w:rPr>
          <w:rFonts w:cs="Arial"/>
          <w:b/>
        </w:rPr>
      </w:pPr>
      <w:r>
        <w:rPr>
          <w:rFonts w:cs="Arial"/>
          <w:b/>
        </w:rPr>
        <w:t>Status:</w:t>
      </w:r>
    </w:p>
    <w:p w14:paraId="07E2F0A1" w14:textId="77777777" w:rsidR="00000000" w:rsidRDefault="00DE7085">
      <w:pPr>
        <w:spacing w:before="100" w:beforeAutospacing="1" w:after="100" w:afterAutospacing="1"/>
        <w:divId w:val="62341320"/>
      </w:pPr>
      <w:r>
        <w:t>Approved.</w:t>
      </w:r>
    </w:p>
    <w:p w14:paraId="283610A1" w14:textId="77777777" w:rsidR="00000000" w:rsidRDefault="00DE7085">
      <w:pPr>
        <w:pStyle w:val="Heading1"/>
        <w:divId w:val="1708405298"/>
      </w:pPr>
      <w:bookmarkStart w:id="121" w:name="_Toc97638900"/>
      <w:bookmarkStart w:id="122" w:name="_Toc97639383"/>
      <w:r>
        <w:lastRenderedPageBreak/>
        <w:t>6.7</w:t>
      </w:r>
      <w:r>
        <w:tab/>
        <w:t>New Release 19 Study Item Descriptions</w:t>
      </w:r>
      <w:bookmarkEnd w:id="121"/>
      <w:bookmarkEnd w:id="122"/>
    </w:p>
    <w:p w14:paraId="3D28B68C" w14:textId="77777777" w:rsidR="00000000" w:rsidRDefault="00DE7085">
      <w:pPr>
        <w:pStyle w:val="Heading2"/>
        <w:divId w:val="1708405298"/>
        <w:rPr>
          <w:color w:val="0000FF"/>
        </w:rPr>
      </w:pPr>
      <w:bookmarkStart w:id="123" w:name="_Toc97638901"/>
      <w:bookmarkStart w:id="124" w:name="_Toc97639384"/>
      <w:r>
        <w:rPr>
          <w:color w:val="0000FF"/>
        </w:rPr>
        <w:t>Block 4 (to approve / note Thursday 15:00 UTC)</w:t>
      </w:r>
      <w:bookmarkEnd w:id="123"/>
      <w:bookmarkEnd w:id="124"/>
    </w:p>
    <w:p w14:paraId="5DEFEC54" w14:textId="77777777" w:rsidR="00000000" w:rsidRDefault="00DE7085">
      <w:pPr>
        <w:pStyle w:val="Heading1"/>
        <w:divId w:val="1136332037"/>
      </w:pPr>
      <w:bookmarkStart w:id="125" w:name="_Toc97638902"/>
      <w:bookmarkStart w:id="126" w:name="_Toc97639385"/>
      <w:r>
        <w:t>6.8</w:t>
      </w:r>
      <w:r>
        <w:tab/>
      </w:r>
      <w:r>
        <w:t>New Release 19 Work Item Descriptions</w:t>
      </w:r>
      <w:bookmarkEnd w:id="125"/>
      <w:bookmarkEnd w:id="126"/>
    </w:p>
    <w:p w14:paraId="584A39B1" w14:textId="77777777" w:rsidR="00000000" w:rsidRDefault="00DE7085">
      <w:pPr>
        <w:pStyle w:val="Heading2"/>
        <w:divId w:val="1136332037"/>
        <w:rPr>
          <w:color w:val="0000FF"/>
        </w:rPr>
      </w:pPr>
      <w:bookmarkStart w:id="127" w:name="_Toc97638903"/>
      <w:bookmarkStart w:id="128" w:name="_Toc97639386"/>
      <w:r>
        <w:rPr>
          <w:color w:val="0000FF"/>
        </w:rPr>
        <w:t>Block 4 (to approve / note Thursday 15:00 UTC)</w:t>
      </w:r>
      <w:bookmarkEnd w:id="127"/>
      <w:bookmarkEnd w:id="128"/>
    </w:p>
    <w:p w14:paraId="329419B6" w14:textId="77777777" w:rsidR="00000000" w:rsidRDefault="00DE7085">
      <w:pPr>
        <w:pStyle w:val="Heading1"/>
        <w:divId w:val="388040931"/>
      </w:pPr>
      <w:bookmarkStart w:id="129" w:name="_Toc97638904"/>
      <w:bookmarkStart w:id="130" w:name="_Toc97639387"/>
      <w:r>
        <w:t>6.9</w:t>
      </w:r>
      <w:r>
        <w:tab/>
        <w:t>Revised Release 19 Study Item and Work Item Descriptions</w:t>
      </w:r>
      <w:bookmarkEnd w:id="129"/>
      <w:bookmarkEnd w:id="130"/>
    </w:p>
    <w:p w14:paraId="76AB2FDC" w14:textId="77777777" w:rsidR="00000000" w:rsidRDefault="00DE7085">
      <w:pPr>
        <w:pStyle w:val="Heading2"/>
        <w:divId w:val="388040931"/>
        <w:rPr>
          <w:color w:val="0000FF"/>
        </w:rPr>
      </w:pPr>
      <w:bookmarkStart w:id="131" w:name="_Toc97638905"/>
      <w:bookmarkStart w:id="132" w:name="_Toc97639388"/>
      <w:r>
        <w:rPr>
          <w:color w:val="0000FF"/>
        </w:rPr>
        <w:t>Block 4 (to approve / note Thursday 15:00 UTC)</w:t>
      </w:r>
      <w:bookmarkEnd w:id="131"/>
      <w:bookmarkEnd w:id="132"/>
    </w:p>
    <w:p w14:paraId="2057F579" w14:textId="77777777" w:rsidR="00000000" w:rsidRDefault="00DE7085">
      <w:pPr>
        <w:pStyle w:val="Heading1"/>
        <w:divId w:val="80373326"/>
      </w:pPr>
      <w:bookmarkStart w:id="133" w:name="_Toc97638906"/>
      <w:bookmarkStart w:id="134" w:name="_Toc97639389"/>
      <w:r>
        <w:t>6.10</w:t>
      </w:r>
      <w:r>
        <w:tab/>
        <w:t>Specifications for Information</w:t>
      </w:r>
      <w:bookmarkEnd w:id="133"/>
      <w:bookmarkEnd w:id="134"/>
    </w:p>
    <w:p w14:paraId="6970E1D2" w14:textId="77777777" w:rsidR="00000000" w:rsidRDefault="00DE7085">
      <w:pPr>
        <w:pStyle w:val="Heading2"/>
        <w:divId w:val="80373326"/>
        <w:rPr>
          <w:color w:val="0000FF"/>
        </w:rPr>
      </w:pPr>
      <w:bookmarkStart w:id="135" w:name="_Toc97638907"/>
      <w:bookmarkStart w:id="136" w:name="_Toc97639390"/>
      <w:r>
        <w:rPr>
          <w:color w:val="0000FF"/>
        </w:rPr>
        <w:t xml:space="preserve">Block 4 (to approve / note </w:t>
      </w:r>
      <w:r>
        <w:rPr>
          <w:color w:val="0000FF"/>
        </w:rPr>
        <w:t>Thursday 15:00 UTC)</w:t>
      </w:r>
      <w:bookmarkEnd w:id="135"/>
      <w:bookmarkEnd w:id="136"/>
    </w:p>
    <w:p w14:paraId="2A941E57"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SP-211339</w:t>
      </w:r>
      <w:r>
        <w:t xml:space="preserve"> (DRAFT TR) Presentation TR titled, 'Traffic Models and Quality Evaluation Methods for Media and XR Services in 5G Systems' to TSG: 26.926, Version 1.0.0. (Source: SA WG4).</w:t>
      </w:r>
      <w:r>
        <w:br/>
      </w:r>
      <w:r>
        <w:rPr>
          <w:b/>
        </w:rPr>
        <w:t>Document for:</w:t>
      </w:r>
      <w:r>
        <w:t xml:space="preserve"> Information.</w:t>
      </w:r>
      <w:r>
        <w:br/>
      </w:r>
      <w:r>
        <w:rPr>
          <w:b/>
        </w:rPr>
        <w:t>Abstract:</w:t>
      </w:r>
      <w:r>
        <w:t xml:space="preserve"> Abstract of do</w:t>
      </w:r>
      <w:r>
        <w:t>cument: This Technical Report provides traffic models and quality evaluation methods for different media and eXtended Reality (XR) Services. In order to address this, generic modelling considerations are introduced and for different services reference desi</w:t>
      </w:r>
      <w:r>
        <w:t>gns, simulation models and suitable quality metrics are reported. This information permits to obtain accurate information on exact bitrate and delay requirements in uplink and downlink, develop detailed traffic traces, develop suitable statistical models f</w:t>
      </w:r>
      <w:r>
        <w:t>or media and XR traffic and to evaluate the expected media quality of such services. The information may be used by other 3GPP groups in order to assess media quality for different configuration of 5G System parameters, as well as for evaluating the requir</w:t>
      </w:r>
      <w:r>
        <w:t>ements in terms of QoS for XR and media services. Changes since last presentation to SA Meeting #94-e: This is the first presentation to SA. Outstanding Issues: The following aspects are still outstanding: - Porting all agreed information from the permanen</w:t>
      </w:r>
      <w:r>
        <w:t>t document (also attached) to the Technical Report - Editorial updates Contentious Issues: none.</w:t>
      </w:r>
    </w:p>
    <w:p w14:paraId="0F5CBC69" w14:textId="77777777" w:rsidR="00000000" w:rsidRDefault="00DE7085">
      <w:pPr>
        <w:keepNext/>
        <w:spacing w:before="100" w:beforeAutospacing="1" w:after="100" w:afterAutospacing="1"/>
        <w:divId w:val="62341320"/>
        <w:rPr>
          <w:rFonts w:cs="Arial"/>
          <w:b/>
        </w:rPr>
      </w:pPr>
      <w:r>
        <w:rPr>
          <w:rFonts w:cs="Arial"/>
          <w:b/>
        </w:rPr>
        <w:t>Comment:</w:t>
      </w:r>
    </w:p>
    <w:p w14:paraId="73B4C296" w14:textId="77777777" w:rsidR="00000000" w:rsidRDefault="00DE7085">
      <w:pPr>
        <w:spacing w:before="100" w:beforeAutospacing="1" w:after="100" w:afterAutospacing="1"/>
        <w:divId w:val="62341320"/>
      </w:pPr>
      <w:r>
        <w:t>For Block Noting. CC#4: Block Noted.</w:t>
      </w:r>
    </w:p>
    <w:p w14:paraId="7899E867" w14:textId="77777777" w:rsidR="00000000" w:rsidRDefault="00DE7085">
      <w:pPr>
        <w:keepNext/>
        <w:spacing w:before="100" w:beforeAutospacing="1" w:after="100" w:afterAutospacing="1"/>
        <w:divId w:val="62341320"/>
        <w:rPr>
          <w:rFonts w:cs="Arial"/>
          <w:b/>
        </w:rPr>
      </w:pPr>
      <w:r>
        <w:rPr>
          <w:rFonts w:cs="Arial"/>
          <w:b/>
        </w:rPr>
        <w:t>Discussion and conclusion:</w:t>
      </w:r>
    </w:p>
    <w:p w14:paraId="4375B79F" w14:textId="77777777" w:rsidR="00000000" w:rsidRDefault="00DE7085">
      <w:pPr>
        <w:spacing w:before="100" w:beforeAutospacing="1" w:after="100" w:afterAutospacing="1"/>
        <w:divId w:val="62341320"/>
      </w:pPr>
      <w:r>
        <w:t>-</w:t>
      </w:r>
    </w:p>
    <w:p w14:paraId="16122083" w14:textId="77777777" w:rsidR="00000000" w:rsidRDefault="00DE7085">
      <w:pPr>
        <w:keepNext/>
        <w:spacing w:before="100" w:beforeAutospacing="1" w:after="100" w:afterAutospacing="1"/>
        <w:divId w:val="62341320"/>
        <w:rPr>
          <w:rFonts w:cs="Arial"/>
          <w:b/>
        </w:rPr>
      </w:pPr>
      <w:r>
        <w:rPr>
          <w:rFonts w:cs="Arial"/>
          <w:b/>
        </w:rPr>
        <w:t>Status:</w:t>
      </w:r>
    </w:p>
    <w:p w14:paraId="5075FB95" w14:textId="77777777" w:rsidR="00000000" w:rsidRDefault="00DE7085">
      <w:pPr>
        <w:spacing w:before="100" w:beforeAutospacing="1" w:after="100" w:afterAutospacing="1"/>
        <w:divId w:val="62341320"/>
      </w:pPr>
      <w:r>
        <w:t>Noted.</w:t>
      </w:r>
    </w:p>
    <w:p w14:paraId="59417398"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SP-211340</w:t>
      </w:r>
      <w:r>
        <w:t xml:space="preserve"> (DRAFT TR) Presentation of TR titled, 'Study on 5G media</w:t>
      </w:r>
      <w:r>
        <w:t xml:space="preserve"> streaming extensions' to TSG: 26.804 Version 1.0.0. (Source: SA WG4).</w:t>
      </w:r>
      <w:r>
        <w:br/>
      </w:r>
      <w:r>
        <w:rPr>
          <w:b/>
        </w:rPr>
        <w:t>Document for:</w:t>
      </w:r>
      <w:r>
        <w:t xml:space="preserve"> Information.</w:t>
      </w:r>
      <w:r>
        <w:br/>
      </w:r>
      <w:r>
        <w:rPr>
          <w:b/>
        </w:rPr>
        <w:t>Abstract:</w:t>
      </w:r>
      <w:r>
        <w:t xml:space="preserve"> Abstract of document: The 5G Media Streaming Architecture defined in Release 16 includes the first version of procedures and APIs. This Technical Re</w:t>
      </w:r>
      <w:r>
        <w:t>port contains the study results for improvements, focusing on the following key aspects: - Content Preparation - Traffic Identification - Additional / New transport protocols - Uplink media streaming - Background traffic - Content Aware Streaming - Network</w:t>
      </w:r>
      <w:r>
        <w:t xml:space="preserve"> Event usage - Per-application-authorization - Support for encrypted and high-value content - Scalable distribution of unicast Live Services Changes since last presentation to SA Meeting #93-e: This is the first presentation Outstanding Issues: Finalize th</w:t>
      </w:r>
      <w:r>
        <w:t>e remaining key aspects, resolve editor's notes and agree conclusions for each key topic. Contentious Issues: None foreseen.</w:t>
      </w:r>
    </w:p>
    <w:p w14:paraId="3EFC80B6" w14:textId="77777777" w:rsidR="00000000" w:rsidRDefault="00DE7085">
      <w:pPr>
        <w:keepNext/>
        <w:spacing w:before="100" w:beforeAutospacing="1" w:after="100" w:afterAutospacing="1"/>
        <w:divId w:val="62341320"/>
        <w:rPr>
          <w:rFonts w:cs="Arial"/>
          <w:b/>
        </w:rPr>
      </w:pPr>
      <w:r>
        <w:rPr>
          <w:rFonts w:cs="Arial"/>
          <w:b/>
        </w:rPr>
        <w:t>Comment:</w:t>
      </w:r>
    </w:p>
    <w:p w14:paraId="77E28E92" w14:textId="77777777" w:rsidR="00000000" w:rsidRDefault="00DE7085">
      <w:pPr>
        <w:spacing w:before="100" w:beforeAutospacing="1" w:after="100" w:afterAutospacing="1"/>
        <w:divId w:val="62341320"/>
      </w:pPr>
      <w:r>
        <w:t>For Block Noting. CC#4: Block Noted.</w:t>
      </w:r>
    </w:p>
    <w:p w14:paraId="498469AE" w14:textId="77777777" w:rsidR="00000000" w:rsidRDefault="00DE7085">
      <w:pPr>
        <w:keepNext/>
        <w:spacing w:before="100" w:beforeAutospacing="1" w:after="100" w:afterAutospacing="1"/>
        <w:divId w:val="62341320"/>
        <w:rPr>
          <w:rFonts w:cs="Arial"/>
          <w:b/>
        </w:rPr>
      </w:pPr>
      <w:r>
        <w:rPr>
          <w:rFonts w:cs="Arial"/>
          <w:b/>
        </w:rPr>
        <w:t>Discussion and conclusion:</w:t>
      </w:r>
    </w:p>
    <w:p w14:paraId="77D70EC0" w14:textId="77777777" w:rsidR="00000000" w:rsidRDefault="00DE7085">
      <w:pPr>
        <w:spacing w:before="100" w:beforeAutospacing="1" w:after="100" w:afterAutospacing="1"/>
        <w:divId w:val="62341320"/>
      </w:pPr>
      <w:r>
        <w:t>-</w:t>
      </w:r>
    </w:p>
    <w:p w14:paraId="105DD417" w14:textId="77777777" w:rsidR="00000000" w:rsidRDefault="00DE7085">
      <w:pPr>
        <w:keepNext/>
        <w:spacing w:before="100" w:beforeAutospacing="1" w:after="100" w:afterAutospacing="1"/>
        <w:divId w:val="62341320"/>
        <w:rPr>
          <w:rFonts w:cs="Arial"/>
          <w:b/>
        </w:rPr>
      </w:pPr>
      <w:r>
        <w:rPr>
          <w:rFonts w:cs="Arial"/>
          <w:b/>
        </w:rPr>
        <w:t>Status:</w:t>
      </w:r>
    </w:p>
    <w:p w14:paraId="7A9E1F0A" w14:textId="77777777" w:rsidR="00000000" w:rsidRDefault="00DE7085">
      <w:pPr>
        <w:spacing w:before="100" w:beforeAutospacing="1" w:after="100" w:afterAutospacing="1"/>
        <w:divId w:val="62341320"/>
      </w:pPr>
      <w:r>
        <w:t>Noted.</w:t>
      </w:r>
    </w:p>
    <w:p w14:paraId="1F19B4AD" w14:textId="77777777" w:rsidR="00000000" w:rsidRDefault="00DE7085">
      <w:pPr>
        <w:keepNext/>
        <w:keepLines/>
        <w:pBdr>
          <w:top w:val="single" w:sz="4" w:space="1" w:color="auto"/>
        </w:pBdr>
        <w:spacing w:before="100" w:beforeAutospacing="1" w:after="100" w:afterAutospacing="1"/>
        <w:divId w:val="62341320"/>
      </w:pPr>
      <w:r>
        <w:rPr>
          <w:color w:val="0000FF"/>
        </w:rPr>
        <w:t>TD SP-211341</w:t>
      </w:r>
      <w:r>
        <w:t xml:space="preserve"> </w:t>
      </w:r>
      <w:r>
        <w:t>(DRAFT TR) Presentation of TR titled, 'Study on Media Production over 5G NPN Systems' to TSG: 26.805 Version 1.0.0. (Source: SA WG4).</w:t>
      </w:r>
      <w:r>
        <w:br/>
      </w:r>
      <w:r>
        <w:rPr>
          <w:b/>
        </w:rPr>
        <w:t>Document for:</w:t>
      </w:r>
      <w:r>
        <w:t xml:space="preserve"> Information.</w:t>
      </w:r>
      <w:r>
        <w:br/>
      </w:r>
      <w:r>
        <w:rPr>
          <w:b/>
        </w:rPr>
        <w:t>Abstract:</w:t>
      </w:r>
      <w:r>
        <w:t xml:space="preserve"> Abstract of document: The study on Media Production over 5G NPN aims to identify stan</w:t>
      </w:r>
      <w:r>
        <w:t>dardization needs and potential standards gaps when using 5G Systems for media production. This Technical Report provides a detailed description of existing media production content delivery protocols for audio-visual, camera control (Tally, lighting contr</w:t>
      </w:r>
      <w:r>
        <w:t>ol, etc) and talkback media data. The TR contains a summary of the NMOS based media device and network orchestration solution, which is often used in combination with ST 2110 based production networks. Finally, it contains a set of key issues with accordin</w:t>
      </w:r>
      <w:r>
        <w:t>g solutions. Changes since last presentation to SA Meeting #93-e: This is the first presentation. Outstanding Issues: Finalize solutions descriptions, resolve editor's notes and agree conclusions. Contentious Issues: None foreseen.</w:t>
      </w:r>
    </w:p>
    <w:p w14:paraId="38351602" w14:textId="77777777" w:rsidR="00000000" w:rsidRDefault="00DE7085">
      <w:pPr>
        <w:keepNext/>
        <w:spacing w:before="100" w:beforeAutospacing="1" w:after="100" w:afterAutospacing="1"/>
        <w:divId w:val="62341320"/>
        <w:rPr>
          <w:rFonts w:cs="Arial"/>
          <w:b/>
        </w:rPr>
      </w:pPr>
      <w:r>
        <w:rPr>
          <w:rFonts w:cs="Arial"/>
          <w:b/>
        </w:rPr>
        <w:t>Comment:</w:t>
      </w:r>
    </w:p>
    <w:p w14:paraId="679A174D" w14:textId="77777777" w:rsidR="00000000" w:rsidRDefault="00DE7085">
      <w:pPr>
        <w:spacing w:before="100" w:beforeAutospacing="1" w:after="100" w:afterAutospacing="1"/>
        <w:divId w:val="62341320"/>
      </w:pPr>
      <w:r>
        <w:t>For Block Notin</w:t>
      </w:r>
      <w:r>
        <w:t>g. CC#4: Block Noted.</w:t>
      </w:r>
    </w:p>
    <w:p w14:paraId="1D7CD73E" w14:textId="77777777" w:rsidR="00000000" w:rsidRDefault="00DE7085">
      <w:pPr>
        <w:keepNext/>
        <w:spacing w:before="100" w:beforeAutospacing="1" w:after="100" w:afterAutospacing="1"/>
        <w:divId w:val="62341320"/>
        <w:rPr>
          <w:rFonts w:cs="Arial"/>
          <w:b/>
        </w:rPr>
      </w:pPr>
      <w:r>
        <w:rPr>
          <w:rFonts w:cs="Arial"/>
          <w:b/>
        </w:rPr>
        <w:t>Discussion and conclusion:</w:t>
      </w:r>
    </w:p>
    <w:p w14:paraId="595A1913" w14:textId="77777777" w:rsidR="00000000" w:rsidRDefault="00DE7085">
      <w:pPr>
        <w:spacing w:before="100" w:beforeAutospacing="1" w:after="100" w:afterAutospacing="1"/>
        <w:divId w:val="62341320"/>
      </w:pPr>
      <w:r>
        <w:t>-</w:t>
      </w:r>
    </w:p>
    <w:p w14:paraId="7080C68A" w14:textId="77777777" w:rsidR="00000000" w:rsidRDefault="00DE7085">
      <w:pPr>
        <w:keepNext/>
        <w:spacing w:before="100" w:beforeAutospacing="1" w:after="100" w:afterAutospacing="1"/>
        <w:divId w:val="62341320"/>
        <w:rPr>
          <w:rFonts w:cs="Arial"/>
          <w:b/>
        </w:rPr>
      </w:pPr>
      <w:r>
        <w:rPr>
          <w:rFonts w:cs="Arial"/>
          <w:b/>
        </w:rPr>
        <w:t>Status:</w:t>
      </w:r>
    </w:p>
    <w:p w14:paraId="174D97C4" w14:textId="77777777" w:rsidR="00000000" w:rsidRDefault="00DE7085">
      <w:pPr>
        <w:spacing w:before="100" w:beforeAutospacing="1" w:after="100" w:afterAutospacing="1"/>
        <w:divId w:val="62341320"/>
      </w:pPr>
      <w:r>
        <w:t>Noted.</w:t>
      </w:r>
    </w:p>
    <w:p w14:paraId="16C408F5"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SP-211342</w:t>
      </w:r>
      <w:r>
        <w:t xml:space="preserve"> (DRAFT TS) Presentation of TS titled,'General Description and Architecture' to TSG; 26.531 Version 1.0.0. (Source: SA WG4).</w:t>
      </w:r>
      <w:r>
        <w:br/>
      </w:r>
      <w:r>
        <w:rPr>
          <w:b/>
        </w:rPr>
        <w:t>Document for:</w:t>
      </w:r>
      <w:r>
        <w:t xml:space="preserve"> Information.</w:t>
      </w:r>
      <w:r>
        <w:br/>
      </w:r>
      <w:r>
        <w:rPr>
          <w:b/>
        </w:rPr>
        <w:t>Abstract:</w:t>
      </w:r>
      <w:r>
        <w:t xml:space="preserve"> Abstract of docu</w:t>
      </w:r>
      <w:r>
        <w:t>ment: Created at the request of SA WG2, TS 26.531 provides a stage 2 specification for data collection and reporting as part of the EVEX Work Item. It includes a reference architecture defining a generic Data Collection AF that: 1. Receives UE data reports</w:t>
      </w:r>
      <w:r>
        <w:t xml:space="preserve"> directly from the UE ('direct reporting') or via an Application Service Provider ('indirect reporting') or from an AS. 2. Optionally processes the UE data to aggregate or otherwise summarise it. 3. Exposes the processed UE data in the form of events to au</w:t>
      </w:r>
      <w:r>
        <w:t>thorised subscribers such as the Network Data Analytics Function (NWDAF) and/or the Application Service Provider associated with the application. This generic architecture is intended to be instantiated in other 3GPP technical specifications for the collec</w:t>
      </w:r>
      <w:r>
        <w:t>tion, reporting and exposure of UE data pertaining to particular application domains. The first such domain anticipated is 5G Media Streaming. The generic architecture is also intended to collect, report and expose UE data using the events already specifie</w:t>
      </w:r>
      <w:r>
        <w:t>d by SA WG2 in TS 23.288. Changes since last presentation to SA Meeting #93-e: This is the first presentation. Outstanding Issues: The stage 2 design may need to be amended or expanded as a result of ongoing stage 3 specification work in TS 26.532, or inst</w:t>
      </w:r>
      <w:r>
        <w:t>antiation of the architecture for 5G Media Streaming in TS 26.501. Ongoing liaison with SA WG2 and CT WG3 is needed to fully specify the Ndcaf service in Release 17 timeframe and resolve the outstanding Editor's Notes. Contentious Issues: There are no know</w:t>
      </w:r>
      <w:r>
        <w:t>n contentious issues at this point.</w:t>
      </w:r>
    </w:p>
    <w:p w14:paraId="79984ECE" w14:textId="77777777" w:rsidR="00000000" w:rsidRDefault="00DE7085">
      <w:pPr>
        <w:keepNext/>
        <w:spacing w:before="100" w:beforeAutospacing="1" w:after="100" w:afterAutospacing="1"/>
        <w:divId w:val="62341320"/>
        <w:rPr>
          <w:rFonts w:cs="Arial"/>
          <w:b/>
        </w:rPr>
      </w:pPr>
      <w:r>
        <w:rPr>
          <w:rFonts w:cs="Arial"/>
          <w:b/>
        </w:rPr>
        <w:t>Comment:</w:t>
      </w:r>
    </w:p>
    <w:p w14:paraId="631430B1" w14:textId="77777777" w:rsidR="00000000" w:rsidRDefault="00DE7085">
      <w:pPr>
        <w:spacing w:before="100" w:beforeAutospacing="1" w:after="100" w:afterAutospacing="1"/>
        <w:divId w:val="62341320"/>
      </w:pPr>
      <w:r>
        <w:t>For Block Noting. CC#4: Block Noted.</w:t>
      </w:r>
    </w:p>
    <w:p w14:paraId="189CD9E2" w14:textId="77777777" w:rsidR="00000000" w:rsidRDefault="00DE7085">
      <w:pPr>
        <w:keepNext/>
        <w:spacing w:before="100" w:beforeAutospacing="1" w:after="100" w:afterAutospacing="1"/>
        <w:divId w:val="62341320"/>
        <w:rPr>
          <w:rFonts w:cs="Arial"/>
          <w:b/>
        </w:rPr>
      </w:pPr>
      <w:r>
        <w:rPr>
          <w:rFonts w:cs="Arial"/>
          <w:b/>
        </w:rPr>
        <w:t>Discussion and conclusion:</w:t>
      </w:r>
    </w:p>
    <w:p w14:paraId="545F75F0" w14:textId="77777777" w:rsidR="00000000" w:rsidRDefault="00DE7085">
      <w:pPr>
        <w:spacing w:before="100" w:beforeAutospacing="1" w:after="100" w:afterAutospacing="1"/>
        <w:divId w:val="62341320"/>
      </w:pPr>
      <w:r>
        <w:t>-</w:t>
      </w:r>
    </w:p>
    <w:p w14:paraId="6D3C52EC" w14:textId="77777777" w:rsidR="00000000" w:rsidRDefault="00DE7085">
      <w:pPr>
        <w:keepNext/>
        <w:spacing w:before="100" w:beforeAutospacing="1" w:after="100" w:afterAutospacing="1"/>
        <w:divId w:val="62341320"/>
        <w:rPr>
          <w:rFonts w:cs="Arial"/>
          <w:b/>
        </w:rPr>
      </w:pPr>
      <w:r>
        <w:rPr>
          <w:rFonts w:cs="Arial"/>
          <w:b/>
        </w:rPr>
        <w:t>Status:</w:t>
      </w:r>
    </w:p>
    <w:p w14:paraId="3E4626AA" w14:textId="77777777" w:rsidR="00000000" w:rsidRDefault="00DE7085">
      <w:pPr>
        <w:spacing w:before="100" w:beforeAutospacing="1" w:after="100" w:afterAutospacing="1"/>
        <w:divId w:val="62341320"/>
      </w:pPr>
      <w:r>
        <w:t>Noted.</w:t>
      </w:r>
    </w:p>
    <w:p w14:paraId="24461636" w14:textId="77777777" w:rsidR="00000000" w:rsidRDefault="00DE7085">
      <w:pPr>
        <w:keepNext/>
        <w:keepLines/>
        <w:pBdr>
          <w:top w:val="single" w:sz="4" w:space="1" w:color="auto"/>
        </w:pBdr>
        <w:spacing w:before="100" w:beforeAutospacing="1" w:after="100" w:afterAutospacing="1"/>
        <w:divId w:val="62341320"/>
      </w:pPr>
      <w:r>
        <w:rPr>
          <w:color w:val="0000FF"/>
        </w:rPr>
        <w:t>TD SP-211343</w:t>
      </w:r>
      <w:r>
        <w:t xml:space="preserve"> (DRAFT TS) Presentation of TS titled. '5G multicast-broadcast services; User Service architecture' to TSG: 26.502 Ver</w:t>
      </w:r>
      <w:r>
        <w:t>sion 1.0.0. (Source: SA WG4).</w:t>
      </w:r>
      <w:r>
        <w:br/>
      </w:r>
      <w:r>
        <w:rPr>
          <w:b/>
        </w:rPr>
        <w:t>Document for:</w:t>
      </w:r>
      <w:r>
        <w:t xml:space="preserve"> Information.</w:t>
      </w:r>
      <w:r>
        <w:br/>
      </w:r>
      <w:r>
        <w:rPr>
          <w:b/>
        </w:rPr>
        <w:t>Abstract:</w:t>
      </w:r>
      <w:r>
        <w:t xml:space="preserve"> Abstract of document: As the first deliverable of the 5MBUSA Work Item, TS 26.502 defines the stage 2 User Services architecture for 5G multicast-broadcast services. It builds on the founda</w:t>
      </w:r>
      <w:r>
        <w:t>tions of the recently completed MBS System specification defined by SA WG2 in TS 23.247. Definitions of the following features can be found in TS 26.502 V1.0.0: 1. An MBS User Services network architecture placing the scope of this specification in the con</w:t>
      </w:r>
      <w:r>
        <w:t>text of the TS 23.247 reference model. 2. Two distribution methods for the multicast/broadcast transport of objects and packets respectively. 3. The announcement of MBS User Services. 4. An architectural reference model for MBS User Services, including des</w:t>
      </w:r>
      <w:r>
        <w:t>criptions of the roles of the principal network and UE functions involved, and the reference points between them. 5. A high-level baseline procedure for the interactions between the system actors. 6. An informative annex documenting common collaboration mo</w:t>
      </w:r>
      <w:r>
        <w:t>dels. Changes since last presentation to SA Meeting #93-e: This is the first presentation. Outstanding Issues: Static domain model, including baseline parameters for User Service Announcements. Dynamic life-cycle model for User Services and sessions. Stage</w:t>
      </w:r>
      <w:r>
        <w:t xml:space="preserve"> 2 procedures for User Service announcement/discovery, service initiation/termination and data transfer. Stage 2 definitions for the Nmbsf service at reference point Nmb10/Nmb5, and for the Nmbstf service at Nmb2. Collaboration model for the Group Communic</w:t>
      </w:r>
      <w:r>
        <w:t>ation System (GCS). Contentious Issues: The delivery of User Service Announcements via MBS Sessions is not yet agreed.</w:t>
      </w:r>
    </w:p>
    <w:p w14:paraId="2FCECFEA" w14:textId="77777777" w:rsidR="00000000" w:rsidRDefault="00DE7085">
      <w:pPr>
        <w:keepNext/>
        <w:spacing w:before="100" w:beforeAutospacing="1" w:after="100" w:afterAutospacing="1"/>
        <w:divId w:val="62341320"/>
        <w:rPr>
          <w:rFonts w:cs="Arial"/>
          <w:b/>
        </w:rPr>
      </w:pPr>
      <w:r>
        <w:rPr>
          <w:rFonts w:cs="Arial"/>
          <w:b/>
        </w:rPr>
        <w:t>Comment:</w:t>
      </w:r>
    </w:p>
    <w:p w14:paraId="2C0B03A0" w14:textId="77777777" w:rsidR="00000000" w:rsidRDefault="00DE7085">
      <w:pPr>
        <w:spacing w:before="100" w:beforeAutospacing="1" w:after="100" w:afterAutospacing="1"/>
        <w:divId w:val="62341320"/>
      </w:pPr>
      <w:r>
        <w:t>For Block Noting. CC#4: Block Noted.</w:t>
      </w:r>
    </w:p>
    <w:p w14:paraId="3D96CCC5"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5D3A6B85" w14:textId="77777777" w:rsidR="00000000" w:rsidRDefault="00DE7085">
      <w:pPr>
        <w:spacing w:before="100" w:beforeAutospacing="1" w:after="100" w:afterAutospacing="1"/>
        <w:divId w:val="62341320"/>
      </w:pPr>
      <w:r>
        <w:t>-</w:t>
      </w:r>
    </w:p>
    <w:p w14:paraId="253BB1DF" w14:textId="77777777" w:rsidR="00000000" w:rsidRDefault="00DE7085">
      <w:pPr>
        <w:keepNext/>
        <w:spacing w:before="100" w:beforeAutospacing="1" w:after="100" w:afterAutospacing="1"/>
        <w:divId w:val="62341320"/>
        <w:rPr>
          <w:rFonts w:cs="Arial"/>
          <w:b/>
        </w:rPr>
      </w:pPr>
      <w:r>
        <w:rPr>
          <w:rFonts w:cs="Arial"/>
          <w:b/>
        </w:rPr>
        <w:t>Status:</w:t>
      </w:r>
    </w:p>
    <w:p w14:paraId="7E2388B5" w14:textId="77777777" w:rsidR="00000000" w:rsidRDefault="00DE7085">
      <w:pPr>
        <w:spacing w:before="100" w:beforeAutospacing="1" w:after="100" w:afterAutospacing="1"/>
        <w:divId w:val="62341320"/>
      </w:pPr>
      <w:r>
        <w:t>Noted.</w:t>
      </w:r>
    </w:p>
    <w:p w14:paraId="344079A5" w14:textId="77777777" w:rsidR="00000000" w:rsidRDefault="00DE7085">
      <w:pPr>
        <w:keepNext/>
        <w:keepLines/>
        <w:pBdr>
          <w:top w:val="single" w:sz="4" w:space="1" w:color="auto"/>
        </w:pBdr>
        <w:spacing w:before="100" w:beforeAutospacing="1" w:after="100" w:afterAutospacing="1"/>
        <w:divId w:val="62341320"/>
      </w:pPr>
      <w:r>
        <w:rPr>
          <w:color w:val="0000FF"/>
        </w:rPr>
        <w:t>TD SP-211401</w:t>
      </w:r>
      <w:r>
        <w:t xml:space="preserve"> (DRAFT TR) TR 33.875 Study on enha</w:t>
      </w:r>
      <w:r>
        <w:t>nced security aspects of the 5G Service Based Architecture (eSBA). (Source: SA WG3).</w:t>
      </w:r>
      <w:r>
        <w:br/>
      </w:r>
      <w:r>
        <w:rPr>
          <w:b/>
        </w:rPr>
        <w:t>Document for:</w:t>
      </w:r>
      <w:r>
        <w:t xml:space="preserve"> Information.</w:t>
      </w:r>
      <w:r>
        <w:br/>
      </w:r>
      <w:r>
        <w:rPr>
          <w:b/>
        </w:rPr>
        <w:t>Abstract:</w:t>
      </w:r>
      <w:r>
        <w:t xml:space="preserve"> Abstract of document: The present document studies enhanced security aspects of the 5G Service Based Architecture. It analyses potenti</w:t>
      </w:r>
      <w:r>
        <w:t>al threats, studies necessary security enhancements, and documents decisions of solutions to be adopted or not adopted after evaluating the risks versus the complexity. Changes since last presentation to SA Meeting #93-e First presentation. Outstanding Iss</w:t>
      </w:r>
      <w:r>
        <w:t>ues: - Missing solution for KI#2 - Refinement of solutions with resolution of editor's notes - Missing details at evaluation of solutions - Conclusions with explanation on whether solutions should be adopted or not adopted, i.e., with decision documentatio</w:t>
      </w:r>
      <w:r>
        <w:t>n Contentious Issues: Subscribe-notify, SCP authorization.</w:t>
      </w:r>
    </w:p>
    <w:p w14:paraId="28878C61" w14:textId="77777777" w:rsidR="00000000" w:rsidRDefault="00DE7085">
      <w:pPr>
        <w:keepNext/>
        <w:spacing w:before="100" w:beforeAutospacing="1" w:after="100" w:afterAutospacing="1"/>
        <w:divId w:val="62341320"/>
        <w:rPr>
          <w:rFonts w:cs="Arial"/>
          <w:b/>
        </w:rPr>
      </w:pPr>
      <w:r>
        <w:rPr>
          <w:rFonts w:cs="Arial"/>
          <w:b/>
        </w:rPr>
        <w:t>Comment:</w:t>
      </w:r>
    </w:p>
    <w:p w14:paraId="73212C1E" w14:textId="77777777" w:rsidR="00000000" w:rsidRDefault="00DE7085">
      <w:pPr>
        <w:spacing w:before="100" w:beforeAutospacing="1" w:after="100" w:afterAutospacing="1"/>
        <w:divId w:val="62341320"/>
      </w:pPr>
      <w:r>
        <w:t>For Block Noting. CC#4: Block Noted.</w:t>
      </w:r>
    </w:p>
    <w:p w14:paraId="5AA674A8" w14:textId="77777777" w:rsidR="00000000" w:rsidRDefault="00DE7085">
      <w:pPr>
        <w:keepNext/>
        <w:spacing w:before="100" w:beforeAutospacing="1" w:after="100" w:afterAutospacing="1"/>
        <w:divId w:val="62341320"/>
        <w:rPr>
          <w:rFonts w:cs="Arial"/>
          <w:b/>
        </w:rPr>
      </w:pPr>
      <w:r>
        <w:rPr>
          <w:rFonts w:cs="Arial"/>
          <w:b/>
        </w:rPr>
        <w:t>Discussion and conclusion:</w:t>
      </w:r>
    </w:p>
    <w:p w14:paraId="3ED63151" w14:textId="77777777" w:rsidR="00000000" w:rsidRDefault="00DE7085">
      <w:pPr>
        <w:spacing w:before="100" w:beforeAutospacing="1" w:after="100" w:afterAutospacing="1"/>
        <w:divId w:val="62341320"/>
      </w:pPr>
      <w:r>
        <w:t>-</w:t>
      </w:r>
    </w:p>
    <w:p w14:paraId="3A2EB390" w14:textId="77777777" w:rsidR="00000000" w:rsidRDefault="00DE7085">
      <w:pPr>
        <w:keepNext/>
        <w:spacing w:before="100" w:beforeAutospacing="1" w:after="100" w:afterAutospacing="1"/>
        <w:divId w:val="62341320"/>
        <w:rPr>
          <w:rFonts w:cs="Arial"/>
          <w:b/>
        </w:rPr>
      </w:pPr>
      <w:r>
        <w:rPr>
          <w:rFonts w:cs="Arial"/>
          <w:b/>
        </w:rPr>
        <w:t>Status:</w:t>
      </w:r>
    </w:p>
    <w:p w14:paraId="2CAB6B90" w14:textId="77777777" w:rsidR="00000000" w:rsidRDefault="00DE7085">
      <w:pPr>
        <w:spacing w:before="100" w:beforeAutospacing="1" w:after="100" w:afterAutospacing="1"/>
        <w:divId w:val="62341320"/>
      </w:pPr>
      <w:r>
        <w:t>Noted.</w:t>
      </w:r>
    </w:p>
    <w:p w14:paraId="474A3B65" w14:textId="77777777" w:rsidR="00000000" w:rsidRDefault="00DE7085">
      <w:pPr>
        <w:keepNext/>
        <w:keepLines/>
        <w:pBdr>
          <w:top w:val="single" w:sz="4" w:space="1" w:color="auto"/>
        </w:pBdr>
        <w:spacing w:before="100" w:beforeAutospacing="1" w:after="100" w:afterAutospacing="1"/>
        <w:divId w:val="62341320"/>
      </w:pPr>
      <w:r>
        <w:rPr>
          <w:color w:val="0000FF"/>
        </w:rPr>
        <w:t>TD SP-211406</w:t>
      </w:r>
      <w:r>
        <w:t xml:space="preserve"> </w:t>
      </w:r>
      <w:r>
        <w:t>(DRAFT TS) TS 33.256 Security aspects of Uncrewed Aerial Systems (UAS). (Source: SA WG3).</w:t>
      </w:r>
      <w:r>
        <w:br/>
      </w:r>
      <w:r>
        <w:rPr>
          <w:b/>
        </w:rPr>
        <w:t>Document for:</w:t>
      </w:r>
      <w:r>
        <w:t xml:space="preserve"> Information.</w:t>
      </w:r>
      <w:r>
        <w:br/>
      </w:r>
      <w:r>
        <w:rPr>
          <w:b/>
        </w:rPr>
        <w:t>Abstract:</w:t>
      </w:r>
      <w:r>
        <w:t xml:space="preserve"> Abstract of document: This specification covers the security part of the Uncrewed Aerial Systems work. Changes since last present</w:t>
      </w:r>
      <w:r>
        <w:t>ation to SA Meeting: None as this is first presentation Outstanding Issues: Completion of some 5GS procedure and adding similar procedures for EPS as are available for 5GS. The expected completion is by March 2022 SA plenary. Contentious Issues: None.</w:t>
      </w:r>
    </w:p>
    <w:p w14:paraId="05D5617E" w14:textId="77777777" w:rsidR="00000000" w:rsidRDefault="00DE7085">
      <w:pPr>
        <w:keepNext/>
        <w:spacing w:before="100" w:beforeAutospacing="1" w:after="100" w:afterAutospacing="1"/>
        <w:divId w:val="62341320"/>
        <w:rPr>
          <w:rFonts w:cs="Arial"/>
          <w:b/>
        </w:rPr>
      </w:pPr>
      <w:r>
        <w:rPr>
          <w:rFonts w:cs="Arial"/>
          <w:b/>
        </w:rPr>
        <w:t>Comm</w:t>
      </w:r>
      <w:r>
        <w:rPr>
          <w:rFonts w:cs="Arial"/>
          <w:b/>
        </w:rPr>
        <w:t>ent:</w:t>
      </w:r>
    </w:p>
    <w:p w14:paraId="6609E368" w14:textId="77777777" w:rsidR="00000000" w:rsidRDefault="00DE7085">
      <w:pPr>
        <w:spacing w:before="100" w:beforeAutospacing="1" w:after="100" w:afterAutospacing="1"/>
        <w:divId w:val="62341320"/>
      </w:pPr>
      <w:r>
        <w:t>For Block Noting. CC#4: Block Noted.</w:t>
      </w:r>
    </w:p>
    <w:p w14:paraId="2465F54F" w14:textId="77777777" w:rsidR="00000000" w:rsidRDefault="00DE7085">
      <w:pPr>
        <w:keepNext/>
        <w:spacing w:before="100" w:beforeAutospacing="1" w:after="100" w:afterAutospacing="1"/>
        <w:divId w:val="62341320"/>
        <w:rPr>
          <w:rFonts w:cs="Arial"/>
          <w:b/>
        </w:rPr>
      </w:pPr>
      <w:r>
        <w:rPr>
          <w:rFonts w:cs="Arial"/>
          <w:b/>
        </w:rPr>
        <w:t>Discussion and conclusion:</w:t>
      </w:r>
    </w:p>
    <w:p w14:paraId="76809A15" w14:textId="77777777" w:rsidR="00000000" w:rsidRDefault="00DE7085">
      <w:pPr>
        <w:spacing w:before="100" w:beforeAutospacing="1" w:after="100" w:afterAutospacing="1"/>
        <w:divId w:val="62341320"/>
      </w:pPr>
      <w:r>
        <w:t>-</w:t>
      </w:r>
    </w:p>
    <w:p w14:paraId="3EA41549" w14:textId="77777777" w:rsidR="00000000" w:rsidRDefault="00DE7085">
      <w:pPr>
        <w:keepNext/>
        <w:spacing w:before="100" w:beforeAutospacing="1" w:after="100" w:afterAutospacing="1"/>
        <w:divId w:val="62341320"/>
        <w:rPr>
          <w:rFonts w:cs="Arial"/>
          <w:b/>
        </w:rPr>
      </w:pPr>
      <w:r>
        <w:rPr>
          <w:rFonts w:cs="Arial"/>
          <w:b/>
        </w:rPr>
        <w:t>Status:</w:t>
      </w:r>
    </w:p>
    <w:p w14:paraId="37D15C86" w14:textId="77777777" w:rsidR="00000000" w:rsidRDefault="00DE7085">
      <w:pPr>
        <w:spacing w:before="100" w:beforeAutospacing="1" w:after="100" w:afterAutospacing="1"/>
        <w:divId w:val="62341320"/>
      </w:pPr>
      <w:r>
        <w:t>Noted.</w:t>
      </w:r>
    </w:p>
    <w:p w14:paraId="75D753B3"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SP-211422</w:t>
      </w:r>
      <w:r>
        <w:t xml:space="preserve"> (DRAFT TR) TR 28.822 Study on charging aspect of 5G LAN-type Services. (Source: SA WG5).</w:t>
      </w:r>
      <w:r>
        <w:br/>
      </w:r>
      <w:r>
        <w:rPr>
          <w:b/>
        </w:rPr>
        <w:t>Document for:</w:t>
      </w:r>
      <w:r>
        <w:t xml:space="preserve"> Information.</w:t>
      </w:r>
      <w:r>
        <w:br/>
      </w:r>
      <w:r>
        <w:rPr>
          <w:b/>
        </w:rPr>
        <w:t>Abstract:</w:t>
      </w:r>
      <w:r>
        <w:t xml:space="preserve"> Abstract of document: It is the</w:t>
      </w:r>
      <w:r>
        <w:t xml:space="preserve"> TR of Rel-17 study on charging aspect of 5G LAN-type Services. Changes since last presentation to SA Meeting: This is the first presentation to SA meeting. In the TR 28.822, the following topics are researched and discussed. - Converged charging for 5G VN</w:t>
      </w:r>
      <w:r>
        <w:t xml:space="preserve"> group management; - Converged charging for traffic forwarding of 5G VN group communication; - Converged charging for 5G VN Group Communication; - Charging the usage of 5G VN group communication. The conclusion of TR 28.822 is present as the following. - N</w:t>
      </w:r>
      <w:r>
        <w:t xml:space="preserve">EF based solution and CEF based solution are selected for 5G VN Group management charging. - SMF reports to CHF with the charging information including the traffic forwarding methods indication. - SMF reports the usage of 5G VN group communication per PDU </w:t>
      </w:r>
      <w:r>
        <w:t>session. Outstanding Issues: None Contentious Issues: None.</w:t>
      </w:r>
    </w:p>
    <w:p w14:paraId="60B2DDC1" w14:textId="77777777" w:rsidR="00000000" w:rsidRDefault="00DE7085">
      <w:pPr>
        <w:keepNext/>
        <w:spacing w:before="100" w:beforeAutospacing="1" w:after="100" w:afterAutospacing="1"/>
        <w:divId w:val="62341320"/>
        <w:rPr>
          <w:rFonts w:cs="Arial"/>
          <w:b/>
        </w:rPr>
      </w:pPr>
      <w:r>
        <w:rPr>
          <w:rFonts w:cs="Arial"/>
          <w:b/>
        </w:rPr>
        <w:t>Comment:</w:t>
      </w:r>
    </w:p>
    <w:p w14:paraId="48F22C53" w14:textId="77777777" w:rsidR="00000000" w:rsidRDefault="00DE7085">
      <w:pPr>
        <w:spacing w:before="100" w:beforeAutospacing="1" w:after="100" w:afterAutospacing="1"/>
        <w:divId w:val="62341320"/>
      </w:pPr>
      <w:r>
        <w:t>For Block Noting. CC#4: Block Noted.</w:t>
      </w:r>
    </w:p>
    <w:p w14:paraId="0D9B459F" w14:textId="77777777" w:rsidR="00000000" w:rsidRDefault="00DE7085">
      <w:pPr>
        <w:keepNext/>
        <w:spacing w:before="100" w:beforeAutospacing="1" w:after="100" w:afterAutospacing="1"/>
        <w:divId w:val="62341320"/>
        <w:rPr>
          <w:rFonts w:cs="Arial"/>
          <w:b/>
        </w:rPr>
      </w:pPr>
      <w:r>
        <w:rPr>
          <w:rFonts w:cs="Arial"/>
          <w:b/>
        </w:rPr>
        <w:t>Discussion and conclusion:</w:t>
      </w:r>
    </w:p>
    <w:p w14:paraId="18CA9398" w14:textId="77777777" w:rsidR="00000000" w:rsidRDefault="00DE7085">
      <w:pPr>
        <w:spacing w:before="100" w:beforeAutospacing="1" w:after="100" w:afterAutospacing="1"/>
        <w:divId w:val="62341320"/>
      </w:pPr>
      <w:r>
        <w:t>-</w:t>
      </w:r>
    </w:p>
    <w:p w14:paraId="2E8CF5DA" w14:textId="77777777" w:rsidR="00000000" w:rsidRDefault="00DE7085">
      <w:pPr>
        <w:keepNext/>
        <w:spacing w:before="100" w:beforeAutospacing="1" w:after="100" w:afterAutospacing="1"/>
        <w:divId w:val="62341320"/>
        <w:rPr>
          <w:rFonts w:cs="Arial"/>
          <w:b/>
        </w:rPr>
      </w:pPr>
      <w:r>
        <w:rPr>
          <w:rFonts w:cs="Arial"/>
          <w:b/>
        </w:rPr>
        <w:t>Status:</w:t>
      </w:r>
    </w:p>
    <w:p w14:paraId="70C0788B" w14:textId="77777777" w:rsidR="00000000" w:rsidRDefault="00DE7085">
      <w:pPr>
        <w:spacing w:before="100" w:beforeAutospacing="1" w:after="100" w:afterAutospacing="1"/>
        <w:divId w:val="62341320"/>
      </w:pPr>
      <w:r>
        <w:t>Noted.</w:t>
      </w:r>
    </w:p>
    <w:p w14:paraId="22DD7039" w14:textId="77777777" w:rsidR="00000000" w:rsidRDefault="00DE7085">
      <w:pPr>
        <w:keepNext/>
        <w:keepLines/>
        <w:pBdr>
          <w:top w:val="single" w:sz="4" w:space="1" w:color="auto"/>
        </w:pBdr>
        <w:spacing w:before="100" w:beforeAutospacing="1" w:after="100" w:afterAutospacing="1"/>
        <w:divId w:val="62341320"/>
      </w:pPr>
      <w:r>
        <w:rPr>
          <w:color w:val="0000FF"/>
        </w:rPr>
        <w:t>TD SP-211424</w:t>
      </w:r>
      <w:r>
        <w:t xml:space="preserve"> (DRAFT TR) TR 32.847 Study on Charging Aspects for Network Slicing Phase 2. (Source: SA WG5).</w:t>
      </w:r>
      <w:r>
        <w:br/>
      </w:r>
      <w:r>
        <w:rPr>
          <w:b/>
        </w:rPr>
        <w:t>Document for:</w:t>
      </w:r>
      <w:r>
        <w:t xml:space="preserve"> Information.</w:t>
      </w:r>
      <w:r>
        <w:br/>
      </w:r>
      <w:r>
        <w:rPr>
          <w:b/>
        </w:rPr>
        <w:t>Abstract:</w:t>
      </w:r>
      <w:r>
        <w:t xml:space="preserve"> Abstract of document: It is the TR of Rel-17 study on charging aspects for enhancements of Network Slicing Phase 2 in continuation of the converged charging limited to data collection functionalities, investigate in te</w:t>
      </w:r>
      <w:r>
        <w:t>rms of: - Network slice converged charging for Network Slices enabled over 3GPP 5GS; - Correlation aspects between Network Slice charging and the end user charging accessing the Network Slice; - Inter-Provider (B2B) charging aspects by considering the diff</w:t>
      </w:r>
      <w:r>
        <w:t xml:space="preserve">erent Organizations (e.g. MNO, Verticals). - Conducted by considering TS 23.501 and TS 23.502. - consider service-based management framework for Network Slicing management specified under TSs series (TS 28.533, TS 28.532 and TS 28.541). Changes since last </w:t>
      </w:r>
      <w:r>
        <w:t>presentation to SA Meeting: N/A Outstanding Issues: The following Key Issues identified for Converged Charging for: - simultaneous number of UEs/max. number of UEs per network slice - concurrent number of PDU sessions/max. number of PDU sessions per networ</w:t>
      </w:r>
      <w:r>
        <w:t xml:space="preserve">k slice - volume based charging per network slice - max duration per network slice - number of unique UEs per network slice - charging based on network slice charging - actual duration per network slice - NSSAA and need to be worked further on: - Possible </w:t>
      </w:r>
      <w:r>
        <w:t xml:space="preserve">solutions for event and session based charging for CTF and respectively for CEF - Possible solutions for network slice actural duration charging from different NF - Evaluation and conclusion of possible solutions - General conclusions and recommendations. </w:t>
      </w:r>
      <w:r>
        <w:t>Contentious Issues: None.</w:t>
      </w:r>
    </w:p>
    <w:p w14:paraId="2426FAC6" w14:textId="77777777" w:rsidR="00000000" w:rsidRDefault="00DE7085">
      <w:pPr>
        <w:keepNext/>
        <w:spacing w:before="100" w:beforeAutospacing="1" w:after="100" w:afterAutospacing="1"/>
        <w:divId w:val="62341320"/>
        <w:rPr>
          <w:rFonts w:cs="Arial"/>
          <w:b/>
        </w:rPr>
      </w:pPr>
      <w:r>
        <w:rPr>
          <w:rFonts w:cs="Arial"/>
          <w:b/>
        </w:rPr>
        <w:t>Comment:</w:t>
      </w:r>
    </w:p>
    <w:p w14:paraId="066F3D06" w14:textId="77777777" w:rsidR="00000000" w:rsidRDefault="00DE7085">
      <w:pPr>
        <w:spacing w:before="100" w:beforeAutospacing="1" w:after="100" w:afterAutospacing="1"/>
        <w:divId w:val="62341320"/>
      </w:pPr>
      <w:r>
        <w:t>For Block Noting. CC#4: Block Noted.</w:t>
      </w:r>
    </w:p>
    <w:p w14:paraId="7484C068" w14:textId="77777777" w:rsidR="00000000" w:rsidRDefault="00DE7085">
      <w:pPr>
        <w:keepNext/>
        <w:spacing w:before="100" w:beforeAutospacing="1" w:after="100" w:afterAutospacing="1"/>
        <w:divId w:val="62341320"/>
        <w:rPr>
          <w:rFonts w:cs="Arial"/>
          <w:b/>
        </w:rPr>
      </w:pPr>
      <w:r>
        <w:rPr>
          <w:rFonts w:cs="Arial"/>
          <w:b/>
        </w:rPr>
        <w:t>Discussion and conclusion:</w:t>
      </w:r>
    </w:p>
    <w:p w14:paraId="23D63C96" w14:textId="77777777" w:rsidR="00000000" w:rsidRDefault="00DE7085">
      <w:pPr>
        <w:spacing w:before="100" w:beforeAutospacing="1" w:after="100" w:afterAutospacing="1"/>
        <w:divId w:val="62341320"/>
      </w:pPr>
      <w:r>
        <w:t>-</w:t>
      </w:r>
    </w:p>
    <w:p w14:paraId="6CDF020F" w14:textId="77777777" w:rsidR="00000000" w:rsidRDefault="00DE7085">
      <w:pPr>
        <w:keepNext/>
        <w:spacing w:before="100" w:beforeAutospacing="1" w:after="100" w:afterAutospacing="1"/>
        <w:divId w:val="62341320"/>
        <w:rPr>
          <w:rFonts w:cs="Arial"/>
          <w:b/>
        </w:rPr>
      </w:pPr>
      <w:r>
        <w:rPr>
          <w:rFonts w:cs="Arial"/>
          <w:b/>
        </w:rPr>
        <w:t>Status:</w:t>
      </w:r>
    </w:p>
    <w:p w14:paraId="425EE2CC" w14:textId="77777777" w:rsidR="00000000" w:rsidRDefault="00DE7085">
      <w:pPr>
        <w:spacing w:before="100" w:beforeAutospacing="1" w:after="100" w:afterAutospacing="1"/>
        <w:divId w:val="62341320"/>
      </w:pPr>
      <w:r>
        <w:t>Noted.</w:t>
      </w:r>
    </w:p>
    <w:p w14:paraId="4D2F94EF"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SP-211508</w:t>
      </w:r>
      <w:r>
        <w:t xml:space="preserve"> </w:t>
      </w:r>
      <w:r>
        <w:t>(DRAFT TR) Presentation of TR 23.700-95 v1.0.0 for information. (Source: SA WG6).</w:t>
      </w:r>
      <w:r>
        <w:br/>
      </w:r>
      <w:r>
        <w:rPr>
          <w:b/>
        </w:rPr>
        <w:t>Document for:</w:t>
      </w:r>
      <w:r>
        <w:t xml:space="preserve"> Information.</w:t>
      </w:r>
      <w:r>
        <w:br/>
      </w:r>
      <w:r>
        <w:rPr>
          <w:b/>
        </w:rPr>
        <w:t>Abstract:</w:t>
      </w:r>
      <w:r>
        <w:t xml:space="preserve"> Abstract of document: 3GPP TR 23.700-95 studies the potential enhancements in CAPIF and application enablement frameworks to support the </w:t>
      </w:r>
      <w:r>
        <w:t>subscriber-aware northbound API access (SNA), whose requirements are specified in TS 22.261. TR 23.700-95 has identified key issues and solutions that are applicable to UE-originated and/or AF-originated API invocation scenarios. The TR studies the role of</w:t>
      </w:r>
      <w:r>
        <w:t xml:space="preserve"> a new CAPIF entity, i.e. the resource owner, and the relationship between the resource owner and the existing CAPIF functions. The solutions are to be recommended for the normative work and some detailed security procedures are to be further discussed in </w:t>
      </w:r>
      <w:r>
        <w:t>SA WG3. Changes since last presentation to TSG SA Meeting: This is the first presentation to TSG SA. Outstanding Issues: - Resource owner registration - Determination of the APIs requiring user consent - Evaluation of the solutions - Conclusion Contentious</w:t>
      </w:r>
      <w:r>
        <w:t xml:space="preserve"> Issues: None.</w:t>
      </w:r>
    </w:p>
    <w:p w14:paraId="35717316" w14:textId="77777777" w:rsidR="00000000" w:rsidRDefault="00DE7085">
      <w:pPr>
        <w:keepNext/>
        <w:spacing w:before="100" w:beforeAutospacing="1" w:after="100" w:afterAutospacing="1"/>
        <w:divId w:val="62341320"/>
        <w:rPr>
          <w:rFonts w:cs="Arial"/>
          <w:b/>
        </w:rPr>
      </w:pPr>
      <w:r>
        <w:rPr>
          <w:rFonts w:cs="Arial"/>
          <w:b/>
        </w:rPr>
        <w:t>Comment:</w:t>
      </w:r>
    </w:p>
    <w:p w14:paraId="5C58D9CC" w14:textId="77777777" w:rsidR="00000000" w:rsidRDefault="00DE7085">
      <w:pPr>
        <w:spacing w:before="100" w:beforeAutospacing="1" w:after="100" w:afterAutospacing="1"/>
        <w:divId w:val="62341320"/>
      </w:pPr>
      <w:r>
        <w:t>For Block Noting. CC#4: Block Noted.</w:t>
      </w:r>
    </w:p>
    <w:p w14:paraId="57A859E6" w14:textId="77777777" w:rsidR="00000000" w:rsidRDefault="00DE7085">
      <w:pPr>
        <w:keepNext/>
        <w:spacing w:before="100" w:beforeAutospacing="1" w:after="100" w:afterAutospacing="1"/>
        <w:divId w:val="62341320"/>
        <w:rPr>
          <w:rFonts w:cs="Arial"/>
          <w:b/>
        </w:rPr>
      </w:pPr>
      <w:r>
        <w:rPr>
          <w:rFonts w:cs="Arial"/>
          <w:b/>
        </w:rPr>
        <w:t>Discussion and conclusion:</w:t>
      </w:r>
    </w:p>
    <w:p w14:paraId="708DB0E2" w14:textId="77777777" w:rsidR="00000000" w:rsidRDefault="00DE7085">
      <w:pPr>
        <w:spacing w:before="100" w:beforeAutospacing="1" w:after="100" w:afterAutospacing="1"/>
        <w:divId w:val="62341320"/>
      </w:pPr>
      <w:r>
        <w:t>-</w:t>
      </w:r>
    </w:p>
    <w:p w14:paraId="06C7B043" w14:textId="77777777" w:rsidR="00000000" w:rsidRDefault="00DE7085">
      <w:pPr>
        <w:keepNext/>
        <w:spacing w:before="100" w:beforeAutospacing="1" w:after="100" w:afterAutospacing="1"/>
        <w:divId w:val="62341320"/>
        <w:rPr>
          <w:rFonts w:cs="Arial"/>
          <w:b/>
        </w:rPr>
      </w:pPr>
      <w:r>
        <w:rPr>
          <w:rFonts w:cs="Arial"/>
          <w:b/>
        </w:rPr>
        <w:t>Status:</w:t>
      </w:r>
    </w:p>
    <w:p w14:paraId="35C1AC05" w14:textId="77777777" w:rsidR="00000000" w:rsidRDefault="00DE7085">
      <w:pPr>
        <w:spacing w:before="100" w:beforeAutospacing="1" w:after="100" w:afterAutospacing="1"/>
        <w:divId w:val="62341320"/>
      </w:pPr>
      <w:r>
        <w:t>Noted.</w:t>
      </w:r>
    </w:p>
    <w:p w14:paraId="61F0FFB3" w14:textId="77777777" w:rsidR="00000000" w:rsidRDefault="00DE7085">
      <w:pPr>
        <w:pStyle w:val="Heading1"/>
        <w:divId w:val="1694957649"/>
      </w:pPr>
      <w:bookmarkStart w:id="137" w:name="_Toc97638908"/>
      <w:bookmarkStart w:id="138" w:name="_Toc97639391"/>
      <w:r>
        <w:t>6.11</w:t>
      </w:r>
      <w:r>
        <w:tab/>
        <w:t>Specifications for Approval / for Information and Approval</w:t>
      </w:r>
      <w:bookmarkEnd w:id="137"/>
      <w:bookmarkEnd w:id="138"/>
    </w:p>
    <w:p w14:paraId="758E6598" w14:textId="77777777" w:rsidR="00000000" w:rsidRDefault="00DE7085">
      <w:pPr>
        <w:pStyle w:val="Heading2"/>
        <w:divId w:val="1694957649"/>
        <w:rPr>
          <w:color w:val="0000FF"/>
        </w:rPr>
      </w:pPr>
      <w:bookmarkStart w:id="139" w:name="_Toc97638909"/>
      <w:bookmarkStart w:id="140" w:name="_Toc97639392"/>
      <w:r>
        <w:rPr>
          <w:color w:val="0000FF"/>
        </w:rPr>
        <w:t>Block 4 (to approve / note Thursday 15:00 UTC)</w:t>
      </w:r>
      <w:bookmarkEnd w:id="139"/>
      <w:bookmarkEnd w:id="140"/>
    </w:p>
    <w:p w14:paraId="72DC63D0" w14:textId="77777777" w:rsidR="00000000" w:rsidRDefault="00DE7085">
      <w:pPr>
        <w:keepNext/>
        <w:keepLines/>
        <w:pBdr>
          <w:top w:val="single" w:sz="4" w:space="1" w:color="auto"/>
        </w:pBdr>
        <w:spacing w:before="100" w:beforeAutospacing="1" w:after="100" w:afterAutospacing="1"/>
        <w:divId w:val="62341320"/>
        <w:rPr>
          <w:rFonts w:eastAsiaTheme="minorEastAsia"/>
        </w:rPr>
      </w:pPr>
      <w:r>
        <w:rPr>
          <w:color w:val="0000FF"/>
        </w:rPr>
        <w:t>TD SP-211393</w:t>
      </w:r>
      <w:r>
        <w:t xml:space="preserve"> (DRAFT TR) TR 33.881 Study on Non-Seamless WLAN Offload (NSWO) in 5G System (5GS) using 3GPP credentials. (Source: SA WG3).</w:t>
      </w:r>
      <w:r>
        <w:br/>
      </w:r>
      <w:r>
        <w:rPr>
          <w:b/>
        </w:rPr>
        <w:t>Document for:</w:t>
      </w:r>
      <w:r>
        <w:t xml:space="preserve"> Approval.</w:t>
      </w:r>
      <w:r>
        <w:br/>
      </w:r>
      <w:r>
        <w:rPr>
          <w:b/>
        </w:rPr>
        <w:t>Abstract:</w:t>
      </w:r>
      <w:r>
        <w:t xml:space="preserve"> Abstract of document: This TR 33.881 d</w:t>
      </w:r>
      <w:r>
        <w:t xml:space="preserve">etails the key issue, solutions, and conclusion for authentication of Non-Seamless WLAN Offload (NSWO) in 5G System (5GS). Changes since last presentation to SA Meeting #93-e: Resolution of editorµs notes and conclusion for key issue#1 Outstanding Issues: </w:t>
      </w:r>
      <w:r>
        <w:t>None Contentious Issues: None.</w:t>
      </w:r>
    </w:p>
    <w:p w14:paraId="0BEE1C79" w14:textId="77777777" w:rsidR="00000000" w:rsidRDefault="00DE7085">
      <w:pPr>
        <w:keepNext/>
        <w:spacing w:before="100" w:beforeAutospacing="1" w:after="100" w:afterAutospacing="1"/>
        <w:divId w:val="62341320"/>
        <w:rPr>
          <w:rFonts w:cs="Arial"/>
          <w:b/>
        </w:rPr>
      </w:pPr>
      <w:r>
        <w:rPr>
          <w:rFonts w:cs="Arial"/>
          <w:b/>
        </w:rPr>
        <w:t>Comment:</w:t>
      </w:r>
    </w:p>
    <w:p w14:paraId="48C715D0" w14:textId="77777777" w:rsidR="00000000" w:rsidRDefault="00DE7085">
      <w:pPr>
        <w:spacing w:before="100" w:beforeAutospacing="1" w:after="100" w:afterAutospacing="1"/>
        <w:divId w:val="62341320"/>
      </w:pPr>
      <w:r>
        <w:t>For Block Approval. CC#4: Block Approved.</w:t>
      </w:r>
    </w:p>
    <w:p w14:paraId="189CADD2" w14:textId="77777777" w:rsidR="00000000" w:rsidRDefault="00DE7085">
      <w:pPr>
        <w:keepNext/>
        <w:spacing w:before="100" w:beforeAutospacing="1" w:after="100" w:afterAutospacing="1"/>
        <w:divId w:val="62341320"/>
        <w:rPr>
          <w:rFonts w:cs="Arial"/>
          <w:b/>
        </w:rPr>
      </w:pPr>
      <w:r>
        <w:rPr>
          <w:rFonts w:cs="Arial"/>
          <w:b/>
        </w:rPr>
        <w:t>Discussion and conclusion:</w:t>
      </w:r>
    </w:p>
    <w:p w14:paraId="4DC52249" w14:textId="77777777" w:rsidR="00000000" w:rsidRDefault="00DE7085">
      <w:pPr>
        <w:spacing w:before="100" w:beforeAutospacing="1" w:after="100" w:afterAutospacing="1"/>
        <w:divId w:val="62341320"/>
      </w:pPr>
      <w:r>
        <w:t>-</w:t>
      </w:r>
    </w:p>
    <w:p w14:paraId="1EC131EC" w14:textId="77777777" w:rsidR="00000000" w:rsidRDefault="00DE7085">
      <w:pPr>
        <w:keepNext/>
        <w:spacing w:before="100" w:beforeAutospacing="1" w:after="100" w:afterAutospacing="1"/>
        <w:divId w:val="62341320"/>
        <w:rPr>
          <w:rFonts w:cs="Arial"/>
          <w:b/>
        </w:rPr>
      </w:pPr>
      <w:r>
        <w:rPr>
          <w:rFonts w:cs="Arial"/>
          <w:b/>
        </w:rPr>
        <w:t>Status:</w:t>
      </w:r>
    </w:p>
    <w:p w14:paraId="74A4F7AF" w14:textId="77777777" w:rsidR="00000000" w:rsidRDefault="00DE7085">
      <w:pPr>
        <w:spacing w:before="100" w:beforeAutospacing="1" w:after="100" w:afterAutospacing="1"/>
        <w:divId w:val="62341320"/>
      </w:pPr>
      <w:r>
        <w:t>Approved.</w:t>
      </w:r>
    </w:p>
    <w:p w14:paraId="77BEE351"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SP-211394</w:t>
      </w:r>
      <w:r>
        <w:t xml:space="preserve"> (DRAFT TR) TR 33.851 Study on security for enhanced support of Industrial Internet of Things (IIoT). (Source: SA W</w:t>
      </w:r>
      <w:r>
        <w:t>G3).</w:t>
      </w:r>
      <w:r>
        <w:br/>
      </w:r>
      <w:r>
        <w:rPr>
          <w:b/>
        </w:rPr>
        <w:t>Document for:</w:t>
      </w:r>
      <w:r>
        <w:t xml:space="preserve"> Approval.</w:t>
      </w:r>
      <w:r>
        <w:br/>
      </w:r>
      <w:r>
        <w:rPr>
          <w:b/>
        </w:rPr>
        <w:t>Abstract:</w:t>
      </w:r>
      <w:r>
        <w:t xml:space="preserve"> Abstract of document: TR 33851 is the study of the security aspects for Industrial IoT. This study investigated in security enhancements to 5G System to enable enhanced support of Time Sensitive Communication and dete</w:t>
      </w:r>
      <w:r>
        <w:t>rministic applications. The following key issues were addressed and concluded: security for time synchronization, spoofing identifies in multiple TSN working domains, protection of UE-UE time sensitive communication, protection of AF-NEF interface. Changes</w:t>
      </w:r>
      <w:r>
        <w:t xml:space="preserve"> since last presentation: None as first presentation Outstanding Issues: none Contentious Issues: none.</w:t>
      </w:r>
    </w:p>
    <w:p w14:paraId="7123863F" w14:textId="77777777" w:rsidR="00000000" w:rsidRDefault="00DE7085">
      <w:pPr>
        <w:keepNext/>
        <w:spacing w:before="100" w:beforeAutospacing="1" w:after="100" w:afterAutospacing="1"/>
        <w:divId w:val="62341320"/>
        <w:rPr>
          <w:rFonts w:cs="Arial"/>
          <w:b/>
        </w:rPr>
      </w:pPr>
      <w:r>
        <w:rPr>
          <w:rFonts w:cs="Arial"/>
          <w:b/>
        </w:rPr>
        <w:t>Comment:</w:t>
      </w:r>
    </w:p>
    <w:p w14:paraId="7AE20769" w14:textId="77777777" w:rsidR="00000000" w:rsidRDefault="00DE7085">
      <w:pPr>
        <w:spacing w:before="100" w:beforeAutospacing="1" w:after="100" w:afterAutospacing="1"/>
        <w:divId w:val="62341320"/>
      </w:pPr>
      <w:r>
        <w:t>For Block Approval. CC#4: Block Approved.</w:t>
      </w:r>
    </w:p>
    <w:p w14:paraId="4C432FF8" w14:textId="77777777" w:rsidR="00000000" w:rsidRDefault="00DE7085">
      <w:pPr>
        <w:keepNext/>
        <w:spacing w:before="100" w:beforeAutospacing="1" w:after="100" w:afterAutospacing="1"/>
        <w:divId w:val="62341320"/>
        <w:rPr>
          <w:rFonts w:cs="Arial"/>
          <w:b/>
        </w:rPr>
      </w:pPr>
      <w:r>
        <w:rPr>
          <w:rFonts w:cs="Arial"/>
          <w:b/>
        </w:rPr>
        <w:t>Discussion and conclusion:</w:t>
      </w:r>
    </w:p>
    <w:p w14:paraId="48941B6E" w14:textId="77777777" w:rsidR="00000000" w:rsidRDefault="00DE7085">
      <w:pPr>
        <w:spacing w:before="100" w:beforeAutospacing="1" w:after="100" w:afterAutospacing="1"/>
        <w:divId w:val="62341320"/>
      </w:pPr>
      <w:r>
        <w:t>-</w:t>
      </w:r>
    </w:p>
    <w:p w14:paraId="74ED18BC" w14:textId="77777777" w:rsidR="00000000" w:rsidRDefault="00DE7085">
      <w:pPr>
        <w:keepNext/>
        <w:spacing w:before="100" w:beforeAutospacing="1" w:after="100" w:afterAutospacing="1"/>
        <w:divId w:val="62341320"/>
        <w:rPr>
          <w:rFonts w:cs="Arial"/>
          <w:b/>
        </w:rPr>
      </w:pPr>
      <w:r>
        <w:rPr>
          <w:rFonts w:cs="Arial"/>
          <w:b/>
        </w:rPr>
        <w:t>Status:</w:t>
      </w:r>
    </w:p>
    <w:p w14:paraId="46DAD2F7" w14:textId="77777777" w:rsidR="00000000" w:rsidRDefault="00DE7085">
      <w:pPr>
        <w:spacing w:before="100" w:beforeAutospacing="1" w:after="100" w:afterAutospacing="1"/>
        <w:divId w:val="62341320"/>
      </w:pPr>
      <w:r>
        <w:t>Approved.</w:t>
      </w:r>
    </w:p>
    <w:p w14:paraId="53DC3282" w14:textId="77777777" w:rsidR="00000000" w:rsidRDefault="00DE7085">
      <w:pPr>
        <w:keepNext/>
        <w:keepLines/>
        <w:pBdr>
          <w:top w:val="single" w:sz="4" w:space="1" w:color="auto"/>
        </w:pBdr>
        <w:spacing w:before="100" w:beforeAutospacing="1" w:after="100" w:afterAutospacing="1"/>
        <w:divId w:val="62341320"/>
      </w:pPr>
      <w:r>
        <w:rPr>
          <w:color w:val="0000FF"/>
        </w:rPr>
        <w:t>TD SP-211395</w:t>
      </w:r>
      <w:r>
        <w:t xml:space="preserve"> </w:t>
      </w:r>
      <w:r>
        <w:t>(DRAFT TS) TS 33.522 5G Security Assurance Specification (SCAS); Service Communication Proxy (SECOP). (Source: SA WG3).</w:t>
      </w:r>
      <w:r>
        <w:br/>
      </w:r>
      <w:r>
        <w:rPr>
          <w:b/>
        </w:rPr>
        <w:t>Document for:</w:t>
      </w:r>
      <w:r>
        <w:t xml:space="preserve"> Approval.</w:t>
      </w:r>
      <w:r>
        <w:br/>
      </w:r>
      <w:r>
        <w:rPr>
          <w:b/>
        </w:rPr>
        <w:t>Abstract:</w:t>
      </w:r>
      <w:r>
        <w:t xml:space="preserve"> Abstract of document: TS 33.522 describes objectives, requirements and test cases that are specific to</w:t>
      </w:r>
      <w:r>
        <w:t xml:space="preserve"> the SCP network product class. It refers to the Catalogue of General Security Assurance Requirements and formulates specific adaptions of the requirements and test cases given there, as well as specifying requirements and test cases unique to the SCP netw</w:t>
      </w:r>
      <w:r>
        <w:t>ork product class. Changes since last presentation: None as first presentation Outstanding Issues: none Contentious Issues: none.</w:t>
      </w:r>
    </w:p>
    <w:p w14:paraId="418A8AD4" w14:textId="77777777" w:rsidR="00000000" w:rsidRDefault="00DE7085">
      <w:pPr>
        <w:keepNext/>
        <w:spacing w:before="100" w:beforeAutospacing="1" w:after="100" w:afterAutospacing="1"/>
        <w:divId w:val="62341320"/>
        <w:rPr>
          <w:rFonts w:cs="Arial"/>
          <w:b/>
        </w:rPr>
      </w:pPr>
      <w:r>
        <w:rPr>
          <w:rFonts w:cs="Arial"/>
          <w:b/>
        </w:rPr>
        <w:t>Comment:</w:t>
      </w:r>
    </w:p>
    <w:p w14:paraId="7AFCCC8A" w14:textId="77777777" w:rsidR="00000000" w:rsidRDefault="00DE7085">
      <w:pPr>
        <w:spacing w:before="100" w:beforeAutospacing="1" w:after="100" w:afterAutospacing="1"/>
        <w:divId w:val="62341320"/>
      </w:pPr>
      <w:r>
        <w:t>For Block Approval. CC#4: Block Approved.</w:t>
      </w:r>
    </w:p>
    <w:p w14:paraId="4F3FCF0E" w14:textId="77777777" w:rsidR="00000000" w:rsidRDefault="00DE7085">
      <w:pPr>
        <w:keepNext/>
        <w:spacing w:before="100" w:beforeAutospacing="1" w:after="100" w:afterAutospacing="1"/>
        <w:divId w:val="62341320"/>
        <w:rPr>
          <w:rFonts w:cs="Arial"/>
          <w:b/>
        </w:rPr>
      </w:pPr>
      <w:r>
        <w:rPr>
          <w:rFonts w:cs="Arial"/>
          <w:b/>
        </w:rPr>
        <w:t>Discussion and conclusion:</w:t>
      </w:r>
    </w:p>
    <w:p w14:paraId="5DF72EEA" w14:textId="77777777" w:rsidR="00000000" w:rsidRDefault="00DE7085">
      <w:pPr>
        <w:spacing w:before="100" w:beforeAutospacing="1" w:after="100" w:afterAutospacing="1"/>
        <w:divId w:val="62341320"/>
      </w:pPr>
      <w:r>
        <w:t>-</w:t>
      </w:r>
    </w:p>
    <w:p w14:paraId="6ECFB73F" w14:textId="77777777" w:rsidR="00000000" w:rsidRDefault="00DE7085">
      <w:pPr>
        <w:keepNext/>
        <w:spacing w:before="100" w:beforeAutospacing="1" w:after="100" w:afterAutospacing="1"/>
        <w:divId w:val="62341320"/>
        <w:rPr>
          <w:rFonts w:cs="Arial"/>
          <w:b/>
        </w:rPr>
      </w:pPr>
      <w:r>
        <w:rPr>
          <w:rFonts w:cs="Arial"/>
          <w:b/>
        </w:rPr>
        <w:t>Status:</w:t>
      </w:r>
    </w:p>
    <w:p w14:paraId="31B5EFD6" w14:textId="77777777" w:rsidR="00000000" w:rsidRDefault="00DE7085">
      <w:pPr>
        <w:spacing w:before="100" w:beforeAutospacing="1" w:after="100" w:afterAutospacing="1"/>
        <w:divId w:val="62341320"/>
      </w:pPr>
      <w:r>
        <w:t>Approved.</w:t>
      </w:r>
    </w:p>
    <w:p w14:paraId="2BBEB9A3"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SP-211396</w:t>
      </w:r>
      <w:r>
        <w:t xml:space="preserve"> (DRAFT TR) TR 3</w:t>
      </w:r>
      <w:r>
        <w:t>3.857 Study on enhanced security support for Non-Public Networks (NPN). (Source: SA WG3).</w:t>
      </w:r>
      <w:r>
        <w:br/>
      </w:r>
      <w:r>
        <w:rPr>
          <w:b/>
        </w:rPr>
        <w:t>Document for:</w:t>
      </w:r>
      <w:r>
        <w:t xml:space="preserve"> Approval.</w:t>
      </w:r>
      <w:r>
        <w:br/>
      </w:r>
      <w:r>
        <w:rPr>
          <w:b/>
        </w:rPr>
        <w:t>Abstract:</w:t>
      </w:r>
      <w:r>
        <w:t xml:space="preserve"> Abstract of document: TR 33.857 studies the security and privacy aspects of enhanced Non-Public Networks as studied in TR 23.700-07.</w:t>
      </w:r>
      <w:r>
        <w:t xml:space="preserve"> This includes the study of authentication using credentials owned by an external entity, provisioning of credentials, security impacts from supporting IMS voice and IMS services in SNPNs, securing initial access for UE onboarding between UE and SNPN, and </w:t>
      </w:r>
      <w:r>
        <w:t>roaming-related security mechanisms for SNPNs. Changes since last presentation to &lt;TSG&gt; Meeting #&lt;N&gt;: Not yet presented Outstanding Issues: None Contentious Issues: None.</w:t>
      </w:r>
    </w:p>
    <w:p w14:paraId="4EE47456" w14:textId="77777777" w:rsidR="00000000" w:rsidRDefault="00DE7085">
      <w:pPr>
        <w:keepNext/>
        <w:spacing w:before="100" w:beforeAutospacing="1" w:after="100" w:afterAutospacing="1"/>
        <w:divId w:val="62341320"/>
        <w:rPr>
          <w:rFonts w:cs="Arial"/>
          <w:b/>
        </w:rPr>
      </w:pPr>
      <w:r>
        <w:rPr>
          <w:rFonts w:cs="Arial"/>
          <w:b/>
        </w:rPr>
        <w:t>Comment:</w:t>
      </w:r>
    </w:p>
    <w:p w14:paraId="2D4FE414" w14:textId="77777777" w:rsidR="00000000" w:rsidRDefault="00DE7085">
      <w:pPr>
        <w:spacing w:before="100" w:beforeAutospacing="1" w:after="100" w:afterAutospacing="1"/>
        <w:divId w:val="62341320"/>
      </w:pPr>
      <w:r>
        <w:t>For Block Approval. CC#4: Block Approved.</w:t>
      </w:r>
    </w:p>
    <w:p w14:paraId="6CEDAF20" w14:textId="77777777" w:rsidR="00000000" w:rsidRDefault="00DE7085">
      <w:pPr>
        <w:keepNext/>
        <w:spacing w:before="100" w:beforeAutospacing="1" w:after="100" w:afterAutospacing="1"/>
        <w:divId w:val="62341320"/>
        <w:rPr>
          <w:rFonts w:cs="Arial"/>
          <w:b/>
        </w:rPr>
      </w:pPr>
      <w:r>
        <w:rPr>
          <w:rFonts w:cs="Arial"/>
          <w:b/>
        </w:rPr>
        <w:t>Discussion and conclusion:</w:t>
      </w:r>
    </w:p>
    <w:p w14:paraId="756452FC" w14:textId="77777777" w:rsidR="00000000" w:rsidRDefault="00DE7085">
      <w:pPr>
        <w:spacing w:before="100" w:beforeAutospacing="1" w:after="100" w:afterAutospacing="1"/>
        <w:divId w:val="62341320"/>
      </w:pPr>
      <w:r>
        <w:t>-</w:t>
      </w:r>
    </w:p>
    <w:p w14:paraId="24D09133" w14:textId="77777777" w:rsidR="00000000" w:rsidRDefault="00DE7085">
      <w:pPr>
        <w:keepNext/>
        <w:spacing w:before="100" w:beforeAutospacing="1" w:after="100" w:afterAutospacing="1"/>
        <w:divId w:val="62341320"/>
        <w:rPr>
          <w:rFonts w:cs="Arial"/>
          <w:b/>
        </w:rPr>
      </w:pPr>
      <w:r>
        <w:rPr>
          <w:rFonts w:cs="Arial"/>
          <w:b/>
        </w:rPr>
        <w:t>Statu</w:t>
      </w:r>
      <w:r>
        <w:rPr>
          <w:rFonts w:cs="Arial"/>
          <w:b/>
        </w:rPr>
        <w:t>s:</w:t>
      </w:r>
    </w:p>
    <w:p w14:paraId="705F0A8C" w14:textId="77777777" w:rsidR="00000000" w:rsidRDefault="00DE7085">
      <w:pPr>
        <w:spacing w:before="100" w:beforeAutospacing="1" w:after="100" w:afterAutospacing="1"/>
        <w:divId w:val="62341320"/>
      </w:pPr>
      <w:r>
        <w:t>Approved.</w:t>
      </w:r>
    </w:p>
    <w:p w14:paraId="09247F78" w14:textId="77777777" w:rsidR="00000000" w:rsidRDefault="00DE7085">
      <w:pPr>
        <w:keepNext/>
        <w:keepLines/>
        <w:pBdr>
          <w:top w:val="single" w:sz="4" w:space="1" w:color="auto"/>
        </w:pBdr>
        <w:spacing w:before="100" w:beforeAutospacing="1" w:after="100" w:afterAutospacing="1"/>
        <w:divId w:val="62341320"/>
      </w:pPr>
      <w:r>
        <w:rPr>
          <w:color w:val="0000FF"/>
        </w:rPr>
        <w:t>TD SP-211397</w:t>
      </w:r>
      <w:r>
        <w:t xml:space="preserve"> (DRAFT TR) TR 33.846 Study on authentication enhancements in the 5G System (5GS). (Source: SA WG3).</w:t>
      </w:r>
      <w:r>
        <w:br/>
      </w:r>
      <w:r>
        <w:rPr>
          <w:b/>
        </w:rPr>
        <w:t>Document for:</w:t>
      </w:r>
      <w:r>
        <w:t xml:space="preserve"> Approval.</w:t>
      </w:r>
      <w:r>
        <w:br/>
      </w:r>
      <w:r>
        <w:rPr>
          <w:b/>
        </w:rPr>
        <w:t>Abstract:</w:t>
      </w:r>
      <w:r>
        <w:t xml:space="preserve"> Abstract of document: The TR 33.846 documents the results of the study of Authentication enhance</w:t>
      </w:r>
      <w:r>
        <w:t>ments to the 5GS. The focus of the study is on the key issues, security requirements and solutions of (a) how to enhance the authentication process to ensure the security of session anchor keys in case the long-term key is leaked, (b) how to mitigate linka</w:t>
      </w:r>
      <w:r>
        <w:t>bility attacks, (c) how to mitigate the impacts of potential DDoS threats due to concealing the SUPI and (c) how to mitigate the leaking of SQN values during AKA re-synchronisation. Changes since last presentation to TSG SA: This is first time this documen</w:t>
      </w:r>
      <w:r>
        <w:t>t is presented to the TSG SA. Outstanding Issues: - Editorial clean up - Clean up of Editor's Notes Contentious Issues: None.</w:t>
      </w:r>
    </w:p>
    <w:p w14:paraId="583AD391" w14:textId="77777777" w:rsidR="00000000" w:rsidRDefault="00DE7085">
      <w:pPr>
        <w:keepNext/>
        <w:spacing w:before="100" w:beforeAutospacing="1" w:after="100" w:afterAutospacing="1"/>
        <w:divId w:val="62341320"/>
        <w:rPr>
          <w:rFonts w:cs="Arial"/>
          <w:b/>
        </w:rPr>
      </w:pPr>
      <w:r>
        <w:rPr>
          <w:rFonts w:cs="Arial"/>
          <w:b/>
        </w:rPr>
        <w:t>Comment:</w:t>
      </w:r>
    </w:p>
    <w:p w14:paraId="63D34B9F" w14:textId="77777777" w:rsidR="00000000" w:rsidRDefault="00DE7085">
      <w:pPr>
        <w:spacing w:before="100" w:beforeAutospacing="1" w:after="100" w:afterAutospacing="1"/>
        <w:divId w:val="62341320"/>
      </w:pPr>
      <w:r>
        <w:t>For Block Approval. CC#4: Block Approved.</w:t>
      </w:r>
    </w:p>
    <w:p w14:paraId="3C090CD2" w14:textId="77777777" w:rsidR="00000000" w:rsidRDefault="00DE7085">
      <w:pPr>
        <w:keepNext/>
        <w:spacing w:before="100" w:beforeAutospacing="1" w:after="100" w:afterAutospacing="1"/>
        <w:divId w:val="62341320"/>
        <w:rPr>
          <w:rFonts w:cs="Arial"/>
          <w:b/>
        </w:rPr>
      </w:pPr>
      <w:r>
        <w:rPr>
          <w:rFonts w:cs="Arial"/>
          <w:b/>
        </w:rPr>
        <w:t>Discussion and conclusion:</w:t>
      </w:r>
    </w:p>
    <w:p w14:paraId="423DAA02" w14:textId="77777777" w:rsidR="00000000" w:rsidRDefault="00DE7085">
      <w:pPr>
        <w:spacing w:before="100" w:beforeAutospacing="1" w:after="100" w:afterAutospacing="1"/>
        <w:divId w:val="62341320"/>
      </w:pPr>
      <w:r>
        <w:t>-</w:t>
      </w:r>
    </w:p>
    <w:p w14:paraId="52AFE0C6" w14:textId="77777777" w:rsidR="00000000" w:rsidRDefault="00DE7085">
      <w:pPr>
        <w:keepNext/>
        <w:spacing w:before="100" w:beforeAutospacing="1" w:after="100" w:afterAutospacing="1"/>
        <w:divId w:val="62341320"/>
        <w:rPr>
          <w:rFonts w:cs="Arial"/>
          <w:b/>
        </w:rPr>
      </w:pPr>
      <w:r>
        <w:rPr>
          <w:rFonts w:cs="Arial"/>
          <w:b/>
        </w:rPr>
        <w:t>Status:</w:t>
      </w:r>
    </w:p>
    <w:p w14:paraId="404EE1CC" w14:textId="77777777" w:rsidR="00000000" w:rsidRDefault="00DE7085">
      <w:pPr>
        <w:spacing w:before="100" w:beforeAutospacing="1" w:after="100" w:afterAutospacing="1"/>
        <w:divId w:val="62341320"/>
      </w:pPr>
      <w:r>
        <w:t>Approved.</w:t>
      </w:r>
    </w:p>
    <w:p w14:paraId="2D392F18"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SP-211398</w:t>
      </w:r>
      <w:r>
        <w:t xml:space="preserve"> (DRAFT TR) TR 33.86</w:t>
      </w:r>
      <w:r>
        <w:t>4 Study on the security of Access and Mobility Management Function (AMF) re-allocation. (Source: SA WG3).</w:t>
      </w:r>
      <w:r>
        <w:br/>
      </w:r>
      <w:r>
        <w:rPr>
          <w:b/>
        </w:rPr>
        <w:t>Document for:</w:t>
      </w:r>
      <w:r>
        <w:t xml:space="preserve"> Approval.</w:t>
      </w:r>
      <w:r>
        <w:br/>
      </w:r>
      <w:r>
        <w:rPr>
          <w:b/>
        </w:rPr>
        <w:t>Abstract:</w:t>
      </w:r>
      <w:r>
        <w:t xml:space="preserve"> Abstract of document: The TR 33.846 documents the results of the study of the security of AMF re-allocation. The foc</w:t>
      </w:r>
      <w:r>
        <w:t xml:space="preserve">us of the study is on the key issues, security requirements and solutions for addressing the security handling of the UE registration with indirect, via-RAN, AMF re-allocation. Changes since last presentation to TSG SA: This is first time this document is </w:t>
      </w:r>
      <w:r>
        <w:t>presented to the TSG SA. Outstanding Issues: - Editorial clean up - Clean up of Editor's Notes Contentious Issues: None.</w:t>
      </w:r>
    </w:p>
    <w:p w14:paraId="05D07959" w14:textId="77777777" w:rsidR="00000000" w:rsidRDefault="00DE7085">
      <w:pPr>
        <w:keepNext/>
        <w:spacing w:before="100" w:beforeAutospacing="1" w:after="100" w:afterAutospacing="1"/>
        <w:divId w:val="62341320"/>
        <w:rPr>
          <w:rFonts w:cs="Arial"/>
          <w:b/>
        </w:rPr>
      </w:pPr>
      <w:r>
        <w:rPr>
          <w:rFonts w:cs="Arial"/>
          <w:b/>
        </w:rPr>
        <w:t>Comment:</w:t>
      </w:r>
    </w:p>
    <w:p w14:paraId="29CC05B4" w14:textId="77777777" w:rsidR="00000000" w:rsidRDefault="00DE7085">
      <w:pPr>
        <w:spacing w:before="100" w:beforeAutospacing="1" w:after="100" w:afterAutospacing="1"/>
        <w:divId w:val="62341320"/>
      </w:pPr>
      <w:r>
        <w:t>For Block Approval. CC#4: Block Approved.</w:t>
      </w:r>
    </w:p>
    <w:p w14:paraId="130390FA" w14:textId="77777777" w:rsidR="00000000" w:rsidRDefault="00DE7085">
      <w:pPr>
        <w:keepNext/>
        <w:spacing w:before="100" w:beforeAutospacing="1" w:after="100" w:afterAutospacing="1"/>
        <w:divId w:val="62341320"/>
        <w:rPr>
          <w:rFonts w:cs="Arial"/>
          <w:b/>
        </w:rPr>
      </w:pPr>
      <w:r>
        <w:rPr>
          <w:rFonts w:cs="Arial"/>
          <w:b/>
        </w:rPr>
        <w:t>Discussion and conclusion:</w:t>
      </w:r>
    </w:p>
    <w:p w14:paraId="0ADD7E59" w14:textId="77777777" w:rsidR="00000000" w:rsidRDefault="00DE7085">
      <w:pPr>
        <w:spacing w:before="100" w:beforeAutospacing="1" w:after="100" w:afterAutospacing="1"/>
        <w:divId w:val="62341320"/>
      </w:pPr>
      <w:r>
        <w:t>-</w:t>
      </w:r>
    </w:p>
    <w:p w14:paraId="6E44C04C" w14:textId="77777777" w:rsidR="00000000" w:rsidRDefault="00DE7085">
      <w:pPr>
        <w:keepNext/>
        <w:spacing w:before="100" w:beforeAutospacing="1" w:after="100" w:afterAutospacing="1"/>
        <w:divId w:val="62341320"/>
        <w:rPr>
          <w:rFonts w:cs="Arial"/>
          <w:b/>
        </w:rPr>
      </w:pPr>
      <w:r>
        <w:rPr>
          <w:rFonts w:cs="Arial"/>
          <w:b/>
        </w:rPr>
        <w:t>Status:</w:t>
      </w:r>
    </w:p>
    <w:p w14:paraId="5E9204A4" w14:textId="77777777" w:rsidR="00000000" w:rsidRDefault="00DE7085">
      <w:pPr>
        <w:spacing w:before="100" w:beforeAutospacing="1" w:after="100" w:afterAutospacing="1"/>
        <w:divId w:val="62341320"/>
      </w:pPr>
      <w:r>
        <w:t>Approved.</w:t>
      </w:r>
    </w:p>
    <w:p w14:paraId="22C8EA1C" w14:textId="77777777" w:rsidR="00000000" w:rsidRDefault="00DE7085">
      <w:pPr>
        <w:keepNext/>
        <w:keepLines/>
        <w:pBdr>
          <w:top w:val="single" w:sz="4" w:space="1" w:color="auto"/>
        </w:pBdr>
        <w:spacing w:before="100" w:beforeAutospacing="1" w:after="100" w:afterAutospacing="1"/>
        <w:divId w:val="62341320"/>
      </w:pPr>
      <w:r>
        <w:rPr>
          <w:color w:val="0000FF"/>
        </w:rPr>
        <w:t>TD SP-211399</w:t>
      </w:r>
      <w:r>
        <w:t xml:space="preserve"> </w:t>
      </w:r>
      <w:r>
        <w:t>(DRAFT TR) TR 33.850 Study on security aspects of enhancements for 5G Multicast-Broadcast Services (MBS). (Source: SA WG3).</w:t>
      </w:r>
      <w:r>
        <w:br/>
      </w:r>
      <w:r>
        <w:rPr>
          <w:b/>
        </w:rPr>
        <w:t>Document for:</w:t>
      </w:r>
      <w:r>
        <w:t xml:space="preserve"> Approval.</w:t>
      </w:r>
      <w:r>
        <w:br/>
      </w:r>
      <w:r>
        <w:rPr>
          <w:b/>
        </w:rPr>
        <w:t>Abstract:</w:t>
      </w:r>
      <w:r>
        <w:t xml:space="preserve"> Abstract of document: The TR 33.850 documents the results of the study on security aspects of enha</w:t>
      </w:r>
      <w:r>
        <w:t xml:space="preserve">ncements for 5G Multicast-Broadcast Services. The study focuses on the key issues, security requirements and solutions of (a) how to authenticate and authorize the UEs for multicast communication services, (b) how to protect the MBS traffic, including the </w:t>
      </w:r>
      <w:r>
        <w:t>key management, (c) how to protect the new interfaces between AF and 5GC for MBS service. Changes since last presentation to TSG SA: This is first time this document is presented to the TSG SA. Outstanding Issues: None. Contentious Issues: None.</w:t>
      </w:r>
    </w:p>
    <w:p w14:paraId="10CA088B" w14:textId="77777777" w:rsidR="00000000" w:rsidRDefault="00DE7085">
      <w:pPr>
        <w:keepNext/>
        <w:spacing w:before="100" w:beforeAutospacing="1" w:after="100" w:afterAutospacing="1"/>
        <w:divId w:val="62341320"/>
        <w:rPr>
          <w:rFonts w:cs="Arial"/>
          <w:b/>
        </w:rPr>
      </w:pPr>
      <w:r>
        <w:rPr>
          <w:rFonts w:cs="Arial"/>
          <w:b/>
        </w:rPr>
        <w:t>Comment:</w:t>
      </w:r>
    </w:p>
    <w:p w14:paraId="31B68434" w14:textId="77777777" w:rsidR="00000000" w:rsidRDefault="00DE7085">
      <w:pPr>
        <w:spacing w:before="100" w:beforeAutospacing="1" w:after="100" w:afterAutospacing="1"/>
        <w:divId w:val="62341320"/>
      </w:pPr>
      <w:r>
        <w:t>F</w:t>
      </w:r>
      <w:r>
        <w:t>or Block Approval. CC#4: Block Approved.</w:t>
      </w:r>
    </w:p>
    <w:p w14:paraId="41FA9236" w14:textId="77777777" w:rsidR="00000000" w:rsidRDefault="00DE7085">
      <w:pPr>
        <w:keepNext/>
        <w:spacing w:before="100" w:beforeAutospacing="1" w:after="100" w:afterAutospacing="1"/>
        <w:divId w:val="62341320"/>
        <w:rPr>
          <w:rFonts w:cs="Arial"/>
          <w:b/>
        </w:rPr>
      </w:pPr>
      <w:r>
        <w:rPr>
          <w:rFonts w:cs="Arial"/>
          <w:b/>
        </w:rPr>
        <w:t>Discussion and conclusion:</w:t>
      </w:r>
    </w:p>
    <w:p w14:paraId="44C7FADB" w14:textId="77777777" w:rsidR="00000000" w:rsidRDefault="00DE7085">
      <w:pPr>
        <w:spacing w:before="100" w:beforeAutospacing="1" w:after="100" w:afterAutospacing="1"/>
        <w:divId w:val="62341320"/>
      </w:pPr>
      <w:r>
        <w:t>-</w:t>
      </w:r>
    </w:p>
    <w:p w14:paraId="46EF8A36" w14:textId="77777777" w:rsidR="00000000" w:rsidRDefault="00DE7085">
      <w:pPr>
        <w:keepNext/>
        <w:spacing w:before="100" w:beforeAutospacing="1" w:after="100" w:afterAutospacing="1"/>
        <w:divId w:val="62341320"/>
        <w:rPr>
          <w:rFonts w:cs="Arial"/>
          <w:b/>
        </w:rPr>
      </w:pPr>
      <w:r>
        <w:rPr>
          <w:rFonts w:cs="Arial"/>
          <w:b/>
        </w:rPr>
        <w:t>Status:</w:t>
      </w:r>
    </w:p>
    <w:p w14:paraId="6E960D9C" w14:textId="77777777" w:rsidR="00000000" w:rsidRDefault="00DE7085">
      <w:pPr>
        <w:spacing w:before="100" w:beforeAutospacing="1" w:after="100" w:afterAutospacing="1"/>
        <w:divId w:val="62341320"/>
      </w:pPr>
      <w:r>
        <w:t>Approved.</w:t>
      </w:r>
    </w:p>
    <w:p w14:paraId="0D950B44" w14:textId="77777777" w:rsidR="00000000" w:rsidRDefault="00DE7085">
      <w:pPr>
        <w:keepNext/>
        <w:keepLines/>
        <w:pBdr>
          <w:top w:val="single" w:sz="4" w:space="1" w:color="auto"/>
        </w:pBdr>
        <w:spacing w:before="100" w:beforeAutospacing="1" w:after="100" w:afterAutospacing="1"/>
        <w:divId w:val="62341320"/>
      </w:pPr>
      <w:r>
        <w:rPr>
          <w:color w:val="0000FF"/>
        </w:rPr>
        <w:t>TD SP-211400</w:t>
      </w:r>
      <w:r>
        <w:t xml:space="preserve"> (DRAFT TR) TR 33.867 Study on user consent for 3GPP services. (Source: SA WG3).</w:t>
      </w:r>
      <w:r>
        <w:br/>
      </w:r>
      <w:r>
        <w:rPr>
          <w:b/>
        </w:rPr>
        <w:t>Document for:</w:t>
      </w:r>
      <w:r>
        <w:t xml:space="preserve"> Approval.</w:t>
      </w:r>
      <w:r>
        <w:br/>
      </w:r>
      <w:r>
        <w:rPr>
          <w:b/>
        </w:rPr>
        <w:t>Abstract:</w:t>
      </w:r>
      <w:r>
        <w:t xml:space="preserve"> Abstract of document: This report identif</w:t>
      </w:r>
      <w:r>
        <w:t>ies and evaluates the requirement and solutions to support user consent for 3GPP services while complying with user privacy considerations. The report details key issues, solutions and conclusions. Changes since last presentation to SA Meeting #93-e: Edito</w:t>
      </w:r>
      <w:r>
        <w:t>rial changes, and conclusions for key issue #3 and key issue #5. Outstanding Issues: None Contentious Issues: None.</w:t>
      </w:r>
    </w:p>
    <w:p w14:paraId="29DDF144" w14:textId="77777777" w:rsidR="00000000" w:rsidRDefault="00DE7085">
      <w:pPr>
        <w:keepNext/>
        <w:spacing w:before="100" w:beforeAutospacing="1" w:after="100" w:afterAutospacing="1"/>
        <w:divId w:val="62341320"/>
        <w:rPr>
          <w:rFonts w:cs="Arial"/>
          <w:b/>
        </w:rPr>
      </w:pPr>
      <w:r>
        <w:rPr>
          <w:rFonts w:cs="Arial"/>
          <w:b/>
        </w:rPr>
        <w:t>Comment:</w:t>
      </w:r>
    </w:p>
    <w:p w14:paraId="427D9512" w14:textId="77777777" w:rsidR="00000000" w:rsidRDefault="00DE7085">
      <w:pPr>
        <w:spacing w:before="100" w:beforeAutospacing="1" w:after="100" w:afterAutospacing="1"/>
        <w:divId w:val="62341320"/>
      </w:pPr>
      <w:r>
        <w:t>For Block Approval. CC#4: Block Approved.</w:t>
      </w:r>
    </w:p>
    <w:p w14:paraId="66CCA56F" w14:textId="77777777" w:rsidR="00000000" w:rsidRDefault="00DE7085">
      <w:pPr>
        <w:keepNext/>
        <w:spacing w:before="100" w:beforeAutospacing="1" w:after="100" w:afterAutospacing="1"/>
        <w:divId w:val="62341320"/>
        <w:rPr>
          <w:rFonts w:cs="Arial"/>
          <w:b/>
        </w:rPr>
      </w:pPr>
      <w:r>
        <w:rPr>
          <w:rFonts w:cs="Arial"/>
          <w:b/>
        </w:rPr>
        <w:lastRenderedPageBreak/>
        <w:t>Discussion and conclusion:</w:t>
      </w:r>
    </w:p>
    <w:p w14:paraId="53F3819E" w14:textId="77777777" w:rsidR="00000000" w:rsidRDefault="00DE7085">
      <w:pPr>
        <w:spacing w:before="100" w:beforeAutospacing="1" w:after="100" w:afterAutospacing="1"/>
        <w:divId w:val="62341320"/>
      </w:pPr>
      <w:r>
        <w:t>-</w:t>
      </w:r>
    </w:p>
    <w:p w14:paraId="3FC072A0" w14:textId="77777777" w:rsidR="00000000" w:rsidRDefault="00DE7085">
      <w:pPr>
        <w:keepNext/>
        <w:spacing w:before="100" w:beforeAutospacing="1" w:after="100" w:afterAutospacing="1"/>
        <w:divId w:val="62341320"/>
        <w:rPr>
          <w:rFonts w:cs="Arial"/>
          <w:b/>
        </w:rPr>
      </w:pPr>
      <w:r>
        <w:rPr>
          <w:rFonts w:cs="Arial"/>
          <w:b/>
        </w:rPr>
        <w:t>Status:</w:t>
      </w:r>
    </w:p>
    <w:p w14:paraId="54FA3100" w14:textId="77777777" w:rsidR="00000000" w:rsidRDefault="00DE7085">
      <w:pPr>
        <w:spacing w:before="100" w:beforeAutospacing="1" w:after="100" w:afterAutospacing="1"/>
        <w:divId w:val="62341320"/>
      </w:pPr>
      <w:r>
        <w:t>Approved.</w:t>
      </w:r>
    </w:p>
    <w:p w14:paraId="1D36B4C7" w14:textId="77777777" w:rsidR="00000000" w:rsidRDefault="00DE7085">
      <w:pPr>
        <w:keepNext/>
        <w:keepLines/>
        <w:pBdr>
          <w:top w:val="single" w:sz="4" w:space="1" w:color="auto"/>
        </w:pBdr>
        <w:spacing w:before="100" w:beforeAutospacing="1" w:after="100" w:afterAutospacing="1"/>
        <w:divId w:val="62341320"/>
      </w:pPr>
      <w:r>
        <w:rPr>
          <w:color w:val="0000FF"/>
        </w:rPr>
        <w:t>TD SP-211402</w:t>
      </w:r>
      <w:r>
        <w:t xml:space="preserve"> </w:t>
      </w:r>
      <w:r>
        <w:t>(DRAFT TR) TR 33.862 Study on security aspects of the Message Service for MIoT over the 5G System (MSGin5G). (Source: SA WG3).</w:t>
      </w:r>
      <w:r>
        <w:br/>
      </w:r>
      <w:r>
        <w:rPr>
          <w:b/>
        </w:rPr>
        <w:t>Document for:</w:t>
      </w:r>
      <w:r>
        <w:t xml:space="preserve"> Approval.</w:t>
      </w:r>
      <w:r>
        <w:br/>
      </w:r>
      <w:r>
        <w:rPr>
          <w:b/>
        </w:rPr>
        <w:t>Abstract:</w:t>
      </w:r>
      <w:r>
        <w:t xml:space="preserve"> Abstract of document: The present document studies key issues, derived security requirements an</w:t>
      </w:r>
      <w:r>
        <w:t>d potential solutions to support security aspects of the Message Service for MIoT over the 5G System (MSGin5G). This includes the study of transport security for the MSGin5G interfaces, authentication and authorization between 5GMSGS client and MSGin5G Ser</w:t>
      </w:r>
      <w:r>
        <w:t>ver, authentication and authorization between application server and MSGin5G server, authentication and authorization between message Gateway and MSGin5G Server. Changes since last presentation to &lt;TSG&gt; Meeting #&lt;N&gt;: Not yet presented Outstanding Issues: N</w:t>
      </w:r>
      <w:r>
        <w:t>one Contentious Issues: None.</w:t>
      </w:r>
    </w:p>
    <w:p w14:paraId="56C1FFB9" w14:textId="77777777" w:rsidR="00000000" w:rsidRDefault="00DE7085">
      <w:pPr>
        <w:keepNext/>
        <w:spacing w:before="100" w:beforeAutospacing="1" w:after="100" w:afterAutospacing="1"/>
        <w:divId w:val="62341320"/>
        <w:rPr>
          <w:rFonts w:cs="Arial"/>
          <w:b/>
        </w:rPr>
      </w:pPr>
      <w:r>
        <w:rPr>
          <w:rFonts w:cs="Arial"/>
          <w:b/>
        </w:rPr>
        <w:t>Comment:</w:t>
      </w:r>
    </w:p>
    <w:p w14:paraId="6B7C3658" w14:textId="77777777" w:rsidR="00000000" w:rsidRDefault="00DE7085">
      <w:pPr>
        <w:spacing w:before="100" w:beforeAutospacing="1" w:after="100" w:afterAutospacing="1"/>
        <w:divId w:val="62341320"/>
      </w:pPr>
      <w:r>
        <w:t>For Block Approval. CC#4: Block Approved.</w:t>
      </w:r>
    </w:p>
    <w:p w14:paraId="173DBB84" w14:textId="77777777" w:rsidR="00000000" w:rsidRDefault="00DE7085">
      <w:pPr>
        <w:keepNext/>
        <w:spacing w:before="100" w:beforeAutospacing="1" w:after="100" w:afterAutospacing="1"/>
        <w:divId w:val="62341320"/>
        <w:rPr>
          <w:rFonts w:cs="Arial"/>
          <w:b/>
        </w:rPr>
      </w:pPr>
      <w:r>
        <w:rPr>
          <w:rFonts w:cs="Arial"/>
          <w:b/>
        </w:rPr>
        <w:t>Discussion and conclusion:</w:t>
      </w:r>
    </w:p>
    <w:p w14:paraId="364F8002" w14:textId="77777777" w:rsidR="00000000" w:rsidRDefault="00DE7085">
      <w:pPr>
        <w:spacing w:before="100" w:beforeAutospacing="1" w:after="100" w:afterAutospacing="1"/>
        <w:divId w:val="62341320"/>
      </w:pPr>
      <w:r>
        <w:t>-</w:t>
      </w:r>
    </w:p>
    <w:p w14:paraId="22EEAA64" w14:textId="77777777" w:rsidR="00000000" w:rsidRDefault="00DE7085">
      <w:pPr>
        <w:keepNext/>
        <w:spacing w:before="100" w:beforeAutospacing="1" w:after="100" w:afterAutospacing="1"/>
        <w:divId w:val="62341320"/>
        <w:rPr>
          <w:rFonts w:cs="Arial"/>
          <w:b/>
        </w:rPr>
      </w:pPr>
      <w:r>
        <w:rPr>
          <w:rFonts w:cs="Arial"/>
          <w:b/>
        </w:rPr>
        <w:t>Status:</w:t>
      </w:r>
    </w:p>
    <w:p w14:paraId="390B73C1" w14:textId="77777777" w:rsidR="00000000" w:rsidRDefault="00DE7085">
      <w:pPr>
        <w:spacing w:before="100" w:beforeAutospacing="1" w:after="100" w:afterAutospacing="1"/>
        <w:divId w:val="62341320"/>
      </w:pPr>
      <w:r>
        <w:t>Approved.</w:t>
      </w:r>
    </w:p>
    <w:p w14:paraId="07647A26" w14:textId="77777777" w:rsidR="00000000" w:rsidRDefault="00DE7085">
      <w:pPr>
        <w:keepNext/>
        <w:keepLines/>
        <w:pBdr>
          <w:top w:val="single" w:sz="4" w:space="1" w:color="auto"/>
        </w:pBdr>
        <w:spacing w:before="100" w:beforeAutospacing="1" w:after="100" w:afterAutospacing="1"/>
        <w:divId w:val="62341320"/>
      </w:pPr>
      <w:r>
        <w:rPr>
          <w:color w:val="0000FF"/>
        </w:rPr>
        <w:t>TD SP-211403</w:t>
      </w:r>
      <w:r>
        <w:t xml:space="preserve"> (DRAFT TR) TR 33.839 Study on security aspects of enhancement of support for edge computing in 5G Core (5GC). (Sour</w:t>
      </w:r>
      <w:r>
        <w:t>ce: SA WG3).</w:t>
      </w:r>
      <w:r>
        <w:br/>
      </w:r>
      <w:r>
        <w:rPr>
          <w:b/>
        </w:rPr>
        <w:t>Document for:</w:t>
      </w:r>
      <w:r>
        <w:t xml:space="preserve"> Approval.</w:t>
      </w:r>
      <w:r>
        <w:br/>
      </w:r>
      <w:r>
        <w:rPr>
          <w:b/>
        </w:rPr>
        <w:t>Abstract:</w:t>
      </w:r>
      <w:r>
        <w:t xml:space="preserve"> Abstract of document: The TR 33.839 documents the results of the study on the security enhancement on the support for Edge Computing in the 5G Core network define in TR 23.748 and TS 23.548, and application ar</w:t>
      </w:r>
      <w:r>
        <w:t xml:space="preserve">chitecture for enabling Edge Applications defined in TR 23.758 and TS 23.558. The study focuses on the key issues, security requirements and solutions of (a) security of the discovery message, (b) how to authenticate and authorize the UE for EDN networks, </w:t>
      </w:r>
      <w:r>
        <w:t>(c) how to authenticate and authorize the EEC for ECS/EES, (d) how to protect the interfaces defined in TS 23.558. Changes since last presentation to TSG SA: This is first time this document is presented to the TSG SA. Outstanding Issues: None. Contentious</w:t>
      </w:r>
      <w:r>
        <w:t xml:space="preserve"> Issues: None.</w:t>
      </w:r>
    </w:p>
    <w:p w14:paraId="34AEBEC6" w14:textId="77777777" w:rsidR="00000000" w:rsidRDefault="00DE7085">
      <w:pPr>
        <w:keepNext/>
        <w:spacing w:before="100" w:beforeAutospacing="1" w:after="100" w:afterAutospacing="1"/>
        <w:divId w:val="62341320"/>
        <w:rPr>
          <w:rFonts w:cs="Arial"/>
          <w:b/>
        </w:rPr>
      </w:pPr>
      <w:r>
        <w:rPr>
          <w:rFonts w:cs="Arial"/>
          <w:b/>
        </w:rPr>
        <w:t>Comment:</w:t>
      </w:r>
    </w:p>
    <w:p w14:paraId="2ED989E6" w14:textId="77777777" w:rsidR="00000000" w:rsidRDefault="00DE7085">
      <w:pPr>
        <w:spacing w:before="100" w:beforeAutospacing="1" w:after="100" w:afterAutospacing="1"/>
        <w:divId w:val="62341320"/>
      </w:pPr>
      <w:r>
        <w:t>For Block Approval. CC#4: Block Approved.</w:t>
      </w:r>
    </w:p>
    <w:p w14:paraId="6A8BF978" w14:textId="77777777" w:rsidR="00000000" w:rsidRDefault="00DE7085">
      <w:pPr>
        <w:keepNext/>
        <w:spacing w:before="100" w:beforeAutospacing="1" w:after="100" w:afterAutospacing="1"/>
        <w:divId w:val="62341320"/>
        <w:rPr>
          <w:rFonts w:cs="Arial"/>
          <w:b/>
        </w:rPr>
      </w:pPr>
      <w:r>
        <w:rPr>
          <w:rFonts w:cs="Arial"/>
          <w:b/>
        </w:rPr>
        <w:t>Discussion and conclusion:</w:t>
      </w:r>
    </w:p>
    <w:p w14:paraId="16EE6449" w14:textId="77777777" w:rsidR="00000000" w:rsidRDefault="00DE7085">
      <w:pPr>
        <w:spacing w:before="100" w:beforeAutospacing="1" w:after="100" w:afterAutospacing="1"/>
        <w:divId w:val="62341320"/>
      </w:pPr>
      <w:r>
        <w:t>-</w:t>
      </w:r>
    </w:p>
    <w:p w14:paraId="528A0961" w14:textId="77777777" w:rsidR="00000000" w:rsidRDefault="00DE7085">
      <w:pPr>
        <w:keepNext/>
        <w:spacing w:before="100" w:beforeAutospacing="1" w:after="100" w:afterAutospacing="1"/>
        <w:divId w:val="62341320"/>
        <w:rPr>
          <w:rFonts w:cs="Arial"/>
          <w:b/>
        </w:rPr>
      </w:pPr>
      <w:r>
        <w:rPr>
          <w:rFonts w:cs="Arial"/>
          <w:b/>
        </w:rPr>
        <w:t>Status:</w:t>
      </w:r>
    </w:p>
    <w:p w14:paraId="1496A54F" w14:textId="77777777" w:rsidR="00000000" w:rsidRDefault="00DE7085">
      <w:pPr>
        <w:spacing w:before="100" w:beforeAutospacing="1" w:after="100" w:afterAutospacing="1"/>
        <w:divId w:val="62341320"/>
      </w:pPr>
      <w:r>
        <w:t>Approved.</w:t>
      </w:r>
    </w:p>
    <w:p w14:paraId="72507DB8"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SP-211404</w:t>
      </w:r>
      <w:r>
        <w:t xml:space="preserve"> </w:t>
      </w:r>
      <w:r>
        <w:t>(DRAFT TR) TR 33.847 Study on security aspects of enhancement for proximity based services in the 5G System (5GS). (Source: SA WG3).</w:t>
      </w:r>
      <w:r>
        <w:br/>
      </w:r>
      <w:r>
        <w:rPr>
          <w:b/>
        </w:rPr>
        <w:t>Document for:</w:t>
      </w:r>
      <w:r>
        <w:t xml:space="preserve"> Approval.</w:t>
      </w:r>
      <w:r>
        <w:br/>
      </w:r>
      <w:r>
        <w:rPr>
          <w:b/>
        </w:rPr>
        <w:t>Abstract:</w:t>
      </w:r>
      <w:r>
        <w:t xml:space="preserve"> Abstract of document: TR 33.847 studies the security aspects of enhancement for proximity</w:t>
      </w:r>
      <w:r>
        <w:t xml:space="preserve"> based services (including public safety and commercial proximity services) in 5GS and ensure the security solutions are aligned with the work in SA WG1 and SA WG2. It studies the security key issues, threats and requirements of proximity based services in</w:t>
      </w:r>
      <w:r>
        <w:t xml:space="preserve"> 5G system, elaborates on the potential security solutions to cover these requirements. Both non-roaming and roaming scenarios are considered. Changes since last presentation to SA Meeting #93-e Not yet presented Outstanding Issues: None Contentious Issues</w:t>
      </w:r>
      <w:r>
        <w:t>: Whether to support secondary authentication and NSSAA aspects need more discussion.</w:t>
      </w:r>
    </w:p>
    <w:p w14:paraId="14F3FAA0" w14:textId="77777777" w:rsidR="00000000" w:rsidRDefault="00DE7085">
      <w:pPr>
        <w:keepNext/>
        <w:spacing w:before="100" w:beforeAutospacing="1" w:after="100" w:afterAutospacing="1"/>
        <w:divId w:val="62341320"/>
        <w:rPr>
          <w:rFonts w:cs="Arial"/>
          <w:b/>
        </w:rPr>
      </w:pPr>
      <w:r>
        <w:rPr>
          <w:rFonts w:cs="Arial"/>
          <w:b/>
        </w:rPr>
        <w:t>Comment:</w:t>
      </w:r>
    </w:p>
    <w:p w14:paraId="6EE28C7C" w14:textId="77777777" w:rsidR="00000000" w:rsidRDefault="00DE7085">
      <w:pPr>
        <w:spacing w:before="100" w:beforeAutospacing="1" w:after="100" w:afterAutospacing="1"/>
        <w:divId w:val="62341320"/>
      </w:pPr>
      <w:r>
        <w:t>For Block Approval. CC#4: Block Approved.</w:t>
      </w:r>
    </w:p>
    <w:p w14:paraId="04347261" w14:textId="77777777" w:rsidR="00000000" w:rsidRDefault="00DE7085">
      <w:pPr>
        <w:keepNext/>
        <w:spacing w:before="100" w:beforeAutospacing="1" w:after="100" w:afterAutospacing="1"/>
        <w:divId w:val="62341320"/>
        <w:rPr>
          <w:rFonts w:cs="Arial"/>
          <w:b/>
        </w:rPr>
      </w:pPr>
      <w:r>
        <w:rPr>
          <w:rFonts w:cs="Arial"/>
          <w:b/>
        </w:rPr>
        <w:t>Discussion and conclusion:</w:t>
      </w:r>
    </w:p>
    <w:p w14:paraId="6B149421" w14:textId="77777777" w:rsidR="00000000" w:rsidRDefault="00DE7085">
      <w:pPr>
        <w:spacing w:before="100" w:beforeAutospacing="1" w:after="100" w:afterAutospacing="1"/>
        <w:divId w:val="62341320"/>
      </w:pPr>
      <w:r>
        <w:t>-</w:t>
      </w:r>
    </w:p>
    <w:p w14:paraId="0F83AC3A" w14:textId="77777777" w:rsidR="00000000" w:rsidRDefault="00DE7085">
      <w:pPr>
        <w:keepNext/>
        <w:spacing w:before="100" w:beforeAutospacing="1" w:after="100" w:afterAutospacing="1"/>
        <w:divId w:val="62341320"/>
        <w:rPr>
          <w:rFonts w:cs="Arial"/>
          <w:b/>
        </w:rPr>
      </w:pPr>
      <w:r>
        <w:rPr>
          <w:rFonts w:cs="Arial"/>
          <w:b/>
        </w:rPr>
        <w:t>Status:</w:t>
      </w:r>
    </w:p>
    <w:p w14:paraId="4972F8D3" w14:textId="77777777" w:rsidR="00000000" w:rsidRDefault="00DE7085">
      <w:pPr>
        <w:spacing w:before="100" w:beforeAutospacing="1" w:after="100" w:afterAutospacing="1"/>
        <w:divId w:val="62341320"/>
      </w:pPr>
      <w:r>
        <w:t>Approved.</w:t>
      </w:r>
    </w:p>
    <w:p w14:paraId="5AC082A1" w14:textId="77777777" w:rsidR="00000000" w:rsidRDefault="00DE7085">
      <w:pPr>
        <w:keepNext/>
        <w:keepLines/>
        <w:pBdr>
          <w:top w:val="single" w:sz="4" w:space="1" w:color="auto"/>
        </w:pBdr>
        <w:spacing w:before="100" w:beforeAutospacing="1" w:after="100" w:afterAutospacing="1"/>
        <w:divId w:val="62341320"/>
      </w:pPr>
      <w:r>
        <w:rPr>
          <w:color w:val="0000FF"/>
        </w:rPr>
        <w:t>TD SP-211405</w:t>
      </w:r>
      <w:r>
        <w:t xml:space="preserve"> (DRAFT TR) TR 33.866 Study on security aspects of enablers </w:t>
      </w:r>
      <w:r>
        <w:t>for Network Automation (eNA) for the 5G system (5GS) Phase 2. (Source: SA WG3).</w:t>
      </w:r>
      <w:r>
        <w:br/>
      </w:r>
      <w:r>
        <w:rPr>
          <w:b/>
        </w:rPr>
        <w:t>Document for:</w:t>
      </w:r>
      <w:r>
        <w:t xml:space="preserve"> Approval.</w:t>
      </w:r>
      <w:r>
        <w:br/>
      </w:r>
      <w:r>
        <w:rPr>
          <w:b/>
        </w:rPr>
        <w:t>Abstract:</w:t>
      </w:r>
      <w:r>
        <w:t xml:space="preserve"> Abstract of document: The present document will study the security aspects of enablers for network automation for the 5G system. More specific</w:t>
      </w:r>
      <w:r>
        <w:t>ally, this study will identify security issues, requirements and corresponding potential security solutions related to the following objectives: - UE data collection protection to fulfil the NWDAF functionalities including privacy consideration, data authe</w:t>
      </w:r>
      <w:r>
        <w:t xml:space="preserve">nticity, data integrity, and accessibility aspects requirements. - Detection of cyber-attacks and anomaly events supported by NWDAF and its related functions, specifically to identify parameters provided by UE and NFs, which can help to detect attacks and </w:t>
      </w:r>
      <w:r>
        <w:t>abnormal behaviours; - Protection of data transferring (e.g. privacy consideration) in the inter-NWDAF/NWDAF instances. Changes since last presentation to &lt;TSG&gt; Meeting #&lt;N&gt;: Not yet presented Outstanding Issues: None Contentious Issues: None.</w:t>
      </w:r>
    </w:p>
    <w:p w14:paraId="26603B5F" w14:textId="77777777" w:rsidR="00000000" w:rsidRDefault="00DE7085">
      <w:pPr>
        <w:keepNext/>
        <w:spacing w:before="100" w:beforeAutospacing="1" w:after="100" w:afterAutospacing="1"/>
        <w:divId w:val="62341320"/>
        <w:rPr>
          <w:rFonts w:cs="Arial"/>
          <w:b/>
        </w:rPr>
      </w:pPr>
      <w:r>
        <w:rPr>
          <w:rFonts w:cs="Arial"/>
          <w:b/>
        </w:rPr>
        <w:t>Comment:</w:t>
      </w:r>
    </w:p>
    <w:p w14:paraId="54D28008" w14:textId="77777777" w:rsidR="00000000" w:rsidRDefault="00DE7085">
      <w:pPr>
        <w:spacing w:before="100" w:beforeAutospacing="1" w:after="100" w:afterAutospacing="1"/>
        <w:divId w:val="62341320"/>
      </w:pPr>
      <w:r>
        <w:t>For</w:t>
      </w:r>
      <w:r>
        <w:t xml:space="preserve"> Block Approval. CC#4: Block Approved.</w:t>
      </w:r>
    </w:p>
    <w:p w14:paraId="2A86888D" w14:textId="77777777" w:rsidR="00000000" w:rsidRDefault="00DE7085">
      <w:pPr>
        <w:keepNext/>
        <w:spacing w:before="100" w:beforeAutospacing="1" w:after="100" w:afterAutospacing="1"/>
        <w:divId w:val="62341320"/>
        <w:rPr>
          <w:rFonts w:cs="Arial"/>
          <w:b/>
        </w:rPr>
      </w:pPr>
      <w:r>
        <w:rPr>
          <w:rFonts w:cs="Arial"/>
          <w:b/>
        </w:rPr>
        <w:t>Discussion and conclusion:</w:t>
      </w:r>
    </w:p>
    <w:p w14:paraId="0631544E" w14:textId="77777777" w:rsidR="00000000" w:rsidRDefault="00DE7085">
      <w:pPr>
        <w:spacing w:before="100" w:beforeAutospacing="1" w:after="100" w:afterAutospacing="1"/>
        <w:divId w:val="62341320"/>
      </w:pPr>
      <w:r>
        <w:t>-</w:t>
      </w:r>
    </w:p>
    <w:p w14:paraId="2D7BE7F7" w14:textId="77777777" w:rsidR="00000000" w:rsidRDefault="00DE7085">
      <w:pPr>
        <w:keepNext/>
        <w:spacing w:before="100" w:beforeAutospacing="1" w:after="100" w:afterAutospacing="1"/>
        <w:divId w:val="62341320"/>
        <w:rPr>
          <w:rFonts w:cs="Arial"/>
          <w:b/>
        </w:rPr>
      </w:pPr>
      <w:r>
        <w:rPr>
          <w:rFonts w:cs="Arial"/>
          <w:b/>
        </w:rPr>
        <w:t>Status:</w:t>
      </w:r>
    </w:p>
    <w:p w14:paraId="057EA7FB" w14:textId="77777777" w:rsidR="00000000" w:rsidRDefault="00DE7085">
      <w:pPr>
        <w:spacing w:before="100" w:beforeAutospacing="1" w:after="100" w:afterAutospacing="1"/>
        <w:divId w:val="62341320"/>
      </w:pPr>
      <w:r>
        <w:t>Approved.</w:t>
      </w:r>
    </w:p>
    <w:p w14:paraId="66FEF2F7"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SP-211418</w:t>
      </w:r>
      <w:r>
        <w:t xml:space="preserve"> (DRAFT TR) TR 28.813 Study on new aspects of Energy Efficiency (EE) for 5G. (Source: SA WG5).</w:t>
      </w:r>
      <w:r>
        <w:br/>
      </w:r>
      <w:r>
        <w:rPr>
          <w:b/>
        </w:rPr>
        <w:t>Document for:</w:t>
      </w:r>
      <w:r>
        <w:t xml:space="preserve"> Approval.</w:t>
      </w:r>
      <w:r>
        <w:br/>
      </w:r>
      <w:r>
        <w:rPr>
          <w:b/>
        </w:rPr>
        <w:t>Abstract:</w:t>
      </w:r>
      <w:r>
        <w:t xml:space="preserve"> Abstract of document: This Te</w:t>
      </w:r>
      <w:r>
        <w:t>chnical Report studies new aspects of Energy Efficiency (EE) for 5G. It investigates the opportunities for defining new Energy Efficiency (EE) KPIs and new Energy Saving (ES) solutions. It identifies and documents key issues related to energy efficiency an</w:t>
      </w:r>
      <w:r>
        <w:t>d energy saving, documents and evaluates potential solutions, and provides recommendations for the normative work. Changes since last presentation to SA Meeting: - Conclusions to key issues #2 (EE KPI for 5GC), 2a (Resource Efficiency KPI for 5GC), 3 (Netw</w:t>
      </w:r>
      <w:r>
        <w:t>ork data analysis assisted energy saving) and 9 (5GC Energy Consumption) have been drawn; - A potential solution for key issue #7 (Area based energy saving) has been described and a conclusion has been drawn; - Editorial enhancements, some of them based on</w:t>
      </w:r>
      <w:r>
        <w:t xml:space="preserve"> Edithelp comments, have been made. Outstanding Issues: No outstanding issues. Contentious Issues: No contentious issues.</w:t>
      </w:r>
    </w:p>
    <w:p w14:paraId="5DBBE311" w14:textId="77777777" w:rsidR="00000000" w:rsidRDefault="00DE7085">
      <w:pPr>
        <w:keepNext/>
        <w:spacing w:before="100" w:beforeAutospacing="1" w:after="100" w:afterAutospacing="1"/>
        <w:divId w:val="62341320"/>
        <w:rPr>
          <w:rFonts w:cs="Arial"/>
          <w:b/>
        </w:rPr>
      </w:pPr>
      <w:r>
        <w:rPr>
          <w:rFonts w:cs="Arial"/>
          <w:b/>
        </w:rPr>
        <w:t>Comment:</w:t>
      </w:r>
    </w:p>
    <w:p w14:paraId="0C02EE40" w14:textId="77777777" w:rsidR="00000000" w:rsidRDefault="00DE7085">
      <w:pPr>
        <w:spacing w:before="100" w:beforeAutospacing="1" w:after="100" w:afterAutospacing="1"/>
        <w:divId w:val="62341320"/>
      </w:pPr>
      <w:r>
        <w:t>For Block Approval. CC#4: Block Approved.</w:t>
      </w:r>
    </w:p>
    <w:p w14:paraId="677AD661" w14:textId="77777777" w:rsidR="00000000" w:rsidRDefault="00DE7085">
      <w:pPr>
        <w:keepNext/>
        <w:spacing w:before="100" w:beforeAutospacing="1" w:after="100" w:afterAutospacing="1"/>
        <w:divId w:val="62341320"/>
        <w:rPr>
          <w:rFonts w:cs="Arial"/>
          <w:b/>
        </w:rPr>
      </w:pPr>
      <w:r>
        <w:rPr>
          <w:rFonts w:cs="Arial"/>
          <w:b/>
        </w:rPr>
        <w:t>Discussion and conclusion:</w:t>
      </w:r>
    </w:p>
    <w:p w14:paraId="6E7F2BDD" w14:textId="77777777" w:rsidR="00000000" w:rsidRDefault="00DE7085">
      <w:pPr>
        <w:spacing w:before="100" w:beforeAutospacing="1" w:after="100" w:afterAutospacing="1"/>
        <w:divId w:val="62341320"/>
      </w:pPr>
      <w:r>
        <w:t>-</w:t>
      </w:r>
    </w:p>
    <w:p w14:paraId="1FC2BB51" w14:textId="77777777" w:rsidR="00000000" w:rsidRDefault="00DE7085">
      <w:pPr>
        <w:keepNext/>
        <w:spacing w:before="100" w:beforeAutospacing="1" w:after="100" w:afterAutospacing="1"/>
        <w:divId w:val="62341320"/>
        <w:rPr>
          <w:rFonts w:cs="Arial"/>
          <w:b/>
        </w:rPr>
      </w:pPr>
      <w:r>
        <w:rPr>
          <w:rFonts w:cs="Arial"/>
          <w:b/>
        </w:rPr>
        <w:t>Status:</w:t>
      </w:r>
    </w:p>
    <w:p w14:paraId="0C98D9FC" w14:textId="77777777" w:rsidR="00000000" w:rsidRDefault="00DE7085">
      <w:pPr>
        <w:spacing w:before="100" w:beforeAutospacing="1" w:after="100" w:afterAutospacing="1"/>
        <w:divId w:val="62341320"/>
      </w:pPr>
      <w:r>
        <w:t>Approved.</w:t>
      </w:r>
    </w:p>
    <w:p w14:paraId="5EEF5DEE" w14:textId="77777777" w:rsidR="00000000" w:rsidRDefault="00DE7085">
      <w:pPr>
        <w:keepNext/>
        <w:keepLines/>
        <w:pBdr>
          <w:top w:val="single" w:sz="4" w:space="1" w:color="auto"/>
        </w:pBdr>
        <w:spacing w:before="100" w:beforeAutospacing="1" w:after="100" w:afterAutospacing="1"/>
        <w:divId w:val="62341320"/>
      </w:pPr>
      <w:r>
        <w:rPr>
          <w:color w:val="0000FF"/>
        </w:rPr>
        <w:t>TD SP-211419</w:t>
      </w:r>
      <w:r>
        <w:t xml:space="preserve"> </w:t>
      </w:r>
      <w:r>
        <w:t>(DRAFT TS) TS 28.556 Management and orchestration; Network policy management for 5G mobile networks; Stage 2 and stage 3. (Source: SA WG5).</w:t>
      </w:r>
      <w:r>
        <w:br/>
      </w:r>
      <w:r>
        <w:rPr>
          <w:b/>
        </w:rPr>
        <w:t>Document for:</w:t>
      </w:r>
      <w:r>
        <w:t xml:space="preserve"> Approval.</w:t>
      </w:r>
      <w:r>
        <w:br/>
      </w:r>
      <w:r>
        <w:rPr>
          <w:b/>
        </w:rPr>
        <w:t>Abstract:</w:t>
      </w:r>
      <w:r>
        <w:t xml:space="preserve"> Abstract of document: The present document describes policy management procedures,</w:t>
      </w:r>
      <w:r>
        <w:t xml:space="preserve"> stage 2 and stage 3 for policy MnS in 5G network. Changes since last presentation to SA Meeting #: First presentation Outstanding Issues: No outstanding issues Contentious Issues: No contentious issues.</w:t>
      </w:r>
    </w:p>
    <w:p w14:paraId="1FF354F2" w14:textId="77777777" w:rsidR="00000000" w:rsidRDefault="00DE7085">
      <w:pPr>
        <w:keepNext/>
        <w:spacing w:before="100" w:beforeAutospacing="1" w:after="100" w:afterAutospacing="1"/>
        <w:divId w:val="62341320"/>
        <w:rPr>
          <w:rFonts w:cs="Arial"/>
          <w:b/>
        </w:rPr>
      </w:pPr>
      <w:r>
        <w:rPr>
          <w:rFonts w:cs="Arial"/>
          <w:b/>
        </w:rPr>
        <w:t>Comment:</w:t>
      </w:r>
    </w:p>
    <w:p w14:paraId="550E8774" w14:textId="77777777" w:rsidR="00000000" w:rsidRDefault="00DE7085">
      <w:pPr>
        <w:spacing w:before="100" w:beforeAutospacing="1" w:after="100" w:afterAutospacing="1"/>
        <w:divId w:val="62341320"/>
      </w:pPr>
      <w:r>
        <w:t>For Block Approval. CC#4: Block Approved.</w:t>
      </w:r>
    </w:p>
    <w:p w14:paraId="296F482E" w14:textId="77777777" w:rsidR="00000000" w:rsidRDefault="00DE7085">
      <w:pPr>
        <w:keepNext/>
        <w:spacing w:before="100" w:beforeAutospacing="1" w:after="100" w:afterAutospacing="1"/>
        <w:divId w:val="62341320"/>
        <w:rPr>
          <w:rFonts w:cs="Arial"/>
          <w:b/>
        </w:rPr>
      </w:pPr>
      <w:r>
        <w:rPr>
          <w:rFonts w:cs="Arial"/>
          <w:b/>
        </w:rPr>
        <w:t>D</w:t>
      </w:r>
      <w:r>
        <w:rPr>
          <w:rFonts w:cs="Arial"/>
          <w:b/>
        </w:rPr>
        <w:t>iscussion and conclusion:</w:t>
      </w:r>
    </w:p>
    <w:p w14:paraId="2D30DACA" w14:textId="77777777" w:rsidR="00000000" w:rsidRDefault="00DE7085">
      <w:pPr>
        <w:spacing w:before="100" w:beforeAutospacing="1" w:after="100" w:afterAutospacing="1"/>
        <w:divId w:val="62341320"/>
      </w:pPr>
      <w:r>
        <w:t>-</w:t>
      </w:r>
    </w:p>
    <w:p w14:paraId="46463533" w14:textId="77777777" w:rsidR="00000000" w:rsidRDefault="00DE7085">
      <w:pPr>
        <w:keepNext/>
        <w:spacing w:before="100" w:beforeAutospacing="1" w:after="100" w:afterAutospacing="1"/>
        <w:divId w:val="62341320"/>
        <w:rPr>
          <w:rFonts w:cs="Arial"/>
          <w:b/>
        </w:rPr>
      </w:pPr>
      <w:r>
        <w:rPr>
          <w:rFonts w:cs="Arial"/>
          <w:b/>
        </w:rPr>
        <w:t>Status:</w:t>
      </w:r>
    </w:p>
    <w:p w14:paraId="0E73B9C0" w14:textId="77777777" w:rsidR="00000000" w:rsidRDefault="00DE7085">
      <w:pPr>
        <w:spacing w:before="100" w:beforeAutospacing="1" w:after="100" w:afterAutospacing="1"/>
        <w:divId w:val="62341320"/>
      </w:pPr>
      <w:r>
        <w:t>Approved.</w:t>
      </w:r>
    </w:p>
    <w:p w14:paraId="08A9B486" w14:textId="77777777" w:rsidR="00000000" w:rsidRDefault="00DE7085">
      <w:pPr>
        <w:keepNext/>
        <w:keepLines/>
        <w:pBdr>
          <w:top w:val="single" w:sz="4" w:space="1" w:color="auto"/>
        </w:pBdr>
        <w:spacing w:before="100" w:beforeAutospacing="1" w:after="100" w:afterAutospacing="1"/>
        <w:divId w:val="62341320"/>
      </w:pPr>
      <w:r>
        <w:rPr>
          <w:color w:val="0000FF"/>
        </w:rPr>
        <w:t>TD SP-211420</w:t>
      </w:r>
      <w:r>
        <w:t xml:space="preserve"> (DRAFT TR) TR 28.811 Study on network slice management enhancement. (Source: SA WG5).</w:t>
      </w:r>
      <w:r>
        <w:br/>
      </w:r>
      <w:r>
        <w:rPr>
          <w:b/>
        </w:rPr>
        <w:t>Document for:</w:t>
      </w:r>
      <w:r>
        <w:t xml:space="preserve"> Approval.</w:t>
      </w:r>
      <w:r>
        <w:br/>
      </w:r>
      <w:r>
        <w:rPr>
          <w:b/>
        </w:rPr>
        <w:t>Abstract:</w:t>
      </w:r>
      <w:r>
        <w:t xml:space="preserve"> Abstract of document: This Technical Report describes potential enhancements </w:t>
      </w:r>
      <w:r>
        <w:t>to network slice management. Outstanding Issues: The specification of network slice isolation may be further improved and extended in Release 18. Contentious Issues: No contentious issues.</w:t>
      </w:r>
    </w:p>
    <w:p w14:paraId="717F2DE0" w14:textId="77777777" w:rsidR="00000000" w:rsidRDefault="00DE7085">
      <w:pPr>
        <w:keepNext/>
        <w:spacing w:before="100" w:beforeAutospacing="1" w:after="100" w:afterAutospacing="1"/>
        <w:divId w:val="62341320"/>
        <w:rPr>
          <w:rFonts w:cs="Arial"/>
          <w:b/>
        </w:rPr>
      </w:pPr>
      <w:r>
        <w:rPr>
          <w:rFonts w:cs="Arial"/>
          <w:b/>
        </w:rPr>
        <w:t>Comment:</w:t>
      </w:r>
    </w:p>
    <w:p w14:paraId="370FE93B" w14:textId="77777777" w:rsidR="00000000" w:rsidRDefault="00DE7085">
      <w:pPr>
        <w:spacing w:before="100" w:beforeAutospacing="1" w:after="100" w:afterAutospacing="1"/>
        <w:divId w:val="62341320"/>
      </w:pPr>
      <w:r>
        <w:t>For Block Approval. CC#4: Block Approved.</w:t>
      </w:r>
    </w:p>
    <w:p w14:paraId="787343D6" w14:textId="77777777" w:rsidR="00000000" w:rsidRDefault="00DE7085">
      <w:pPr>
        <w:keepNext/>
        <w:spacing w:before="100" w:beforeAutospacing="1" w:after="100" w:afterAutospacing="1"/>
        <w:divId w:val="62341320"/>
        <w:rPr>
          <w:rFonts w:cs="Arial"/>
          <w:b/>
        </w:rPr>
      </w:pPr>
      <w:r>
        <w:rPr>
          <w:rFonts w:cs="Arial"/>
          <w:b/>
        </w:rPr>
        <w:lastRenderedPageBreak/>
        <w:t>Discussion and c</w:t>
      </w:r>
      <w:r>
        <w:rPr>
          <w:rFonts w:cs="Arial"/>
          <w:b/>
        </w:rPr>
        <w:t>onclusion:</w:t>
      </w:r>
    </w:p>
    <w:p w14:paraId="78FE6CEA" w14:textId="77777777" w:rsidR="00000000" w:rsidRDefault="00DE7085">
      <w:pPr>
        <w:spacing w:before="100" w:beforeAutospacing="1" w:after="100" w:afterAutospacing="1"/>
        <w:divId w:val="62341320"/>
      </w:pPr>
      <w:r>
        <w:t>-</w:t>
      </w:r>
    </w:p>
    <w:p w14:paraId="53A536BB" w14:textId="77777777" w:rsidR="00000000" w:rsidRDefault="00DE7085">
      <w:pPr>
        <w:keepNext/>
        <w:spacing w:before="100" w:beforeAutospacing="1" w:after="100" w:afterAutospacing="1"/>
        <w:divId w:val="62341320"/>
        <w:rPr>
          <w:rFonts w:cs="Arial"/>
          <w:b/>
        </w:rPr>
      </w:pPr>
      <w:r>
        <w:rPr>
          <w:rFonts w:cs="Arial"/>
          <w:b/>
        </w:rPr>
        <w:t>Status:</w:t>
      </w:r>
    </w:p>
    <w:p w14:paraId="0431892A" w14:textId="77777777" w:rsidR="00000000" w:rsidRDefault="00DE7085">
      <w:pPr>
        <w:spacing w:before="100" w:beforeAutospacing="1" w:after="100" w:afterAutospacing="1"/>
        <w:divId w:val="62341320"/>
      </w:pPr>
      <w:r>
        <w:t>Approved.</w:t>
      </w:r>
    </w:p>
    <w:p w14:paraId="7B67D2F1" w14:textId="77777777" w:rsidR="00000000" w:rsidRDefault="00DE7085">
      <w:pPr>
        <w:keepNext/>
        <w:keepLines/>
        <w:pBdr>
          <w:top w:val="single" w:sz="4" w:space="1" w:color="auto"/>
        </w:pBdr>
        <w:spacing w:before="100" w:beforeAutospacing="1" w:after="100" w:afterAutospacing="1"/>
        <w:divId w:val="62341320"/>
      </w:pPr>
      <w:r>
        <w:rPr>
          <w:color w:val="0000FF"/>
        </w:rPr>
        <w:t>TD SP-211421</w:t>
      </w:r>
      <w:r>
        <w:t xml:space="preserve"> (DRAFT TR) TR 28.816 Study on charging aspects of 5GS CIoT. (Source: SA WG5).</w:t>
      </w:r>
      <w:r>
        <w:br/>
      </w:r>
      <w:r>
        <w:rPr>
          <w:b/>
        </w:rPr>
        <w:t>Document for:</w:t>
      </w:r>
      <w:r>
        <w:t xml:space="preserve"> Approval.</w:t>
      </w:r>
      <w:r>
        <w:br/>
      </w:r>
      <w:r>
        <w:rPr>
          <w:b/>
        </w:rPr>
        <w:t>Abstract:</w:t>
      </w:r>
      <w:r>
        <w:t xml:space="preserve"> Abstract of document: This technical report studies the enhancements of charging aspects for 5GS CIo</w:t>
      </w:r>
      <w:r>
        <w:t>T features, defined in TS 23.501 and specifications. This technical report investigates the related charging aspects, including 5G data connectivity domain charging, Control plane data transfer domain charging, Monitoring event domain charging and the Nort</w:t>
      </w:r>
      <w:r>
        <w:t>h bound API charging, and the charging use cases of 5GS CIoT that can be applicable to those charging aspects. The technical report identifies the potential solutions to key issues in charging use cases, evaluate potential solutions, and provides recommend</w:t>
      </w:r>
      <w:r>
        <w:t>ations for the normative work. Changes since last presentation to SA Meeting: - Add potential solutions in addition to 28.816-1.0.0. - Provide the evaluation of key issues. - Provide the conclusions and the recommendations for normative work. Outstanding I</w:t>
      </w:r>
      <w:r>
        <w:t>ssues: None. Contentious Issues: None.</w:t>
      </w:r>
    </w:p>
    <w:p w14:paraId="59145AB7" w14:textId="77777777" w:rsidR="00000000" w:rsidRDefault="00DE7085">
      <w:pPr>
        <w:keepNext/>
        <w:spacing w:before="100" w:beforeAutospacing="1" w:after="100" w:afterAutospacing="1"/>
        <w:divId w:val="62341320"/>
        <w:rPr>
          <w:rFonts w:cs="Arial"/>
          <w:b/>
        </w:rPr>
      </w:pPr>
      <w:r>
        <w:rPr>
          <w:rFonts w:cs="Arial"/>
          <w:b/>
        </w:rPr>
        <w:t>Comment:</w:t>
      </w:r>
    </w:p>
    <w:p w14:paraId="7CE8FF5C" w14:textId="77777777" w:rsidR="00000000" w:rsidRDefault="00DE7085">
      <w:pPr>
        <w:spacing w:before="100" w:beforeAutospacing="1" w:after="100" w:afterAutospacing="1"/>
        <w:divId w:val="62341320"/>
      </w:pPr>
      <w:r>
        <w:t>For Block Approval. CC#4: Block Approved.</w:t>
      </w:r>
    </w:p>
    <w:p w14:paraId="1199674F" w14:textId="77777777" w:rsidR="00000000" w:rsidRDefault="00DE7085">
      <w:pPr>
        <w:keepNext/>
        <w:spacing w:before="100" w:beforeAutospacing="1" w:after="100" w:afterAutospacing="1"/>
        <w:divId w:val="62341320"/>
        <w:rPr>
          <w:rFonts w:cs="Arial"/>
          <w:b/>
        </w:rPr>
      </w:pPr>
      <w:r>
        <w:rPr>
          <w:rFonts w:cs="Arial"/>
          <w:b/>
        </w:rPr>
        <w:t>Discussion and conclusion:</w:t>
      </w:r>
    </w:p>
    <w:p w14:paraId="451CF0FB" w14:textId="77777777" w:rsidR="00000000" w:rsidRDefault="00DE7085">
      <w:pPr>
        <w:spacing w:before="100" w:beforeAutospacing="1" w:after="100" w:afterAutospacing="1"/>
        <w:divId w:val="62341320"/>
      </w:pPr>
      <w:r>
        <w:t>-</w:t>
      </w:r>
    </w:p>
    <w:p w14:paraId="02559844" w14:textId="77777777" w:rsidR="00000000" w:rsidRDefault="00DE7085">
      <w:pPr>
        <w:keepNext/>
        <w:spacing w:before="100" w:beforeAutospacing="1" w:after="100" w:afterAutospacing="1"/>
        <w:divId w:val="62341320"/>
        <w:rPr>
          <w:rFonts w:cs="Arial"/>
          <w:b/>
        </w:rPr>
      </w:pPr>
      <w:r>
        <w:rPr>
          <w:rFonts w:cs="Arial"/>
          <w:b/>
        </w:rPr>
        <w:t>Status:</w:t>
      </w:r>
    </w:p>
    <w:p w14:paraId="28BF1C55" w14:textId="77777777" w:rsidR="00000000" w:rsidRDefault="00DE7085">
      <w:pPr>
        <w:spacing w:before="100" w:beforeAutospacing="1" w:after="100" w:afterAutospacing="1"/>
        <w:divId w:val="62341320"/>
      </w:pPr>
      <w:r>
        <w:t>Approved.</w:t>
      </w:r>
    </w:p>
    <w:p w14:paraId="46AEA220" w14:textId="77777777" w:rsidR="00000000" w:rsidRDefault="00DE7085">
      <w:pPr>
        <w:keepNext/>
        <w:keepLines/>
        <w:pBdr>
          <w:top w:val="single" w:sz="4" w:space="1" w:color="auto"/>
        </w:pBdr>
        <w:spacing w:before="100" w:beforeAutospacing="1" w:after="100" w:afterAutospacing="1"/>
        <w:divId w:val="62341320"/>
      </w:pPr>
      <w:r>
        <w:rPr>
          <w:color w:val="0000FF"/>
        </w:rPr>
        <w:t>TD SP-211423</w:t>
      </w:r>
      <w:r>
        <w:t xml:space="preserve"> </w:t>
      </w:r>
      <w:r>
        <w:t>(DRAFT TR) TR 32.846 Study on charging aspects of Proximity-based Services (ProSe) in 5GS. (Source: SA WG5).</w:t>
      </w:r>
      <w:r>
        <w:br/>
      </w:r>
      <w:r>
        <w:rPr>
          <w:b/>
        </w:rPr>
        <w:t>Document for:</w:t>
      </w:r>
      <w:r>
        <w:t xml:space="preserve"> Approval.</w:t>
      </w:r>
      <w:r>
        <w:br/>
      </w:r>
      <w:r>
        <w:rPr>
          <w:b/>
        </w:rPr>
        <w:t>Abstract:</w:t>
      </w:r>
      <w:r>
        <w:t xml:space="preserve"> Abstract of document: It is the TR of Rel-17 study on charging aspects of Proximity-based Services in 5GS. Change</w:t>
      </w:r>
      <w:r>
        <w:t>s since last presentation to SA Meeting #92e: - Added possible solutions for ProSe Direct Communication via ProSe UE-to-Network Relay charging; - Added possible solutions for ProSe Direct Communication based on QoS flow charging; - Added evaluations and co</w:t>
      </w:r>
      <w:r>
        <w:t xml:space="preserve">nclusions for the possible solutions of charging for 5GS ProSe Direct Discovery, ProSe UE-to-Network Relay Discovery, ProSe Direct communication, ProSe Direct Communication via ProSe UE-to-Network Relay, and ProSe Direct Communication based on QoS flow; - </w:t>
      </w:r>
      <w:r>
        <w:t>Added general conclusions and recommendations; - Editorial clean-ups. Outstanding Issues: Contentious Issues: None.</w:t>
      </w:r>
    </w:p>
    <w:p w14:paraId="348E8DC7" w14:textId="77777777" w:rsidR="00000000" w:rsidRDefault="00DE7085">
      <w:pPr>
        <w:keepNext/>
        <w:spacing w:before="100" w:beforeAutospacing="1" w:after="100" w:afterAutospacing="1"/>
        <w:divId w:val="62341320"/>
        <w:rPr>
          <w:rFonts w:cs="Arial"/>
          <w:b/>
        </w:rPr>
      </w:pPr>
      <w:r>
        <w:rPr>
          <w:rFonts w:cs="Arial"/>
          <w:b/>
        </w:rPr>
        <w:t>Comment:</w:t>
      </w:r>
    </w:p>
    <w:p w14:paraId="5BE1D133" w14:textId="77777777" w:rsidR="00000000" w:rsidRDefault="00DE7085">
      <w:pPr>
        <w:spacing w:before="100" w:beforeAutospacing="1" w:after="100" w:afterAutospacing="1"/>
        <w:divId w:val="62341320"/>
      </w:pPr>
      <w:r>
        <w:t>For Block Approval. CC#4: Block Approved.</w:t>
      </w:r>
    </w:p>
    <w:p w14:paraId="01237D6E" w14:textId="77777777" w:rsidR="00000000" w:rsidRDefault="00DE7085">
      <w:pPr>
        <w:keepNext/>
        <w:spacing w:before="100" w:beforeAutospacing="1" w:after="100" w:afterAutospacing="1"/>
        <w:divId w:val="62341320"/>
        <w:rPr>
          <w:rFonts w:cs="Arial"/>
          <w:b/>
        </w:rPr>
      </w:pPr>
      <w:r>
        <w:rPr>
          <w:rFonts w:cs="Arial"/>
          <w:b/>
        </w:rPr>
        <w:t>Discussion and conclusion:</w:t>
      </w:r>
    </w:p>
    <w:p w14:paraId="498F87A7" w14:textId="77777777" w:rsidR="00000000" w:rsidRDefault="00DE7085">
      <w:pPr>
        <w:spacing w:before="100" w:beforeAutospacing="1" w:after="100" w:afterAutospacing="1"/>
        <w:divId w:val="62341320"/>
      </w:pPr>
      <w:r>
        <w:t>-</w:t>
      </w:r>
    </w:p>
    <w:p w14:paraId="2253EF55" w14:textId="77777777" w:rsidR="00000000" w:rsidRDefault="00DE7085">
      <w:pPr>
        <w:keepNext/>
        <w:spacing w:before="100" w:beforeAutospacing="1" w:after="100" w:afterAutospacing="1"/>
        <w:divId w:val="62341320"/>
        <w:rPr>
          <w:rFonts w:cs="Arial"/>
          <w:b/>
        </w:rPr>
      </w:pPr>
      <w:r>
        <w:rPr>
          <w:rFonts w:cs="Arial"/>
          <w:b/>
        </w:rPr>
        <w:t>Status:</w:t>
      </w:r>
    </w:p>
    <w:p w14:paraId="091150C5" w14:textId="77777777" w:rsidR="00000000" w:rsidRDefault="00DE7085">
      <w:pPr>
        <w:spacing w:before="100" w:beforeAutospacing="1" w:after="100" w:afterAutospacing="1"/>
        <w:divId w:val="62341320"/>
      </w:pPr>
      <w:r>
        <w:t>Approved.</w:t>
      </w:r>
    </w:p>
    <w:p w14:paraId="78545494"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SP-211425</w:t>
      </w:r>
      <w:r>
        <w:t xml:space="preserve"> </w:t>
      </w:r>
      <w:r>
        <w:t>(DRAFT TR) TR 28.817 Study on the access control for management services. (Source: SA WG5).</w:t>
      </w:r>
      <w:r>
        <w:br/>
      </w:r>
      <w:r>
        <w:rPr>
          <w:b/>
        </w:rPr>
        <w:t>Document for:</w:t>
      </w:r>
      <w:r>
        <w:t xml:space="preserve"> Approval.</w:t>
      </w:r>
      <w:r>
        <w:br/>
      </w:r>
      <w:r>
        <w:rPr>
          <w:b/>
        </w:rPr>
        <w:t>Abstract:</w:t>
      </w:r>
      <w:r>
        <w:t xml:space="preserve"> Abstract of document: This Technical Report describes access control on management service. Outstanding Issues: No outstanding iss</w:t>
      </w:r>
      <w:r>
        <w:t>ues Contentious Issues: No contentious issues.</w:t>
      </w:r>
    </w:p>
    <w:p w14:paraId="563DA8C0" w14:textId="77777777" w:rsidR="00000000" w:rsidRDefault="00DE7085">
      <w:pPr>
        <w:keepNext/>
        <w:spacing w:before="100" w:beforeAutospacing="1" w:after="100" w:afterAutospacing="1"/>
        <w:divId w:val="62341320"/>
        <w:rPr>
          <w:rFonts w:cs="Arial"/>
          <w:b/>
        </w:rPr>
      </w:pPr>
      <w:r>
        <w:rPr>
          <w:rFonts w:cs="Arial"/>
          <w:b/>
        </w:rPr>
        <w:t>Comment:</w:t>
      </w:r>
    </w:p>
    <w:p w14:paraId="167FB8AD" w14:textId="77777777" w:rsidR="00000000" w:rsidRDefault="00DE7085">
      <w:pPr>
        <w:spacing w:before="100" w:beforeAutospacing="1" w:after="100" w:afterAutospacing="1"/>
        <w:divId w:val="62341320"/>
      </w:pPr>
      <w:r>
        <w:t>For Block Approval. CC#4: Block Approved.</w:t>
      </w:r>
    </w:p>
    <w:p w14:paraId="3CDC800B" w14:textId="77777777" w:rsidR="00000000" w:rsidRDefault="00DE7085">
      <w:pPr>
        <w:keepNext/>
        <w:spacing w:before="100" w:beforeAutospacing="1" w:after="100" w:afterAutospacing="1"/>
        <w:divId w:val="62341320"/>
        <w:rPr>
          <w:rFonts w:cs="Arial"/>
          <w:b/>
        </w:rPr>
      </w:pPr>
      <w:r>
        <w:rPr>
          <w:rFonts w:cs="Arial"/>
          <w:b/>
        </w:rPr>
        <w:t>Discussion and conclusion:</w:t>
      </w:r>
    </w:p>
    <w:p w14:paraId="7228EC80" w14:textId="77777777" w:rsidR="00000000" w:rsidRDefault="00DE7085">
      <w:pPr>
        <w:spacing w:before="100" w:beforeAutospacing="1" w:after="100" w:afterAutospacing="1"/>
        <w:divId w:val="62341320"/>
      </w:pPr>
      <w:r>
        <w:t>-</w:t>
      </w:r>
    </w:p>
    <w:p w14:paraId="2705E7C8" w14:textId="77777777" w:rsidR="00000000" w:rsidRDefault="00DE7085">
      <w:pPr>
        <w:keepNext/>
        <w:spacing w:before="100" w:beforeAutospacing="1" w:after="100" w:afterAutospacing="1"/>
        <w:divId w:val="62341320"/>
        <w:rPr>
          <w:rFonts w:cs="Arial"/>
          <w:b/>
        </w:rPr>
      </w:pPr>
      <w:r>
        <w:rPr>
          <w:rFonts w:cs="Arial"/>
          <w:b/>
        </w:rPr>
        <w:t>Status:</w:t>
      </w:r>
    </w:p>
    <w:p w14:paraId="2899B21C" w14:textId="77777777" w:rsidR="00000000" w:rsidRDefault="00DE7085">
      <w:pPr>
        <w:spacing w:before="100" w:beforeAutospacing="1" w:after="100" w:afterAutospacing="1"/>
        <w:divId w:val="62341320"/>
      </w:pPr>
      <w:r>
        <w:t>Approved.</w:t>
      </w:r>
    </w:p>
    <w:p w14:paraId="2B529678" w14:textId="77777777" w:rsidR="00000000" w:rsidRDefault="00DE7085">
      <w:pPr>
        <w:keepNext/>
        <w:keepLines/>
        <w:pBdr>
          <w:top w:val="single" w:sz="4" w:space="1" w:color="auto"/>
        </w:pBdr>
        <w:spacing w:before="100" w:beforeAutospacing="1" w:after="100" w:afterAutospacing="1"/>
        <w:divId w:val="62341320"/>
      </w:pPr>
      <w:r>
        <w:rPr>
          <w:color w:val="0000FF"/>
        </w:rPr>
        <w:t>TD SP-211503</w:t>
      </w:r>
      <w:r>
        <w:t xml:space="preserve"> (DRAFT TR) TR 22.926 on 'Guidelines for Extraterritorial 5G Systems' v.2.0.0. (Source: SA WG1).</w:t>
      </w:r>
      <w:r>
        <w:br/>
      </w:r>
      <w:r>
        <w:rPr>
          <w:b/>
        </w:rPr>
        <w:t>Do</w:t>
      </w:r>
      <w:r>
        <w:rPr>
          <w:b/>
        </w:rPr>
        <w:t>cument for:</w:t>
      </w:r>
      <w:r>
        <w:t xml:space="preserve"> Approval.</w:t>
      </w:r>
      <w:r>
        <w:br/>
      </w:r>
      <w:r>
        <w:rPr>
          <w:b/>
        </w:rPr>
        <w:t>Abstract:</w:t>
      </w:r>
      <w:r>
        <w:t xml:space="preserve"> Abstract of document: The Technical Report (TR) 22.926 identifies use cases and associated guidelines for the provision of services when a 5G public network has an extraterritoriality access component. It addresses: - Use ca</w:t>
      </w:r>
      <w:r>
        <w:t xml:space="preserve">ses and associated conditions generating extraterritoriality of public 5G systems (e.g. HAPS covering multiple countries, satellite access covering international waters, aeronautical networks), - 3GPP features (e.g. emergency calls, PWS, LI, charging) and </w:t>
      </w:r>
      <w:r>
        <w:t>technical aspects (e.g. MCC/MNC, location of UE/NW) for which extraterritoriality may be relevant, and types of regulations that may be applicable. - Guidelines on the fulfilment of relevant regulatory requirements (e.g. routing to a core network in a spec</w:t>
      </w:r>
      <w:r>
        <w:t>ific country, use of MCC). Changes since last presentation: Addition of - Section 9.2 Guidelines for handling extra-territoriality in the 3GPP system Revision of - Section 2 References (2 new references) - Section 5.2 Country: Clarification of country bord</w:t>
      </w:r>
      <w:r>
        <w:t>ers - Section 6.2 Public Warning System (EN removed) - Section 7.2.1 Description (resolving ENs) - Section 8.2.3 Potential 3GPP approach (resolving ENs) - Overall editorial cleaning Outstanding Issues: None Contentious Issues: None.</w:t>
      </w:r>
    </w:p>
    <w:p w14:paraId="1A633936" w14:textId="77777777" w:rsidR="00000000" w:rsidRDefault="00DE7085">
      <w:pPr>
        <w:keepNext/>
        <w:spacing w:before="100" w:beforeAutospacing="1" w:after="100" w:afterAutospacing="1"/>
        <w:divId w:val="62341320"/>
        <w:rPr>
          <w:rFonts w:cs="Arial"/>
          <w:b/>
        </w:rPr>
      </w:pPr>
      <w:r>
        <w:rPr>
          <w:rFonts w:cs="Arial"/>
          <w:b/>
        </w:rPr>
        <w:t>Comment:</w:t>
      </w:r>
    </w:p>
    <w:p w14:paraId="6B968842" w14:textId="77777777" w:rsidR="00000000" w:rsidRDefault="00DE7085">
      <w:pPr>
        <w:spacing w:before="100" w:beforeAutospacing="1" w:after="100" w:afterAutospacing="1"/>
        <w:divId w:val="62341320"/>
      </w:pPr>
      <w:r>
        <w:t>For Block Appr</w:t>
      </w:r>
      <w:r>
        <w:t>oval. CC#4: Block Approved.</w:t>
      </w:r>
    </w:p>
    <w:p w14:paraId="08F63C4C" w14:textId="77777777" w:rsidR="00000000" w:rsidRDefault="00DE7085">
      <w:pPr>
        <w:keepNext/>
        <w:spacing w:before="100" w:beforeAutospacing="1" w:after="100" w:afterAutospacing="1"/>
        <w:divId w:val="62341320"/>
        <w:rPr>
          <w:rFonts w:cs="Arial"/>
          <w:b/>
        </w:rPr>
      </w:pPr>
      <w:r>
        <w:rPr>
          <w:rFonts w:cs="Arial"/>
          <w:b/>
        </w:rPr>
        <w:t>Discussion and conclusion:</w:t>
      </w:r>
    </w:p>
    <w:p w14:paraId="6973EDDF" w14:textId="77777777" w:rsidR="00000000" w:rsidRDefault="00DE7085">
      <w:pPr>
        <w:spacing w:before="100" w:beforeAutospacing="1" w:after="100" w:afterAutospacing="1"/>
        <w:divId w:val="62341320"/>
      </w:pPr>
      <w:r>
        <w:t>-</w:t>
      </w:r>
    </w:p>
    <w:p w14:paraId="1F79820B" w14:textId="77777777" w:rsidR="00000000" w:rsidRDefault="00DE7085">
      <w:pPr>
        <w:keepNext/>
        <w:spacing w:before="100" w:beforeAutospacing="1" w:after="100" w:afterAutospacing="1"/>
        <w:divId w:val="62341320"/>
        <w:rPr>
          <w:rFonts w:cs="Arial"/>
          <w:b/>
        </w:rPr>
      </w:pPr>
      <w:r>
        <w:rPr>
          <w:rFonts w:cs="Arial"/>
          <w:b/>
        </w:rPr>
        <w:t>Status:</w:t>
      </w:r>
    </w:p>
    <w:p w14:paraId="137EA768" w14:textId="77777777" w:rsidR="00000000" w:rsidRDefault="00DE7085">
      <w:pPr>
        <w:spacing w:before="100" w:beforeAutospacing="1" w:after="100" w:afterAutospacing="1"/>
        <w:divId w:val="62341320"/>
      </w:pPr>
      <w:r>
        <w:t>Approved.</w:t>
      </w:r>
    </w:p>
    <w:p w14:paraId="7CE8F83A"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SP-211504</w:t>
      </w:r>
      <w:r>
        <w:t xml:space="preserve"> (DRAFT TR) TR 22.990 on Study on Off-Network for Rail, v.2.0.0 for Approval. (Source: SA WG1).</w:t>
      </w:r>
      <w:r>
        <w:br/>
      </w:r>
      <w:r>
        <w:rPr>
          <w:b/>
        </w:rPr>
        <w:t>Document for:</w:t>
      </w:r>
      <w:r>
        <w:t xml:space="preserve"> Approval.</w:t>
      </w:r>
      <w:r>
        <w:br/>
      </w:r>
      <w:r>
        <w:rPr>
          <w:b/>
        </w:rPr>
        <w:t>Abstract:</w:t>
      </w:r>
      <w:r>
        <w:t xml:space="preserve"> Abstract of document: TR 22.990 capture</w:t>
      </w:r>
      <w:r>
        <w:t>s the outcome of the SA WG1 Rel-18 study FS_OffNetRail, aiming at identifying new use cases and potential service requirements for 5GS support of Rail Off-Network. The attached TR 22.990 is submitted for approval. Changes since last presentation to SA: Glo</w:t>
      </w:r>
      <w:r>
        <w:t>bal clean up to remove unnecessary clauses and to update references. Outstanding Issues: A further step is necessary to identify limitations, missing requirements and gaps in existing functionalities supported by 3GPP before any potential normative work. T</w:t>
      </w:r>
      <w:r>
        <w:t>his step could be performed by external bodies involved in the definition of Rail Off-Network use cases (e.g., UIC, ETSI TC RT). It was therefore recommended to wait for further gap analysis before finalizing consolidated requirements in this TR and trigge</w:t>
      </w:r>
      <w:r>
        <w:t>r potential subsequent normative work (if deemed necessary). Contentious Issues: None.</w:t>
      </w:r>
    </w:p>
    <w:p w14:paraId="1087B2CC" w14:textId="77777777" w:rsidR="00000000" w:rsidRDefault="00DE7085">
      <w:pPr>
        <w:keepNext/>
        <w:spacing w:before="100" w:beforeAutospacing="1" w:after="100" w:afterAutospacing="1"/>
        <w:divId w:val="62341320"/>
        <w:rPr>
          <w:rFonts w:cs="Arial"/>
          <w:b/>
        </w:rPr>
      </w:pPr>
      <w:r>
        <w:rPr>
          <w:rFonts w:cs="Arial"/>
          <w:b/>
        </w:rPr>
        <w:t>Comment:</w:t>
      </w:r>
    </w:p>
    <w:p w14:paraId="40E2FAF9" w14:textId="77777777" w:rsidR="00000000" w:rsidRDefault="00DE7085">
      <w:pPr>
        <w:spacing w:before="100" w:beforeAutospacing="1" w:after="100" w:afterAutospacing="1"/>
        <w:divId w:val="62341320"/>
      </w:pPr>
      <w:r>
        <w:t>For Block Approval. CC#4: Block Approved.</w:t>
      </w:r>
    </w:p>
    <w:p w14:paraId="5EC30B81" w14:textId="77777777" w:rsidR="00000000" w:rsidRDefault="00DE7085">
      <w:pPr>
        <w:keepNext/>
        <w:spacing w:before="100" w:beforeAutospacing="1" w:after="100" w:afterAutospacing="1"/>
        <w:divId w:val="62341320"/>
        <w:rPr>
          <w:rFonts w:cs="Arial"/>
          <w:b/>
        </w:rPr>
      </w:pPr>
      <w:r>
        <w:rPr>
          <w:rFonts w:cs="Arial"/>
          <w:b/>
        </w:rPr>
        <w:t>Discussion and conclusion:</w:t>
      </w:r>
    </w:p>
    <w:p w14:paraId="7B9D4706" w14:textId="77777777" w:rsidR="00000000" w:rsidRDefault="00DE7085">
      <w:pPr>
        <w:spacing w:before="100" w:beforeAutospacing="1" w:after="100" w:afterAutospacing="1"/>
        <w:divId w:val="62341320"/>
      </w:pPr>
      <w:r>
        <w:t>-</w:t>
      </w:r>
    </w:p>
    <w:p w14:paraId="5BBAB859" w14:textId="77777777" w:rsidR="00000000" w:rsidRDefault="00DE7085">
      <w:pPr>
        <w:keepNext/>
        <w:spacing w:before="100" w:beforeAutospacing="1" w:after="100" w:afterAutospacing="1"/>
        <w:divId w:val="62341320"/>
        <w:rPr>
          <w:rFonts w:cs="Arial"/>
          <w:b/>
        </w:rPr>
      </w:pPr>
      <w:r>
        <w:rPr>
          <w:rFonts w:cs="Arial"/>
          <w:b/>
        </w:rPr>
        <w:t>Status:</w:t>
      </w:r>
    </w:p>
    <w:p w14:paraId="253F2240" w14:textId="77777777" w:rsidR="00000000" w:rsidRDefault="00DE7085">
      <w:pPr>
        <w:spacing w:before="100" w:beforeAutospacing="1" w:after="100" w:afterAutospacing="1"/>
        <w:divId w:val="62341320"/>
      </w:pPr>
      <w:r>
        <w:t>Approved.</w:t>
      </w:r>
    </w:p>
    <w:p w14:paraId="0211A4A8" w14:textId="77777777" w:rsidR="00000000" w:rsidRDefault="00DE7085">
      <w:pPr>
        <w:keepNext/>
        <w:keepLines/>
        <w:pBdr>
          <w:top w:val="single" w:sz="4" w:space="1" w:color="auto"/>
        </w:pBdr>
        <w:spacing w:before="100" w:beforeAutospacing="1" w:after="100" w:afterAutospacing="1"/>
        <w:divId w:val="62341320"/>
      </w:pPr>
      <w:r>
        <w:rPr>
          <w:color w:val="0000FF"/>
        </w:rPr>
        <w:t>TD SP-211539</w:t>
      </w:r>
      <w:r>
        <w:t xml:space="preserve"> </w:t>
      </w:r>
      <w:r>
        <w:t>(DRAFT TR) TR 28.825 Study on management aspects of 5G network sharing. (Source: SA WG5).</w:t>
      </w:r>
      <w:r>
        <w:br/>
      </w:r>
      <w:r>
        <w:rPr>
          <w:b/>
        </w:rPr>
        <w:t>Document for:</w:t>
      </w:r>
      <w:r>
        <w:t xml:space="preserve"> Approval.</w:t>
      </w:r>
      <w:r>
        <w:br/>
      </w:r>
      <w:r>
        <w:rPr>
          <w:b/>
        </w:rPr>
        <w:t>Abstract:</w:t>
      </w:r>
      <w:r>
        <w:t xml:space="preserve"> Abstract of document: This Technical Report describes management aspects of 5G network sharing. Outstanding Issues: No outstanding i</w:t>
      </w:r>
      <w:r>
        <w:t>ssues Contentious Issues: No contentious issues.</w:t>
      </w:r>
    </w:p>
    <w:p w14:paraId="79E6655E" w14:textId="77777777" w:rsidR="00000000" w:rsidRDefault="00DE7085">
      <w:pPr>
        <w:keepNext/>
        <w:spacing w:before="100" w:beforeAutospacing="1" w:after="100" w:afterAutospacing="1"/>
        <w:divId w:val="62341320"/>
        <w:rPr>
          <w:rFonts w:cs="Arial"/>
          <w:b/>
        </w:rPr>
      </w:pPr>
      <w:r>
        <w:rPr>
          <w:rFonts w:cs="Arial"/>
          <w:b/>
        </w:rPr>
        <w:t>Comment:</w:t>
      </w:r>
    </w:p>
    <w:p w14:paraId="16CBCB07" w14:textId="77777777" w:rsidR="00000000" w:rsidRDefault="00DE7085">
      <w:pPr>
        <w:spacing w:before="100" w:beforeAutospacing="1" w:after="100" w:afterAutospacing="1"/>
        <w:divId w:val="62341320"/>
      </w:pPr>
      <w:r>
        <w:t>For Block Approval. CC#4: Block Approved.</w:t>
      </w:r>
    </w:p>
    <w:p w14:paraId="23388A1C" w14:textId="77777777" w:rsidR="00000000" w:rsidRDefault="00DE7085">
      <w:pPr>
        <w:keepNext/>
        <w:spacing w:before="100" w:beforeAutospacing="1" w:after="100" w:afterAutospacing="1"/>
        <w:divId w:val="62341320"/>
        <w:rPr>
          <w:rFonts w:cs="Arial"/>
          <w:b/>
        </w:rPr>
      </w:pPr>
      <w:r>
        <w:rPr>
          <w:rFonts w:cs="Arial"/>
          <w:b/>
        </w:rPr>
        <w:t>Discussion and conclusion:</w:t>
      </w:r>
    </w:p>
    <w:p w14:paraId="4B172159" w14:textId="77777777" w:rsidR="00000000" w:rsidRDefault="00DE7085">
      <w:pPr>
        <w:spacing w:before="100" w:beforeAutospacing="1" w:after="100" w:afterAutospacing="1"/>
        <w:divId w:val="62341320"/>
      </w:pPr>
      <w:r>
        <w:t>-</w:t>
      </w:r>
    </w:p>
    <w:p w14:paraId="5167309E" w14:textId="77777777" w:rsidR="00000000" w:rsidRDefault="00DE7085">
      <w:pPr>
        <w:keepNext/>
        <w:spacing w:before="100" w:beforeAutospacing="1" w:after="100" w:afterAutospacing="1"/>
        <w:divId w:val="62341320"/>
        <w:rPr>
          <w:rFonts w:cs="Arial"/>
          <w:b/>
        </w:rPr>
      </w:pPr>
      <w:r>
        <w:rPr>
          <w:rFonts w:cs="Arial"/>
          <w:b/>
        </w:rPr>
        <w:t>Status:</w:t>
      </w:r>
    </w:p>
    <w:p w14:paraId="7EC0FCB4" w14:textId="77777777" w:rsidR="00000000" w:rsidRDefault="00DE7085">
      <w:pPr>
        <w:spacing w:before="100" w:beforeAutospacing="1" w:after="100" w:afterAutospacing="1"/>
        <w:divId w:val="62341320"/>
      </w:pPr>
      <w:r>
        <w:t>Approved.</w:t>
      </w:r>
    </w:p>
    <w:p w14:paraId="4CAB8764" w14:textId="77777777" w:rsidR="00000000" w:rsidRDefault="00DE7085">
      <w:pPr>
        <w:keepNext/>
        <w:keepLines/>
        <w:pBdr>
          <w:top w:val="single" w:sz="4" w:space="1" w:color="auto"/>
        </w:pBdr>
        <w:spacing w:before="100" w:beforeAutospacing="1" w:after="100" w:afterAutospacing="1"/>
        <w:divId w:val="62341320"/>
      </w:pPr>
      <w:r>
        <w:rPr>
          <w:color w:val="0000FF"/>
        </w:rPr>
        <w:lastRenderedPageBreak/>
        <w:t>TD SP-211540</w:t>
      </w:r>
      <w:r>
        <w:t xml:space="preserve"> (DRAFT TR) TR 28.815 Study on charging aspects of edge computing. (Source: SA WG5).</w:t>
      </w:r>
      <w:r>
        <w:br/>
      </w:r>
      <w:r>
        <w:rPr>
          <w:b/>
        </w:rPr>
        <w:t>Document for</w:t>
      </w:r>
      <w:r>
        <w:rPr>
          <w:b/>
        </w:rPr>
        <w:t>:</w:t>
      </w:r>
      <w:r>
        <w:t xml:space="preserve"> Approval.</w:t>
      </w:r>
      <w:r>
        <w:br/>
      </w:r>
      <w:r>
        <w:rPr>
          <w:b/>
        </w:rPr>
        <w:t>Abstract:</w:t>
      </w:r>
      <w:r>
        <w:t xml:space="preserve"> Abstract of document: It is the TR of Rel-17 study on charging aspects of edge computing. Changes since last presentation to SA Meeting #92e: - Updated 5GS high-level architecture for Edge Computing aligning with TS 23.548; - Added so</w:t>
      </w:r>
      <w:r>
        <w:t>lutions for charging for 5GS usage based on monitored QoS; - Added evaluation of solutions for edge application access charging; - Added solutions and evaluations for ECS charging information aggregation. Outstanding Issues: None. Contentious Issues: None.</w:t>
      </w:r>
    </w:p>
    <w:p w14:paraId="6B75E6DC" w14:textId="77777777" w:rsidR="00000000" w:rsidRDefault="00DE7085">
      <w:pPr>
        <w:keepNext/>
        <w:spacing w:before="100" w:beforeAutospacing="1" w:after="100" w:afterAutospacing="1"/>
        <w:divId w:val="62341320"/>
        <w:rPr>
          <w:rFonts w:cs="Arial"/>
          <w:b/>
        </w:rPr>
      </w:pPr>
      <w:r>
        <w:rPr>
          <w:rFonts w:cs="Arial"/>
          <w:b/>
        </w:rPr>
        <w:t>Comment:</w:t>
      </w:r>
    </w:p>
    <w:p w14:paraId="25267677" w14:textId="77777777" w:rsidR="00000000" w:rsidRDefault="00DE7085">
      <w:pPr>
        <w:spacing w:before="100" w:beforeAutospacing="1" w:after="100" w:afterAutospacing="1"/>
        <w:divId w:val="62341320"/>
      </w:pPr>
      <w:r>
        <w:t>For Block Approval. CC#4: Block Approved.</w:t>
      </w:r>
    </w:p>
    <w:p w14:paraId="4F9B867A" w14:textId="77777777" w:rsidR="00000000" w:rsidRDefault="00DE7085">
      <w:pPr>
        <w:keepNext/>
        <w:spacing w:before="100" w:beforeAutospacing="1" w:after="100" w:afterAutospacing="1"/>
        <w:divId w:val="62341320"/>
        <w:rPr>
          <w:rFonts w:cs="Arial"/>
          <w:b/>
        </w:rPr>
      </w:pPr>
      <w:r>
        <w:rPr>
          <w:rFonts w:cs="Arial"/>
          <w:b/>
        </w:rPr>
        <w:t>Discussion and conclusion:</w:t>
      </w:r>
    </w:p>
    <w:p w14:paraId="1C82C898" w14:textId="77777777" w:rsidR="00000000" w:rsidRDefault="00DE7085">
      <w:pPr>
        <w:spacing w:before="100" w:beforeAutospacing="1" w:after="100" w:afterAutospacing="1"/>
        <w:divId w:val="62341320"/>
      </w:pPr>
      <w:r>
        <w:t>-</w:t>
      </w:r>
    </w:p>
    <w:p w14:paraId="605633A0" w14:textId="77777777" w:rsidR="00000000" w:rsidRDefault="00DE7085">
      <w:pPr>
        <w:keepNext/>
        <w:spacing w:before="100" w:beforeAutospacing="1" w:after="100" w:afterAutospacing="1"/>
        <w:divId w:val="62341320"/>
        <w:rPr>
          <w:rFonts w:cs="Arial"/>
          <w:b/>
        </w:rPr>
      </w:pPr>
      <w:r>
        <w:rPr>
          <w:rFonts w:cs="Arial"/>
          <w:b/>
        </w:rPr>
        <w:t>Status:</w:t>
      </w:r>
    </w:p>
    <w:p w14:paraId="66077B1B" w14:textId="77777777" w:rsidR="00000000" w:rsidRDefault="00DE7085">
      <w:pPr>
        <w:spacing w:before="100" w:beforeAutospacing="1" w:after="100" w:afterAutospacing="1"/>
        <w:divId w:val="62341320"/>
      </w:pPr>
      <w:r>
        <w:t>Approved.</w:t>
      </w:r>
    </w:p>
    <w:p w14:paraId="480AAFEC" w14:textId="77777777" w:rsidR="00000000" w:rsidRDefault="00DE7085">
      <w:pPr>
        <w:keepNext/>
        <w:keepLines/>
        <w:pBdr>
          <w:top w:val="single" w:sz="4" w:space="1" w:color="auto"/>
        </w:pBdr>
        <w:spacing w:before="100" w:beforeAutospacing="1" w:after="100" w:afterAutospacing="1"/>
        <w:divId w:val="62341320"/>
      </w:pPr>
      <w:r>
        <w:rPr>
          <w:color w:val="0000FF"/>
        </w:rPr>
        <w:t>TD SP-211541</w:t>
      </w:r>
      <w:r>
        <w:t xml:space="preserve"> (DRAFT TS) TS 28.100 Levels of autonomous network. (Source: SA WG5).</w:t>
      </w:r>
      <w:r>
        <w:br/>
      </w:r>
      <w:r>
        <w:rPr>
          <w:b/>
        </w:rPr>
        <w:t>Document for:</w:t>
      </w:r>
      <w:r>
        <w:t xml:space="preserve"> Approval.</w:t>
      </w:r>
      <w:r>
        <w:br/>
      </w:r>
      <w:r>
        <w:rPr>
          <w:b/>
        </w:rPr>
        <w:t>Abstract:</w:t>
      </w:r>
      <w:r>
        <w:t xml:space="preserve"> Abstract of document: The TS specifies th</w:t>
      </w:r>
      <w:r>
        <w:t>e concepts for autonomous networks, autonomous network level, dimensions and framework approach for evaluating autonomous network levels. Use cases , requirements and solutions for the levels of autonomous functions in a 3GPP network are specified too. Cha</w:t>
      </w:r>
      <w:r>
        <w:t>nges since last presentation to TSG SA Meeting #94: This is the first presentation. Outstanding Issues: None Contentious Issues: None.</w:t>
      </w:r>
    </w:p>
    <w:p w14:paraId="5D0BC6E7" w14:textId="77777777" w:rsidR="00000000" w:rsidRDefault="00DE7085">
      <w:pPr>
        <w:keepNext/>
        <w:spacing w:before="100" w:beforeAutospacing="1" w:after="100" w:afterAutospacing="1"/>
        <w:divId w:val="62341320"/>
        <w:rPr>
          <w:rFonts w:cs="Arial"/>
          <w:b/>
        </w:rPr>
      </w:pPr>
      <w:r>
        <w:rPr>
          <w:rFonts w:cs="Arial"/>
          <w:b/>
        </w:rPr>
        <w:t>Comment:</w:t>
      </w:r>
    </w:p>
    <w:p w14:paraId="27DA616A" w14:textId="77777777" w:rsidR="00000000" w:rsidRDefault="00DE7085">
      <w:pPr>
        <w:spacing w:before="100" w:beforeAutospacing="1" w:after="100" w:afterAutospacing="1"/>
        <w:divId w:val="62341320"/>
      </w:pPr>
      <w:r>
        <w:t>For Block Approval. CC#4: Block Approved.</w:t>
      </w:r>
    </w:p>
    <w:p w14:paraId="7FD7DCA5" w14:textId="77777777" w:rsidR="00000000" w:rsidRDefault="00DE7085">
      <w:pPr>
        <w:keepNext/>
        <w:spacing w:before="100" w:beforeAutospacing="1" w:after="100" w:afterAutospacing="1"/>
        <w:divId w:val="62341320"/>
        <w:rPr>
          <w:rFonts w:cs="Arial"/>
          <w:b/>
        </w:rPr>
      </w:pPr>
      <w:r>
        <w:rPr>
          <w:rFonts w:cs="Arial"/>
          <w:b/>
        </w:rPr>
        <w:t>Discussion and conclusion:</w:t>
      </w:r>
    </w:p>
    <w:p w14:paraId="1738AE8A" w14:textId="77777777" w:rsidR="00000000" w:rsidRDefault="00DE7085">
      <w:pPr>
        <w:spacing w:before="100" w:beforeAutospacing="1" w:after="100" w:afterAutospacing="1"/>
        <w:divId w:val="62341320"/>
      </w:pPr>
      <w:r>
        <w:t>-</w:t>
      </w:r>
    </w:p>
    <w:p w14:paraId="748C9CB3" w14:textId="77777777" w:rsidR="00000000" w:rsidRDefault="00DE7085">
      <w:pPr>
        <w:keepNext/>
        <w:spacing w:before="100" w:beforeAutospacing="1" w:after="100" w:afterAutospacing="1"/>
        <w:divId w:val="62341320"/>
        <w:rPr>
          <w:rFonts w:cs="Arial"/>
          <w:b/>
        </w:rPr>
      </w:pPr>
      <w:r>
        <w:rPr>
          <w:rFonts w:cs="Arial"/>
          <w:b/>
        </w:rPr>
        <w:t>Status:</w:t>
      </w:r>
    </w:p>
    <w:p w14:paraId="5164848D" w14:textId="77777777" w:rsidR="00000000" w:rsidRDefault="00DE7085">
      <w:pPr>
        <w:spacing w:before="100" w:beforeAutospacing="1" w:after="100" w:afterAutospacing="1"/>
        <w:divId w:val="62341320"/>
      </w:pPr>
      <w:r>
        <w:t>Approved.</w:t>
      </w:r>
    </w:p>
    <w:p w14:paraId="183DE313" w14:textId="77777777" w:rsidR="00000000" w:rsidRDefault="00DE7085">
      <w:pPr>
        <w:pStyle w:val="Heading1"/>
        <w:divId w:val="922643570"/>
      </w:pPr>
      <w:bookmarkStart w:id="141" w:name="_Toc97638910"/>
      <w:bookmarkStart w:id="142" w:name="_Toc97639393"/>
      <w:r>
        <w:lastRenderedPageBreak/>
        <w:t>7</w:t>
      </w:r>
      <w:r>
        <w:tab/>
        <w:t>Release Planning</w:t>
      </w:r>
      <w:bookmarkEnd w:id="141"/>
      <w:bookmarkEnd w:id="142"/>
    </w:p>
    <w:p w14:paraId="193D1F2E" w14:textId="77777777" w:rsidR="00000000" w:rsidRDefault="00DE7085">
      <w:pPr>
        <w:pStyle w:val="Heading1"/>
        <w:divId w:val="1314792288"/>
      </w:pPr>
      <w:bookmarkStart w:id="143" w:name="_Toc97638911"/>
      <w:bookmarkStart w:id="144" w:name="_Toc97639394"/>
      <w:r>
        <w:t>7.1</w:t>
      </w:r>
      <w:r>
        <w:tab/>
      </w:r>
      <w:r>
        <w:t>General Release Planning issues</w:t>
      </w:r>
      <w:bookmarkEnd w:id="143"/>
      <w:bookmarkEnd w:id="144"/>
    </w:p>
    <w:p w14:paraId="58E1E1EE" w14:textId="77777777" w:rsidR="00000000" w:rsidRDefault="00DE7085">
      <w:pPr>
        <w:pStyle w:val="Heading1"/>
        <w:divId w:val="635139983"/>
      </w:pPr>
      <w:bookmarkStart w:id="145" w:name="_Toc97638912"/>
      <w:bookmarkStart w:id="146" w:name="_Toc97639395"/>
      <w:r>
        <w:t>7.2</w:t>
      </w:r>
      <w:r>
        <w:tab/>
        <w:t>Issues related to Release 16 and earlier planning (nothing expected here)</w:t>
      </w:r>
      <w:bookmarkEnd w:id="145"/>
      <w:bookmarkEnd w:id="146"/>
    </w:p>
    <w:p w14:paraId="6CA54678" w14:textId="77777777" w:rsidR="00000000" w:rsidRDefault="00DE7085">
      <w:pPr>
        <w:pStyle w:val="Heading1"/>
        <w:divId w:val="1610046631"/>
      </w:pPr>
      <w:bookmarkStart w:id="147" w:name="_Toc97638913"/>
      <w:bookmarkStart w:id="148" w:name="_Toc97639396"/>
      <w:r>
        <w:t>7.3</w:t>
      </w:r>
      <w:r>
        <w:tab/>
        <w:t>Release 17 Planning (schedule, prioritization, etc.)</w:t>
      </w:r>
      <w:bookmarkEnd w:id="147"/>
      <w:bookmarkEnd w:id="148"/>
    </w:p>
    <w:p w14:paraId="1B8D4FB9" w14:textId="77777777" w:rsidR="00000000" w:rsidRDefault="00DE7085">
      <w:pPr>
        <w:pStyle w:val="Heading1"/>
        <w:divId w:val="1950695891"/>
      </w:pPr>
      <w:bookmarkStart w:id="149" w:name="_Toc97638914"/>
      <w:bookmarkStart w:id="150" w:name="_Toc97639397"/>
      <w:r>
        <w:t>7.4</w:t>
      </w:r>
      <w:r>
        <w:tab/>
      </w:r>
      <w:r>
        <w:t>Release 18 Planning (schedule, prioritization, etc.)</w:t>
      </w:r>
      <w:bookmarkEnd w:id="149"/>
      <w:bookmarkEnd w:id="150"/>
    </w:p>
    <w:p w14:paraId="173835DD" w14:textId="77777777" w:rsidR="00000000" w:rsidRDefault="00DE7085">
      <w:pPr>
        <w:keepNext/>
        <w:keepLines/>
        <w:pBdr>
          <w:top w:val="single" w:sz="4" w:space="1" w:color="auto"/>
        </w:pBdr>
        <w:spacing w:before="100" w:beforeAutospacing="1" w:after="100" w:afterAutospacing="1"/>
        <w:divId w:val="1950695891"/>
        <w:rPr>
          <w:rFonts w:eastAsiaTheme="minorEastAsia"/>
        </w:rPr>
      </w:pPr>
      <w:r>
        <w:rPr>
          <w:color w:val="0000FF"/>
        </w:rPr>
        <w:t>TD SP-211584</w:t>
      </w:r>
      <w:r>
        <w:t xml:space="preserve"> (DISCUSSION) List of SA WG2 R18 SIDs for Prioritization. (Source: TSG SA Chair).</w:t>
      </w:r>
      <w:r>
        <w:br/>
      </w:r>
      <w:r>
        <w:rPr>
          <w:b/>
        </w:rPr>
        <w:t>Document for:</w:t>
      </w:r>
      <w:r>
        <w:t xml:space="preserve"> Discussion.</w:t>
      </w:r>
      <w:r>
        <w:br/>
      </w:r>
      <w:r>
        <w:rPr>
          <w:b/>
        </w:rPr>
        <w:t>Abstract:</w:t>
      </w:r>
      <w:r>
        <w:t xml:space="preserve"> </w:t>
      </w:r>
      <w:r>
        <w:t>List of SA WG2 R18 SIDs for Prioritization.</w:t>
      </w:r>
    </w:p>
    <w:p w14:paraId="627727F7" w14:textId="77777777" w:rsidR="00000000" w:rsidRDefault="00DE7085">
      <w:pPr>
        <w:keepNext/>
        <w:spacing w:before="100" w:beforeAutospacing="1" w:after="100" w:afterAutospacing="1"/>
        <w:divId w:val="1950695891"/>
        <w:rPr>
          <w:rFonts w:cs="Arial"/>
          <w:b/>
        </w:rPr>
      </w:pPr>
      <w:r>
        <w:rPr>
          <w:rFonts w:cs="Arial"/>
          <w:b/>
        </w:rPr>
        <w:t>Comment:</w:t>
      </w:r>
    </w:p>
    <w:p w14:paraId="10450FEA" w14:textId="77777777" w:rsidR="00000000" w:rsidRDefault="00DE7085">
      <w:pPr>
        <w:spacing w:before="100" w:beforeAutospacing="1" w:after="100" w:afterAutospacing="1"/>
        <w:divId w:val="1950695891"/>
      </w:pPr>
      <w:r>
        <w:t>CC#4: SP-211584r04 agreed, to be revised by MCC. Revised to SP-211631.</w:t>
      </w:r>
    </w:p>
    <w:p w14:paraId="44804E09" w14:textId="77777777" w:rsidR="00000000" w:rsidRDefault="00DE7085">
      <w:pPr>
        <w:keepNext/>
        <w:spacing w:before="100" w:beforeAutospacing="1" w:after="100" w:afterAutospacing="1"/>
        <w:divId w:val="1950695891"/>
        <w:rPr>
          <w:rFonts w:cs="Arial"/>
          <w:b/>
        </w:rPr>
      </w:pPr>
      <w:r>
        <w:rPr>
          <w:rFonts w:cs="Arial"/>
          <w:b/>
        </w:rPr>
        <w:t>Discussion and conclusion:</w:t>
      </w:r>
    </w:p>
    <w:p w14:paraId="093E9ACC" w14:textId="77777777" w:rsidR="00000000" w:rsidRDefault="00DE7085">
      <w:pPr>
        <w:spacing w:before="100" w:beforeAutospacing="1" w:after="100" w:afterAutospacing="1"/>
        <w:divId w:val="1950695891"/>
      </w:pPr>
      <w:r>
        <w:t>CC#4: SP-211584r03 was provided and used to review the resource usage with the current reductions in scop</w:t>
      </w:r>
      <w:r>
        <w:t>e of items.</w:t>
      </w:r>
      <w:r>
        <w:br/>
        <w:t>With the current reductions, the total budget is 191.25, which is 8.25 over the SA WG2 reported budget. SA WG2 are asked to determine whether this can be taken from the buffer resources.</w:t>
      </w:r>
      <w:r>
        <w:br/>
        <w:t>The proposal was to approve the package of WIDs/SIDs in t</w:t>
      </w:r>
      <w:r>
        <w:t xml:space="preserve">heir latest revisions. The SA WG2 Chair commented that the details on use of buffer resources should be decided by SA WG2 and asked for some agreement that items marked OUT will not be proposed to be put back in. Huawei and Qualcomm commented that FS_AUAE </w:t>
      </w:r>
      <w:r>
        <w:t xml:space="preserve">had some errors and should be updated to r01. FS_XRM required an editorial update. FS_5GTTUe required updating to align WT3 title. </w:t>
      </w:r>
      <w:r>
        <w:br/>
        <w:t>Rapporteurs indicated the revisions which were placed in the column of the table.</w:t>
      </w:r>
      <w:r>
        <w:br/>
        <w:t>The recorded revisions of the SIDs/WIDs wi</w:t>
      </w:r>
      <w:r>
        <w:t>ll be allocated new TD numbers by MCC. These were then approved.</w:t>
      </w:r>
      <w:r>
        <w:br/>
        <w:t>Intel requested that Rapporteurs allow time for updating of supporting companies and ensuring Work Task numbering is not modified from those in the table. Final revisions should be uploaded b</w:t>
      </w:r>
      <w:r>
        <w:t>y 15:00 UTC, Saturday 18 December, 2021.</w:t>
      </w:r>
      <w:r>
        <w:br/>
        <w:t>The TSG SA Chair uploaded the final Excel table as SP-211584r04. This will be allocated a revision number by MCC and updated with the final TD numbers, resources, etc. of the approved SIDs/WIDs.</w:t>
      </w:r>
      <w:r>
        <w:br/>
      </w:r>
      <w:r>
        <w:br/>
        <w:t>The SA WG2 Chair co</w:t>
      </w:r>
      <w:r>
        <w:t>mmented that the details on use of buffer resources should be decided by SA WG2 and asked for some agreement that the deprioritized items which are marked OUT will not be proposed to be put back in during Rel 18. Charter commented that such items may be pr</w:t>
      </w:r>
      <w:r>
        <w:t>oposed for TEI resources and all TEI proposals should be discussed together in SA WG2. Philips commented that some items were removed with the understanding that they could be brought back. The TSG SA Chair commented that if items are proposed then the de-</w:t>
      </w:r>
      <w:r>
        <w:t>prioritization should not be used as reason for not considering them. Huawei commented that this should not happen as these were study proposals which are by definition not TEI18 items. Nokia commented that 3GPP is contribution driven and can only be discu</w:t>
      </w:r>
      <w:r>
        <w:t>ssed when proposals are received. The SA WG2 Chair commented that this can be handled when proposals are received in SA WG2 in the normal way.</w:t>
      </w:r>
      <w:r>
        <w:br/>
        <w:t>AT&amp;T commented that an overview of Rel-18 content should be developed for TSG SA#95-e. The TSG SA Chair undertook</w:t>
      </w:r>
      <w:r>
        <w:t xml:space="preserve"> to collect inputs from WG Chairs to provide such an overview at the next TSG SA meeting.</w:t>
      </w:r>
    </w:p>
    <w:p w14:paraId="41C52A53" w14:textId="77777777" w:rsidR="00000000" w:rsidRDefault="00DE7085">
      <w:pPr>
        <w:keepNext/>
        <w:spacing w:before="100" w:beforeAutospacing="1" w:after="100" w:afterAutospacing="1"/>
        <w:divId w:val="1950695891"/>
        <w:rPr>
          <w:rFonts w:cs="Arial"/>
          <w:b/>
        </w:rPr>
      </w:pPr>
      <w:r>
        <w:rPr>
          <w:rFonts w:cs="Arial"/>
          <w:b/>
        </w:rPr>
        <w:t>Status:</w:t>
      </w:r>
    </w:p>
    <w:p w14:paraId="43F57E0E" w14:textId="77777777" w:rsidR="00000000" w:rsidRDefault="00DE7085">
      <w:pPr>
        <w:spacing w:before="100" w:beforeAutospacing="1" w:after="100" w:afterAutospacing="1"/>
        <w:divId w:val="1950695891"/>
      </w:pPr>
      <w:r>
        <w:t>revised by MCC. Revised to SP-211631.</w:t>
      </w:r>
    </w:p>
    <w:p w14:paraId="3BF1B900"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SP-211631</w:t>
      </w:r>
      <w:r>
        <w:t xml:space="preserve"> (DISCUSSION) List of SA WG2 R18 SIDs for Prioritization. (Source: TSG SA Chair).</w:t>
      </w:r>
      <w:r>
        <w:br/>
      </w:r>
      <w:r>
        <w:rPr>
          <w:b/>
        </w:rPr>
        <w:t>Document for:</w:t>
      </w:r>
      <w:r>
        <w:t xml:space="preserve"> Discussion.</w:t>
      </w:r>
      <w:r>
        <w:br/>
      </w:r>
      <w:r>
        <w:rPr>
          <w:b/>
        </w:rPr>
        <w:t>Abstract:</w:t>
      </w:r>
      <w:r>
        <w:t xml:space="preserve"> List of SA WG2 R18 SIDs for Prioritization.</w:t>
      </w:r>
    </w:p>
    <w:p w14:paraId="43530DA4" w14:textId="77777777" w:rsidR="00000000" w:rsidRDefault="00DE7085">
      <w:pPr>
        <w:keepNext/>
        <w:spacing w:before="100" w:beforeAutospacing="1" w:after="100" w:afterAutospacing="1"/>
        <w:divId w:val="1950695891"/>
        <w:rPr>
          <w:rFonts w:cs="Arial"/>
          <w:b/>
        </w:rPr>
      </w:pPr>
      <w:r>
        <w:rPr>
          <w:rFonts w:cs="Arial"/>
          <w:b/>
        </w:rPr>
        <w:t>Comment:</w:t>
      </w:r>
    </w:p>
    <w:p w14:paraId="643F21D8" w14:textId="77777777" w:rsidR="00000000" w:rsidRDefault="00DE7085">
      <w:pPr>
        <w:spacing w:before="100" w:beforeAutospacing="1" w:after="100" w:afterAutospacing="1"/>
        <w:divId w:val="1950695891"/>
      </w:pPr>
      <w:r>
        <w:t>Revision of SP-211584r04. CC#5: Noted.</w:t>
      </w:r>
    </w:p>
    <w:p w14:paraId="6502506E" w14:textId="77777777" w:rsidR="00000000" w:rsidRDefault="00DE7085">
      <w:pPr>
        <w:keepNext/>
        <w:spacing w:before="100" w:beforeAutospacing="1" w:after="100" w:afterAutospacing="1"/>
        <w:divId w:val="1950695891"/>
        <w:rPr>
          <w:rFonts w:cs="Arial"/>
          <w:b/>
        </w:rPr>
      </w:pPr>
      <w:r>
        <w:rPr>
          <w:rFonts w:cs="Arial"/>
          <w:b/>
        </w:rPr>
        <w:t>Discussion and conclusion:</w:t>
      </w:r>
    </w:p>
    <w:p w14:paraId="24D47A8F" w14:textId="77777777" w:rsidR="00000000" w:rsidRDefault="00DE7085">
      <w:pPr>
        <w:spacing w:before="100" w:beforeAutospacing="1" w:after="100" w:afterAutospacing="1"/>
        <w:divId w:val="1950695891"/>
      </w:pPr>
      <w:r>
        <w:t>CC#5: This was an update of the Rel 18 Prioritization work sheet showing the final SIDs/WID and their estimated Resources. This</w:t>
      </w:r>
      <w:r>
        <w:t xml:space="preserve"> was noted.</w:t>
      </w:r>
    </w:p>
    <w:p w14:paraId="066E7753" w14:textId="77777777" w:rsidR="00000000" w:rsidRDefault="00DE7085">
      <w:pPr>
        <w:keepNext/>
        <w:spacing w:before="100" w:beforeAutospacing="1" w:after="100" w:afterAutospacing="1"/>
        <w:divId w:val="1950695891"/>
        <w:rPr>
          <w:rFonts w:cs="Arial"/>
          <w:b/>
        </w:rPr>
      </w:pPr>
      <w:r>
        <w:rPr>
          <w:rFonts w:cs="Arial"/>
          <w:b/>
        </w:rPr>
        <w:t>Status:</w:t>
      </w:r>
    </w:p>
    <w:p w14:paraId="56E4678B" w14:textId="77777777" w:rsidR="00000000" w:rsidRDefault="00DE7085">
      <w:pPr>
        <w:spacing w:before="100" w:beforeAutospacing="1" w:after="100" w:afterAutospacing="1"/>
        <w:divId w:val="1950695891"/>
      </w:pPr>
      <w:r>
        <w:t>Noted.</w:t>
      </w:r>
    </w:p>
    <w:p w14:paraId="136528C6" w14:textId="77777777" w:rsidR="00000000" w:rsidRDefault="00DE7085">
      <w:pPr>
        <w:keepNext/>
        <w:keepLines/>
        <w:pBdr>
          <w:top w:val="single" w:sz="4" w:space="1" w:color="auto"/>
        </w:pBdr>
        <w:spacing w:before="100" w:beforeAutospacing="1" w:after="100" w:afterAutospacing="1"/>
        <w:divId w:val="1950695891"/>
      </w:pPr>
      <w:r>
        <w:rPr>
          <w:color w:val="0000FF"/>
        </w:rPr>
        <w:t>TD SP-211547</w:t>
      </w:r>
      <w:r>
        <w:t xml:space="preserve"> (DISCUSSION) Rel-18 Package proposal. (Source: MediaTek Inc. et al.).</w:t>
      </w:r>
      <w:r>
        <w:br/>
      </w:r>
      <w:r>
        <w:rPr>
          <w:b/>
        </w:rPr>
        <w:t>Document for:</w:t>
      </w:r>
      <w:r>
        <w:t xml:space="preserve"> Discussion.</w:t>
      </w:r>
      <w:r>
        <w:br/>
      </w:r>
      <w:r>
        <w:rPr>
          <w:b/>
        </w:rPr>
        <w:t>Abstract:</w:t>
      </w:r>
      <w:r>
        <w:t xml:space="preserve"> Rel-18 Package proposal.</w:t>
      </w:r>
    </w:p>
    <w:p w14:paraId="2AD9EF46" w14:textId="77777777" w:rsidR="00000000" w:rsidRDefault="00DE7085">
      <w:pPr>
        <w:keepNext/>
        <w:spacing w:before="100" w:beforeAutospacing="1" w:after="100" w:afterAutospacing="1"/>
        <w:divId w:val="1950695891"/>
        <w:rPr>
          <w:rFonts w:cs="Arial"/>
          <w:b/>
        </w:rPr>
      </w:pPr>
      <w:r>
        <w:rPr>
          <w:rFonts w:cs="Arial"/>
          <w:b/>
        </w:rPr>
        <w:t>Comment:</w:t>
      </w:r>
    </w:p>
    <w:p w14:paraId="05BD24E1" w14:textId="77777777" w:rsidR="00000000" w:rsidRDefault="00DE7085">
      <w:pPr>
        <w:spacing w:before="100" w:beforeAutospacing="1" w:after="100" w:afterAutospacing="1"/>
        <w:divId w:val="1950695891"/>
      </w:pPr>
      <w:r>
        <w:t>Revised to SP-211579.</w:t>
      </w:r>
    </w:p>
    <w:p w14:paraId="443C740D" w14:textId="77777777" w:rsidR="00000000" w:rsidRDefault="00DE7085">
      <w:pPr>
        <w:keepNext/>
        <w:spacing w:before="100" w:beforeAutospacing="1" w:after="100" w:afterAutospacing="1"/>
        <w:divId w:val="1950695891"/>
        <w:rPr>
          <w:rFonts w:cs="Arial"/>
          <w:b/>
        </w:rPr>
      </w:pPr>
      <w:r>
        <w:rPr>
          <w:rFonts w:cs="Arial"/>
          <w:b/>
        </w:rPr>
        <w:t>Discussion and conclusion:</w:t>
      </w:r>
    </w:p>
    <w:p w14:paraId="5E3CE5EC" w14:textId="77777777" w:rsidR="00000000" w:rsidRDefault="00DE7085">
      <w:pPr>
        <w:spacing w:before="100" w:beforeAutospacing="1" w:after="100" w:afterAutospacing="1"/>
        <w:divId w:val="1950695891"/>
      </w:pPr>
      <w:r>
        <w:t>-</w:t>
      </w:r>
    </w:p>
    <w:p w14:paraId="614D6859" w14:textId="77777777" w:rsidR="00000000" w:rsidRDefault="00DE7085">
      <w:pPr>
        <w:keepNext/>
        <w:spacing w:before="100" w:beforeAutospacing="1" w:after="100" w:afterAutospacing="1"/>
        <w:divId w:val="1950695891"/>
        <w:rPr>
          <w:rFonts w:cs="Arial"/>
          <w:b/>
        </w:rPr>
      </w:pPr>
      <w:r>
        <w:rPr>
          <w:rFonts w:cs="Arial"/>
          <w:b/>
        </w:rPr>
        <w:t>Status:</w:t>
      </w:r>
    </w:p>
    <w:p w14:paraId="71A90176" w14:textId="77777777" w:rsidR="00000000" w:rsidRDefault="00DE7085">
      <w:pPr>
        <w:spacing w:before="100" w:beforeAutospacing="1" w:after="100" w:afterAutospacing="1"/>
        <w:divId w:val="1950695891"/>
      </w:pPr>
      <w:r>
        <w:t>Revised to SP-211</w:t>
      </w:r>
      <w:r>
        <w:t>579.</w:t>
      </w:r>
    </w:p>
    <w:p w14:paraId="7BA9F19E" w14:textId="77777777" w:rsidR="00000000" w:rsidRDefault="00DE7085">
      <w:pPr>
        <w:keepNext/>
        <w:keepLines/>
        <w:pBdr>
          <w:top w:val="single" w:sz="4" w:space="1" w:color="auto"/>
        </w:pBdr>
        <w:spacing w:before="100" w:beforeAutospacing="1" w:after="100" w:afterAutospacing="1"/>
        <w:divId w:val="1950695891"/>
      </w:pPr>
      <w:r>
        <w:rPr>
          <w:color w:val="0000FF"/>
        </w:rPr>
        <w:t>TD SP-211579</w:t>
      </w:r>
      <w:r>
        <w:t xml:space="preserve"> (DISCUSSION) Rel-18 Package proposal. (Source: AT&amp;T, Ericsson, Intel, KDDI, MediaTek, Qualcomm, Sony, Telstra, Vodafone).</w:t>
      </w:r>
      <w:r>
        <w:br/>
      </w:r>
      <w:r>
        <w:rPr>
          <w:b/>
        </w:rPr>
        <w:t>Document for:</w:t>
      </w:r>
      <w:r>
        <w:t xml:space="preserve"> Discussion.</w:t>
      </w:r>
      <w:r>
        <w:br/>
      </w:r>
      <w:r>
        <w:rPr>
          <w:b/>
        </w:rPr>
        <w:t>Abstract:</w:t>
      </w:r>
      <w:r>
        <w:t xml:space="preserve"> </w:t>
      </w:r>
      <w:r>
        <w:t>Rel-18 Package proposal. Changes vs SP-211547: WT clarified for SFC / GMEC updated / ATSSS updated.</w:t>
      </w:r>
    </w:p>
    <w:p w14:paraId="41A72E03" w14:textId="77777777" w:rsidR="00000000" w:rsidRDefault="00DE7085">
      <w:pPr>
        <w:keepNext/>
        <w:spacing w:before="100" w:beforeAutospacing="1" w:after="100" w:afterAutospacing="1"/>
        <w:divId w:val="1950695891"/>
        <w:rPr>
          <w:rFonts w:cs="Arial"/>
          <w:b/>
        </w:rPr>
      </w:pPr>
      <w:r>
        <w:rPr>
          <w:rFonts w:cs="Arial"/>
          <w:b/>
        </w:rPr>
        <w:t>Comment:</w:t>
      </w:r>
    </w:p>
    <w:p w14:paraId="459D0D6B" w14:textId="77777777" w:rsidR="00000000" w:rsidRDefault="00DE7085">
      <w:pPr>
        <w:spacing w:before="100" w:beforeAutospacing="1" w:after="100" w:afterAutospacing="1"/>
        <w:divId w:val="1950695891"/>
      </w:pPr>
      <w:r>
        <w:t>Revision of SP-211547. CC#4: This was noted.</w:t>
      </w:r>
    </w:p>
    <w:p w14:paraId="3518A407" w14:textId="77777777" w:rsidR="00000000" w:rsidRDefault="00DE7085">
      <w:pPr>
        <w:keepNext/>
        <w:spacing w:before="100" w:beforeAutospacing="1" w:after="100" w:afterAutospacing="1"/>
        <w:divId w:val="1950695891"/>
        <w:rPr>
          <w:rFonts w:cs="Arial"/>
          <w:b/>
        </w:rPr>
      </w:pPr>
      <w:r>
        <w:rPr>
          <w:rFonts w:cs="Arial"/>
          <w:b/>
        </w:rPr>
        <w:t>Discussion and conclusion:</w:t>
      </w:r>
    </w:p>
    <w:p w14:paraId="0D597870" w14:textId="77777777" w:rsidR="00000000" w:rsidRDefault="00DE7085">
      <w:pPr>
        <w:spacing w:before="100" w:beforeAutospacing="1" w:after="100" w:afterAutospacing="1"/>
        <w:divId w:val="1950695891"/>
      </w:pPr>
      <w:r>
        <w:t>CC#4: This was noted.</w:t>
      </w:r>
    </w:p>
    <w:p w14:paraId="3C6E16A3" w14:textId="77777777" w:rsidR="00000000" w:rsidRDefault="00DE7085">
      <w:pPr>
        <w:keepNext/>
        <w:spacing w:before="100" w:beforeAutospacing="1" w:after="100" w:afterAutospacing="1"/>
        <w:divId w:val="1950695891"/>
        <w:rPr>
          <w:rFonts w:cs="Arial"/>
          <w:b/>
        </w:rPr>
      </w:pPr>
      <w:r>
        <w:rPr>
          <w:rFonts w:cs="Arial"/>
          <w:b/>
        </w:rPr>
        <w:t>Status:</w:t>
      </w:r>
    </w:p>
    <w:p w14:paraId="66673CA9" w14:textId="77777777" w:rsidR="00000000" w:rsidRDefault="00DE7085">
      <w:pPr>
        <w:spacing w:before="100" w:beforeAutospacing="1" w:after="100" w:afterAutospacing="1"/>
        <w:divId w:val="1950695891"/>
      </w:pPr>
      <w:r>
        <w:t>Noted.</w:t>
      </w:r>
    </w:p>
    <w:p w14:paraId="218F0A3F"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SP-211581</w:t>
      </w:r>
      <w:r>
        <w:t xml:space="preserve"> (DISCUSSION) SA WG2 Rel-1</w:t>
      </w:r>
      <w:r>
        <w:t>8 Package Proposal. (Source: CMCC, China Unicom, CATT, Huawei, INSPUR, Oppo, Spreadtrum, Tencent, vivo, xiaomi, ZTE).</w:t>
      </w:r>
      <w:r>
        <w:br/>
      </w:r>
      <w:r>
        <w:rPr>
          <w:b/>
        </w:rPr>
        <w:t>Document for:</w:t>
      </w:r>
      <w:r>
        <w:t xml:space="preserve"> Agreement.</w:t>
      </w:r>
      <w:r>
        <w:br/>
      </w:r>
      <w:r>
        <w:rPr>
          <w:b/>
        </w:rPr>
        <w:t>Abstract:</w:t>
      </w:r>
      <w:r>
        <w:t xml:space="preserve"> Rel-18 Package proposal.</w:t>
      </w:r>
    </w:p>
    <w:p w14:paraId="0788C71E" w14:textId="77777777" w:rsidR="00000000" w:rsidRDefault="00DE7085">
      <w:pPr>
        <w:keepNext/>
        <w:spacing w:before="100" w:beforeAutospacing="1" w:after="100" w:afterAutospacing="1"/>
        <w:divId w:val="1950695891"/>
        <w:rPr>
          <w:rFonts w:cs="Arial"/>
          <w:b/>
        </w:rPr>
      </w:pPr>
      <w:r>
        <w:rPr>
          <w:rFonts w:cs="Arial"/>
          <w:b/>
        </w:rPr>
        <w:t>Comment:</w:t>
      </w:r>
    </w:p>
    <w:p w14:paraId="254B6E2A" w14:textId="77777777" w:rsidR="00000000" w:rsidRDefault="00DE7085">
      <w:pPr>
        <w:spacing w:before="100" w:beforeAutospacing="1" w:after="100" w:afterAutospacing="1"/>
        <w:divId w:val="1950695891"/>
      </w:pPr>
      <w:r>
        <w:t>Revised to SP-211583.</w:t>
      </w:r>
    </w:p>
    <w:p w14:paraId="59CE17CC" w14:textId="77777777" w:rsidR="00000000" w:rsidRDefault="00DE7085">
      <w:pPr>
        <w:keepNext/>
        <w:spacing w:before="100" w:beforeAutospacing="1" w:after="100" w:afterAutospacing="1"/>
        <w:divId w:val="1950695891"/>
        <w:rPr>
          <w:rFonts w:cs="Arial"/>
          <w:b/>
        </w:rPr>
      </w:pPr>
      <w:r>
        <w:rPr>
          <w:rFonts w:cs="Arial"/>
          <w:b/>
        </w:rPr>
        <w:t>Discussion and conclusion:</w:t>
      </w:r>
    </w:p>
    <w:p w14:paraId="5273E572" w14:textId="77777777" w:rsidR="00000000" w:rsidRDefault="00DE7085">
      <w:pPr>
        <w:spacing w:before="100" w:beforeAutospacing="1" w:after="100" w:afterAutospacing="1"/>
        <w:divId w:val="1950695891"/>
      </w:pPr>
      <w:r>
        <w:t>-</w:t>
      </w:r>
    </w:p>
    <w:p w14:paraId="43361550" w14:textId="77777777" w:rsidR="00000000" w:rsidRDefault="00DE7085">
      <w:pPr>
        <w:keepNext/>
        <w:spacing w:before="100" w:beforeAutospacing="1" w:after="100" w:afterAutospacing="1"/>
        <w:divId w:val="1950695891"/>
        <w:rPr>
          <w:rFonts w:cs="Arial"/>
          <w:b/>
        </w:rPr>
      </w:pPr>
      <w:r>
        <w:rPr>
          <w:rFonts w:cs="Arial"/>
          <w:b/>
        </w:rPr>
        <w:t>Status:</w:t>
      </w:r>
    </w:p>
    <w:p w14:paraId="0CDC822C" w14:textId="77777777" w:rsidR="00000000" w:rsidRDefault="00DE7085">
      <w:pPr>
        <w:spacing w:before="100" w:beforeAutospacing="1" w:after="100" w:afterAutospacing="1"/>
        <w:divId w:val="1950695891"/>
      </w:pPr>
      <w:r>
        <w:t>Revised to</w:t>
      </w:r>
      <w:r>
        <w:t xml:space="preserve"> SP-211583.</w:t>
      </w:r>
    </w:p>
    <w:p w14:paraId="027A78E0" w14:textId="77777777" w:rsidR="00000000" w:rsidRDefault="00DE7085">
      <w:pPr>
        <w:keepNext/>
        <w:keepLines/>
        <w:pBdr>
          <w:top w:val="single" w:sz="4" w:space="1" w:color="auto"/>
        </w:pBdr>
        <w:spacing w:before="100" w:beforeAutospacing="1" w:after="100" w:afterAutospacing="1"/>
        <w:divId w:val="1950695891"/>
      </w:pPr>
      <w:r>
        <w:rPr>
          <w:color w:val="0000FF"/>
        </w:rPr>
        <w:t>TD SP-211583</w:t>
      </w:r>
      <w:r>
        <w:t xml:space="preserve"> (DISCUSSION) SA WG2 Rel-18 Package Proposal. (Source: CMCC, China Unicom, CATT, Huawei, INSPUR, Oppo, Spreadtrum, Tencent, vivo, xiaomi, ZTE).</w:t>
      </w:r>
      <w:r>
        <w:br/>
      </w:r>
      <w:r>
        <w:rPr>
          <w:b/>
        </w:rPr>
        <w:t>Document for:</w:t>
      </w:r>
      <w:r>
        <w:t xml:space="preserve"> Agreement.</w:t>
      </w:r>
      <w:r>
        <w:br/>
      </w:r>
      <w:r>
        <w:rPr>
          <w:b/>
        </w:rPr>
        <w:t>Abstract:</w:t>
      </w:r>
      <w:r>
        <w:t xml:space="preserve"> Rel-18 Package proposal.</w:t>
      </w:r>
    </w:p>
    <w:p w14:paraId="2F7BE744" w14:textId="77777777" w:rsidR="00000000" w:rsidRDefault="00DE7085">
      <w:pPr>
        <w:keepNext/>
        <w:spacing w:before="100" w:beforeAutospacing="1" w:after="100" w:afterAutospacing="1"/>
        <w:divId w:val="1950695891"/>
        <w:rPr>
          <w:rFonts w:cs="Arial"/>
          <w:b/>
        </w:rPr>
      </w:pPr>
      <w:r>
        <w:rPr>
          <w:rFonts w:cs="Arial"/>
          <w:b/>
        </w:rPr>
        <w:t>Comment:</w:t>
      </w:r>
    </w:p>
    <w:p w14:paraId="3F63F6E5" w14:textId="77777777" w:rsidR="00000000" w:rsidRDefault="00DE7085">
      <w:pPr>
        <w:spacing w:before="100" w:beforeAutospacing="1" w:after="100" w:afterAutospacing="1"/>
        <w:divId w:val="1950695891"/>
      </w:pPr>
      <w:r>
        <w:t>Revision of SP-2115</w:t>
      </w:r>
      <w:r>
        <w:t>81. CC#4: This was noted.</w:t>
      </w:r>
    </w:p>
    <w:p w14:paraId="79037BD7" w14:textId="77777777" w:rsidR="00000000" w:rsidRDefault="00DE7085">
      <w:pPr>
        <w:keepNext/>
        <w:spacing w:before="100" w:beforeAutospacing="1" w:after="100" w:afterAutospacing="1"/>
        <w:divId w:val="1950695891"/>
        <w:rPr>
          <w:rFonts w:cs="Arial"/>
          <w:b/>
        </w:rPr>
      </w:pPr>
      <w:r>
        <w:rPr>
          <w:rFonts w:cs="Arial"/>
          <w:b/>
        </w:rPr>
        <w:t>Discussion and conclusion:</w:t>
      </w:r>
    </w:p>
    <w:p w14:paraId="15B2E058" w14:textId="77777777" w:rsidR="00000000" w:rsidRDefault="00DE7085">
      <w:pPr>
        <w:spacing w:before="100" w:beforeAutospacing="1" w:after="100" w:afterAutospacing="1"/>
        <w:divId w:val="1950695891"/>
      </w:pPr>
      <w:r>
        <w:t>CC#4: This was noted.</w:t>
      </w:r>
    </w:p>
    <w:p w14:paraId="0A553F8D" w14:textId="77777777" w:rsidR="00000000" w:rsidRDefault="00DE7085">
      <w:pPr>
        <w:keepNext/>
        <w:spacing w:before="100" w:beforeAutospacing="1" w:after="100" w:afterAutospacing="1"/>
        <w:divId w:val="1950695891"/>
        <w:rPr>
          <w:rFonts w:cs="Arial"/>
          <w:b/>
        </w:rPr>
      </w:pPr>
      <w:r>
        <w:rPr>
          <w:rFonts w:cs="Arial"/>
          <w:b/>
        </w:rPr>
        <w:t>Status:</w:t>
      </w:r>
    </w:p>
    <w:p w14:paraId="0373C4D1" w14:textId="77777777" w:rsidR="00000000" w:rsidRDefault="00DE7085">
      <w:pPr>
        <w:spacing w:before="100" w:beforeAutospacing="1" w:after="100" w:afterAutospacing="1"/>
        <w:divId w:val="1950695891"/>
      </w:pPr>
      <w:r>
        <w:t>Noted.</w:t>
      </w:r>
    </w:p>
    <w:p w14:paraId="0B522912" w14:textId="77777777" w:rsidR="00000000" w:rsidRDefault="00DE7085">
      <w:pPr>
        <w:keepNext/>
        <w:keepLines/>
        <w:pBdr>
          <w:top w:val="single" w:sz="4" w:space="1" w:color="auto"/>
        </w:pBdr>
        <w:spacing w:before="100" w:beforeAutospacing="1" w:after="100" w:afterAutospacing="1"/>
        <w:divId w:val="1950695891"/>
      </w:pPr>
      <w:r>
        <w:rPr>
          <w:color w:val="0000FF"/>
        </w:rPr>
        <w:t>TD SP-211308</w:t>
      </w:r>
      <w:r>
        <w:t xml:space="preserve"> (SID NEW) New SID on Study of Further Architecture Enhancement for UAV and UAM. (Source: Qualcomm Incorporated).</w:t>
      </w:r>
      <w:r>
        <w:br/>
      </w:r>
      <w:r>
        <w:rPr>
          <w:b/>
        </w:rPr>
        <w:t>Document for:</w:t>
      </w:r>
      <w:r>
        <w:t xml:space="preserve"> Approval.</w:t>
      </w:r>
      <w:r>
        <w:br/>
      </w:r>
      <w:r>
        <w:rPr>
          <w:b/>
        </w:rPr>
        <w:t>Abstract:</w:t>
      </w:r>
      <w:r>
        <w:t xml:space="preserve"> Acrony</w:t>
      </w:r>
      <w:r>
        <w:t>m: FS_AEUA Unique identifier: 940051.</w:t>
      </w:r>
    </w:p>
    <w:p w14:paraId="69FE5248" w14:textId="77777777" w:rsidR="00000000" w:rsidRDefault="00DE7085">
      <w:pPr>
        <w:keepNext/>
        <w:spacing w:before="100" w:beforeAutospacing="1" w:after="100" w:afterAutospacing="1"/>
        <w:divId w:val="1950695891"/>
        <w:rPr>
          <w:rFonts w:cs="Arial"/>
          <w:b/>
        </w:rPr>
      </w:pPr>
      <w:r>
        <w:rPr>
          <w:rFonts w:cs="Arial"/>
          <w:b/>
        </w:rPr>
        <w:t>Comment:</w:t>
      </w:r>
    </w:p>
    <w:p w14:paraId="5CA77D94" w14:textId="77777777" w:rsidR="00000000" w:rsidRDefault="00DE7085">
      <w:pPr>
        <w:spacing w:before="100" w:beforeAutospacing="1" w:after="100" w:afterAutospacing="1"/>
        <w:divId w:val="1950695891"/>
      </w:pPr>
      <w:r>
        <w:t>Revision of Prioritization Workshop SP-211145r02. SP-211308rev_01 agreed. Revised to SP-211593.</w:t>
      </w:r>
    </w:p>
    <w:p w14:paraId="20898669" w14:textId="77777777" w:rsidR="00000000" w:rsidRDefault="00DE7085">
      <w:pPr>
        <w:keepNext/>
        <w:spacing w:before="100" w:beforeAutospacing="1" w:after="100" w:afterAutospacing="1"/>
        <w:divId w:val="1950695891"/>
        <w:rPr>
          <w:rFonts w:cs="Arial"/>
          <w:b/>
        </w:rPr>
      </w:pPr>
      <w:r>
        <w:rPr>
          <w:rFonts w:cs="Arial"/>
          <w:b/>
        </w:rPr>
        <w:t>Discussion and conclusion:</w:t>
      </w:r>
    </w:p>
    <w:p w14:paraId="56F63658" w14:textId="77777777" w:rsidR="00000000" w:rsidRDefault="00DE7085">
      <w:pPr>
        <w:spacing w:before="100" w:beforeAutospacing="1" w:after="100" w:afterAutospacing="1"/>
        <w:divId w:val="1950695891"/>
      </w:pPr>
      <w:r>
        <w:t>CC#1: No revision was provided. Huawei suggested removing WTs 2.2, 2.4 and 2.6. China Mobile agreed with Huawei. Nokia suggested also checking WT 2.7.</w:t>
      </w:r>
      <w:r>
        <w:br/>
        <w:t>Work Tasks Show of hands:</w:t>
      </w:r>
      <w:r>
        <w:br/>
        <w:t>WT2.2 OUT 12</w:t>
      </w:r>
      <w:r>
        <w:br/>
        <w:t>WT2.4 OUT 12</w:t>
      </w:r>
      <w:r>
        <w:br/>
        <w:t>WT2.6 OUT 14</w:t>
      </w:r>
      <w:r>
        <w:br/>
        <w:t>WT2.7 OUT 11 WT2.7 IN 8.</w:t>
      </w:r>
    </w:p>
    <w:p w14:paraId="3E8FC3C2"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2C55B1A2" w14:textId="77777777" w:rsidR="00000000" w:rsidRDefault="00DE7085">
      <w:pPr>
        <w:spacing w:before="100" w:beforeAutospacing="1" w:after="100" w:afterAutospacing="1"/>
        <w:divId w:val="1950695891"/>
      </w:pPr>
      <w:r>
        <w:t>Revised</w:t>
      </w:r>
      <w:r>
        <w:t xml:space="preserve"> to SP-211593.</w:t>
      </w:r>
    </w:p>
    <w:p w14:paraId="6E8C6A9E" w14:textId="77777777" w:rsidR="00000000" w:rsidRDefault="00DE7085">
      <w:pPr>
        <w:keepNext/>
        <w:keepLines/>
        <w:pBdr>
          <w:top w:val="single" w:sz="4" w:space="1" w:color="auto"/>
        </w:pBdr>
        <w:spacing w:before="100" w:beforeAutospacing="1" w:after="100" w:afterAutospacing="1"/>
        <w:divId w:val="1950695891"/>
      </w:pPr>
      <w:r>
        <w:rPr>
          <w:color w:val="0000FF"/>
        </w:rPr>
        <w:t>TD SP-211593</w:t>
      </w:r>
      <w:r>
        <w:t xml:space="preserve"> (SID NEW) New SID on Study of Further Architecture Enhancement for UAV and UAM. (Source: Qualcomm Incorporated).</w:t>
      </w:r>
      <w:r>
        <w:br/>
      </w:r>
      <w:r>
        <w:rPr>
          <w:b/>
        </w:rPr>
        <w:t>Document for:</w:t>
      </w:r>
      <w:r>
        <w:t xml:space="preserve"> Approval.</w:t>
      </w:r>
      <w:r>
        <w:br/>
      </w:r>
      <w:r>
        <w:rPr>
          <w:b/>
        </w:rPr>
        <w:t>Abstract:</w:t>
      </w:r>
      <w:r>
        <w:t xml:space="preserve"> Acronym: FS_AEUA Unique identifier: 940051.</w:t>
      </w:r>
    </w:p>
    <w:p w14:paraId="1BE31647" w14:textId="77777777" w:rsidR="00000000" w:rsidRDefault="00DE7085">
      <w:pPr>
        <w:keepNext/>
        <w:spacing w:before="100" w:beforeAutospacing="1" w:after="100" w:afterAutospacing="1"/>
        <w:divId w:val="1950695891"/>
        <w:rPr>
          <w:rFonts w:cs="Arial"/>
          <w:b/>
        </w:rPr>
      </w:pPr>
      <w:r>
        <w:rPr>
          <w:rFonts w:cs="Arial"/>
          <w:b/>
        </w:rPr>
        <w:t>Comment:</w:t>
      </w:r>
    </w:p>
    <w:p w14:paraId="71DA6467" w14:textId="77777777" w:rsidR="00000000" w:rsidRDefault="00DE7085">
      <w:pPr>
        <w:spacing w:before="100" w:beforeAutospacing="1" w:after="100" w:afterAutospacing="1"/>
        <w:divId w:val="1950695891"/>
      </w:pPr>
      <w:r>
        <w:t>Revision of SP-211308_rev01.</w:t>
      </w:r>
      <w:r>
        <w:t xml:space="preserve"> Approved. Corrections at CC#5. Revised to SP-211632.</w:t>
      </w:r>
    </w:p>
    <w:p w14:paraId="624AAF9D" w14:textId="77777777" w:rsidR="00000000" w:rsidRDefault="00DE7085">
      <w:pPr>
        <w:keepNext/>
        <w:spacing w:before="100" w:beforeAutospacing="1" w:after="100" w:afterAutospacing="1"/>
        <w:divId w:val="1950695891"/>
        <w:rPr>
          <w:rFonts w:cs="Arial"/>
          <w:b/>
        </w:rPr>
      </w:pPr>
      <w:r>
        <w:rPr>
          <w:rFonts w:cs="Arial"/>
          <w:b/>
        </w:rPr>
        <w:t>Discussion and conclusion:</w:t>
      </w:r>
    </w:p>
    <w:p w14:paraId="663FFEF6" w14:textId="77777777" w:rsidR="00000000" w:rsidRDefault="00DE7085">
      <w:pPr>
        <w:spacing w:before="100" w:beforeAutospacing="1" w:after="100" w:afterAutospacing="1"/>
        <w:divId w:val="1950695891"/>
      </w:pPr>
      <w:r>
        <w:t>-</w:t>
      </w:r>
    </w:p>
    <w:p w14:paraId="402516E8" w14:textId="77777777" w:rsidR="00000000" w:rsidRDefault="00DE7085">
      <w:pPr>
        <w:keepNext/>
        <w:spacing w:before="100" w:beforeAutospacing="1" w:after="100" w:afterAutospacing="1"/>
        <w:divId w:val="1950695891"/>
        <w:rPr>
          <w:rFonts w:cs="Arial"/>
          <w:b/>
        </w:rPr>
      </w:pPr>
      <w:r>
        <w:rPr>
          <w:rFonts w:cs="Arial"/>
          <w:b/>
        </w:rPr>
        <w:t>Status:</w:t>
      </w:r>
    </w:p>
    <w:p w14:paraId="69EC9F91" w14:textId="77777777" w:rsidR="00000000" w:rsidRDefault="00DE7085">
      <w:pPr>
        <w:spacing w:before="100" w:beforeAutospacing="1" w:after="100" w:afterAutospacing="1"/>
        <w:divId w:val="1950695891"/>
      </w:pPr>
      <w:r>
        <w:t>Revised to SP-211632.</w:t>
      </w:r>
    </w:p>
    <w:p w14:paraId="35B25CFC" w14:textId="77777777" w:rsidR="00000000" w:rsidRDefault="00DE7085">
      <w:pPr>
        <w:keepNext/>
        <w:keepLines/>
        <w:pBdr>
          <w:top w:val="single" w:sz="4" w:space="1" w:color="auto"/>
        </w:pBdr>
        <w:spacing w:before="100" w:beforeAutospacing="1" w:after="100" w:afterAutospacing="1"/>
        <w:divId w:val="1950695891"/>
      </w:pPr>
      <w:r>
        <w:rPr>
          <w:color w:val="0000FF"/>
        </w:rPr>
        <w:t>TD SP-211632</w:t>
      </w:r>
      <w:r>
        <w:t xml:space="preserve"> (SID NEW) New SID: Study on Phase 2 for UAS, UAV and UAM. (Source: Qualcomm Incorporated).</w:t>
      </w:r>
      <w:r>
        <w:br/>
      </w:r>
      <w:r>
        <w:rPr>
          <w:b/>
        </w:rPr>
        <w:t>Document for:</w:t>
      </w:r>
      <w:r>
        <w:t xml:space="preserve"> Approval.</w:t>
      </w:r>
      <w:r>
        <w:br/>
      </w:r>
      <w:r>
        <w:rPr>
          <w:b/>
        </w:rPr>
        <w:t>Abstract:</w:t>
      </w:r>
      <w:r>
        <w:t xml:space="preserve"> </w:t>
      </w:r>
      <w:r>
        <w:t>Acronym: FS_UAS_Ph2 Unique identifier: 940051.</w:t>
      </w:r>
    </w:p>
    <w:p w14:paraId="16A60B30" w14:textId="77777777" w:rsidR="00000000" w:rsidRDefault="00DE7085">
      <w:pPr>
        <w:keepNext/>
        <w:spacing w:before="100" w:beforeAutospacing="1" w:after="100" w:afterAutospacing="1"/>
        <w:divId w:val="1950695891"/>
        <w:rPr>
          <w:rFonts w:cs="Arial"/>
          <w:b/>
        </w:rPr>
      </w:pPr>
      <w:r>
        <w:rPr>
          <w:rFonts w:cs="Arial"/>
          <w:b/>
        </w:rPr>
        <w:t>Comment:</w:t>
      </w:r>
    </w:p>
    <w:p w14:paraId="7B07E988" w14:textId="77777777" w:rsidR="00000000" w:rsidRDefault="00DE7085">
      <w:pPr>
        <w:spacing w:before="100" w:beforeAutospacing="1" w:after="100" w:afterAutospacing="1"/>
        <w:divId w:val="1950695891"/>
      </w:pPr>
      <w:r>
        <w:t>Revision of SP-211593. This SID NEW was approved.</w:t>
      </w:r>
    </w:p>
    <w:p w14:paraId="7996EFFA" w14:textId="77777777" w:rsidR="00000000" w:rsidRDefault="00DE7085">
      <w:pPr>
        <w:keepNext/>
        <w:spacing w:before="100" w:beforeAutospacing="1" w:after="100" w:afterAutospacing="1"/>
        <w:divId w:val="1950695891"/>
        <w:rPr>
          <w:rFonts w:cs="Arial"/>
          <w:b/>
        </w:rPr>
      </w:pPr>
      <w:r>
        <w:rPr>
          <w:rFonts w:cs="Arial"/>
          <w:b/>
        </w:rPr>
        <w:t>Discussion and conclusion:</w:t>
      </w:r>
    </w:p>
    <w:p w14:paraId="2E81477A" w14:textId="77777777" w:rsidR="00000000" w:rsidRDefault="00DE7085">
      <w:pPr>
        <w:spacing w:before="100" w:beforeAutospacing="1" w:after="100" w:afterAutospacing="1"/>
        <w:divId w:val="1950695891"/>
      </w:pPr>
      <w:r>
        <w:t>-</w:t>
      </w:r>
    </w:p>
    <w:p w14:paraId="309FDE53" w14:textId="77777777" w:rsidR="00000000" w:rsidRDefault="00DE7085">
      <w:pPr>
        <w:keepNext/>
        <w:spacing w:before="100" w:beforeAutospacing="1" w:after="100" w:afterAutospacing="1"/>
        <w:divId w:val="1950695891"/>
        <w:rPr>
          <w:rFonts w:cs="Arial"/>
          <w:b/>
        </w:rPr>
      </w:pPr>
      <w:r>
        <w:rPr>
          <w:rFonts w:cs="Arial"/>
          <w:b/>
        </w:rPr>
        <w:t>Status:</w:t>
      </w:r>
    </w:p>
    <w:p w14:paraId="0020E92D" w14:textId="77777777" w:rsidR="00000000" w:rsidRDefault="00DE7085">
      <w:pPr>
        <w:spacing w:before="100" w:beforeAutospacing="1" w:after="100" w:afterAutospacing="1"/>
        <w:divId w:val="1950695891"/>
      </w:pPr>
      <w:r>
        <w:t>Approved.</w:t>
      </w:r>
    </w:p>
    <w:p w14:paraId="099E20B8" w14:textId="77777777" w:rsidR="00000000" w:rsidRDefault="00DE7085">
      <w:pPr>
        <w:keepNext/>
        <w:keepLines/>
        <w:pBdr>
          <w:top w:val="single" w:sz="4" w:space="1" w:color="auto"/>
        </w:pBdr>
        <w:spacing w:before="100" w:beforeAutospacing="1" w:after="100" w:afterAutospacing="1"/>
        <w:divId w:val="1950695891"/>
      </w:pPr>
      <w:r>
        <w:rPr>
          <w:color w:val="0000FF"/>
        </w:rPr>
        <w:t>TD SP-211309</w:t>
      </w:r>
      <w:r>
        <w:t xml:space="preserve"> (SID NEW) New SID: Study on System Enabler for Service Function Chaining. (Source: Intel, </w:t>
      </w:r>
      <w:r>
        <w:t>Telecom Italia, Spreadtrum, Sandvine, Convida Wireless, KPN, InterDigital, Microsoft, Matrixx, KDDI, AT&amp;T, Deutsche Telekom, Cisco, Charter Communications).</w:t>
      </w:r>
      <w:r>
        <w:br/>
      </w:r>
      <w:r>
        <w:rPr>
          <w:b/>
        </w:rPr>
        <w:t>Document for:</w:t>
      </w:r>
      <w:r>
        <w:t xml:space="preserve"> Approval.</w:t>
      </w:r>
      <w:r>
        <w:br/>
      </w:r>
      <w:r>
        <w:rPr>
          <w:b/>
        </w:rPr>
        <w:t>Abstract:</w:t>
      </w:r>
      <w:r>
        <w:t xml:space="preserve"> Acronym: FS_SFC Unique identifier: 940052.</w:t>
      </w:r>
    </w:p>
    <w:p w14:paraId="1259DD42" w14:textId="77777777" w:rsidR="00000000" w:rsidRDefault="00DE7085">
      <w:pPr>
        <w:keepNext/>
        <w:spacing w:before="100" w:beforeAutospacing="1" w:after="100" w:afterAutospacing="1"/>
        <w:divId w:val="1950695891"/>
        <w:rPr>
          <w:rFonts w:cs="Arial"/>
          <w:b/>
        </w:rPr>
      </w:pPr>
      <w:r>
        <w:rPr>
          <w:rFonts w:cs="Arial"/>
          <w:b/>
        </w:rPr>
        <w:t>Comment:</w:t>
      </w:r>
    </w:p>
    <w:p w14:paraId="1C89E77D" w14:textId="77777777" w:rsidR="00000000" w:rsidRDefault="00DE7085">
      <w:pPr>
        <w:spacing w:before="100" w:beforeAutospacing="1" w:after="100" w:afterAutospacing="1"/>
        <w:divId w:val="1950695891"/>
      </w:pPr>
      <w:r>
        <w:t>Revision of P</w:t>
      </w:r>
      <w:r>
        <w:t>rioritization Workshop SP-211148r04. SP-211309_rev06 agreed. Revised to SP-211594.</w:t>
      </w:r>
    </w:p>
    <w:p w14:paraId="71826BAE" w14:textId="77777777" w:rsidR="00000000" w:rsidRDefault="00DE7085">
      <w:pPr>
        <w:keepNext/>
        <w:spacing w:before="100" w:beforeAutospacing="1" w:after="100" w:afterAutospacing="1"/>
        <w:divId w:val="1950695891"/>
        <w:rPr>
          <w:rFonts w:cs="Arial"/>
          <w:b/>
        </w:rPr>
      </w:pPr>
      <w:r>
        <w:rPr>
          <w:rFonts w:cs="Arial"/>
          <w:b/>
        </w:rPr>
        <w:t>Discussion and conclusion:</w:t>
      </w:r>
    </w:p>
    <w:p w14:paraId="3369DC6C" w14:textId="77777777" w:rsidR="00000000" w:rsidRDefault="00DE7085">
      <w:pPr>
        <w:spacing w:before="100" w:beforeAutospacing="1" w:after="100" w:afterAutospacing="1"/>
        <w:divId w:val="1950695891"/>
      </w:pPr>
      <w:r>
        <w:t>CC#1: No revision was provided. Intel commented that WT3 could be reduced by removing the monitoring part to reduce the resource by 0.75 TUs. Some</w:t>
      </w:r>
      <w:r>
        <w:t xml:space="preserve"> companies commented that traffic steering policies could be reused to reduce the resources needed. Intel were asked to provide a revision with agreed reductions made.</w:t>
      </w:r>
      <w:r>
        <w:br/>
      </w:r>
      <w:r>
        <w:lastRenderedPageBreak/>
        <w:t>Work Tasks Show of hands:</w:t>
      </w:r>
      <w:r>
        <w:br/>
        <w:t>WT3 OUT 13.</w:t>
      </w:r>
    </w:p>
    <w:p w14:paraId="7F39F42C" w14:textId="77777777" w:rsidR="00000000" w:rsidRDefault="00DE7085">
      <w:pPr>
        <w:keepNext/>
        <w:spacing w:before="100" w:beforeAutospacing="1" w:after="100" w:afterAutospacing="1"/>
        <w:divId w:val="1950695891"/>
        <w:rPr>
          <w:rFonts w:cs="Arial"/>
          <w:b/>
        </w:rPr>
      </w:pPr>
      <w:r>
        <w:rPr>
          <w:rFonts w:cs="Arial"/>
          <w:b/>
        </w:rPr>
        <w:t>Status:</w:t>
      </w:r>
    </w:p>
    <w:p w14:paraId="6D592D20" w14:textId="77777777" w:rsidR="00000000" w:rsidRDefault="00DE7085">
      <w:pPr>
        <w:spacing w:before="100" w:beforeAutospacing="1" w:after="100" w:afterAutospacing="1"/>
        <w:divId w:val="1950695891"/>
      </w:pPr>
      <w:r>
        <w:t>Revised to SP-211594.</w:t>
      </w:r>
    </w:p>
    <w:p w14:paraId="11250942" w14:textId="77777777" w:rsidR="00000000" w:rsidRDefault="00DE7085">
      <w:pPr>
        <w:keepNext/>
        <w:keepLines/>
        <w:pBdr>
          <w:top w:val="single" w:sz="4" w:space="1" w:color="auto"/>
        </w:pBdr>
        <w:spacing w:before="100" w:beforeAutospacing="1" w:after="100" w:afterAutospacing="1"/>
        <w:divId w:val="1950695891"/>
      </w:pPr>
      <w:r>
        <w:rPr>
          <w:color w:val="0000FF"/>
        </w:rPr>
        <w:t>TD SP-211594</w:t>
      </w:r>
      <w:r>
        <w:t xml:space="preserve"> (SID NE</w:t>
      </w:r>
      <w:r>
        <w:t>W) New SID: Study on System Enabler for Service Function Chaining. (Source: Intel, Telecom Italia, Spreadtrum, Sandvine, Convida Wireless, KPN, InterDigital, Microsoft, Matrixx, KDDI, AT&amp;T, Deutsche Telekom, Cisco, Charter Communications).</w:t>
      </w:r>
      <w:r>
        <w:br/>
      </w:r>
      <w:r>
        <w:rPr>
          <w:b/>
        </w:rPr>
        <w:t>Document for:</w:t>
      </w:r>
      <w:r>
        <w:t xml:space="preserve"> Ap</w:t>
      </w:r>
      <w:r>
        <w:t>proval.</w:t>
      </w:r>
      <w:r>
        <w:br/>
      </w:r>
      <w:r>
        <w:rPr>
          <w:b/>
        </w:rPr>
        <w:t>Abstract:</w:t>
      </w:r>
      <w:r>
        <w:t xml:space="preserve"> Acronym: FS_SFC Unique identifier: 940052.</w:t>
      </w:r>
    </w:p>
    <w:p w14:paraId="54E0DA5A" w14:textId="77777777" w:rsidR="00000000" w:rsidRDefault="00DE7085">
      <w:pPr>
        <w:keepNext/>
        <w:spacing w:before="100" w:beforeAutospacing="1" w:after="100" w:afterAutospacing="1"/>
        <w:divId w:val="1950695891"/>
        <w:rPr>
          <w:rFonts w:cs="Arial"/>
          <w:b/>
        </w:rPr>
      </w:pPr>
      <w:r>
        <w:rPr>
          <w:rFonts w:cs="Arial"/>
          <w:b/>
        </w:rPr>
        <w:t>Comment:</w:t>
      </w:r>
    </w:p>
    <w:p w14:paraId="5125A36F" w14:textId="77777777" w:rsidR="00000000" w:rsidRDefault="00DE7085">
      <w:pPr>
        <w:spacing w:before="100" w:beforeAutospacing="1" w:after="100" w:afterAutospacing="1"/>
        <w:divId w:val="1950695891"/>
      </w:pPr>
      <w:r>
        <w:t>Revision of SP-211309_rev06. Approved.</w:t>
      </w:r>
    </w:p>
    <w:p w14:paraId="2BFBB304" w14:textId="77777777" w:rsidR="00000000" w:rsidRDefault="00DE7085">
      <w:pPr>
        <w:keepNext/>
        <w:spacing w:before="100" w:beforeAutospacing="1" w:after="100" w:afterAutospacing="1"/>
        <w:divId w:val="1950695891"/>
        <w:rPr>
          <w:rFonts w:cs="Arial"/>
          <w:b/>
        </w:rPr>
      </w:pPr>
      <w:r>
        <w:rPr>
          <w:rFonts w:cs="Arial"/>
          <w:b/>
        </w:rPr>
        <w:t>Discussion and conclusion:</w:t>
      </w:r>
    </w:p>
    <w:p w14:paraId="720F6430" w14:textId="77777777" w:rsidR="00000000" w:rsidRDefault="00DE7085">
      <w:pPr>
        <w:spacing w:before="100" w:beforeAutospacing="1" w:after="100" w:afterAutospacing="1"/>
        <w:divId w:val="1950695891"/>
      </w:pPr>
      <w:r>
        <w:t>-</w:t>
      </w:r>
    </w:p>
    <w:p w14:paraId="53836711" w14:textId="77777777" w:rsidR="00000000" w:rsidRDefault="00DE7085">
      <w:pPr>
        <w:keepNext/>
        <w:spacing w:before="100" w:beforeAutospacing="1" w:after="100" w:afterAutospacing="1"/>
        <w:divId w:val="1950695891"/>
        <w:rPr>
          <w:rFonts w:cs="Arial"/>
          <w:b/>
        </w:rPr>
      </w:pPr>
      <w:r>
        <w:rPr>
          <w:rFonts w:cs="Arial"/>
          <w:b/>
        </w:rPr>
        <w:t>Status:</w:t>
      </w:r>
    </w:p>
    <w:p w14:paraId="7315EB16" w14:textId="77777777" w:rsidR="00000000" w:rsidRDefault="00DE7085">
      <w:pPr>
        <w:spacing w:before="100" w:beforeAutospacing="1" w:after="100" w:afterAutospacing="1"/>
        <w:divId w:val="1950695891"/>
      </w:pPr>
      <w:r>
        <w:t>Approved.</w:t>
      </w:r>
    </w:p>
    <w:p w14:paraId="2AE8AB1F" w14:textId="77777777" w:rsidR="00000000" w:rsidRDefault="00DE7085">
      <w:pPr>
        <w:keepNext/>
        <w:keepLines/>
        <w:pBdr>
          <w:top w:val="single" w:sz="4" w:space="1" w:color="auto"/>
        </w:pBdr>
        <w:spacing w:before="100" w:beforeAutospacing="1" w:after="100" w:afterAutospacing="1"/>
        <w:divId w:val="1950695891"/>
      </w:pPr>
      <w:r>
        <w:rPr>
          <w:color w:val="0000FF"/>
        </w:rPr>
        <w:t>TD SP-211310</w:t>
      </w:r>
      <w:r>
        <w:t xml:space="preserve"> </w:t>
      </w:r>
      <w:r>
        <w:t>(WID NEW) New WID: MPS when access to EPC/5GC is WLAN. (Source: Peraton Labs, CISA ECD, Verizon UK Ltd, AT&amp;T, T-Mobile USA, Dish Networks).</w:t>
      </w:r>
      <w:r>
        <w:br/>
      </w:r>
      <w:r>
        <w:rPr>
          <w:b/>
        </w:rPr>
        <w:t>Document for:</w:t>
      </w:r>
      <w:r>
        <w:t xml:space="preserve"> Approval.</w:t>
      </w:r>
      <w:r>
        <w:br/>
      </w:r>
      <w:r>
        <w:rPr>
          <w:b/>
        </w:rPr>
        <w:t>Abstract:</w:t>
      </w:r>
      <w:r>
        <w:t xml:space="preserve"> Acronym: MPS_WLAN Unique identifier: 940053.</w:t>
      </w:r>
    </w:p>
    <w:p w14:paraId="3AF98F1E" w14:textId="77777777" w:rsidR="00000000" w:rsidRDefault="00DE7085">
      <w:pPr>
        <w:keepNext/>
        <w:spacing w:before="100" w:beforeAutospacing="1" w:after="100" w:afterAutospacing="1"/>
        <w:divId w:val="1950695891"/>
        <w:rPr>
          <w:rFonts w:cs="Arial"/>
          <w:b/>
        </w:rPr>
      </w:pPr>
      <w:r>
        <w:rPr>
          <w:rFonts w:cs="Arial"/>
          <w:b/>
        </w:rPr>
        <w:t>Comment:</w:t>
      </w:r>
    </w:p>
    <w:p w14:paraId="12F436FC" w14:textId="77777777" w:rsidR="00000000" w:rsidRDefault="00DE7085">
      <w:pPr>
        <w:spacing w:before="100" w:beforeAutospacing="1" w:after="100" w:afterAutospacing="1"/>
        <w:divId w:val="1950695891"/>
      </w:pPr>
      <w:r>
        <w:t>Revision of Prioritization W</w:t>
      </w:r>
      <w:r>
        <w:t>orkshop SP-211150r01. SP-211310rev_01 agreed. Revised to SP-211595.</w:t>
      </w:r>
    </w:p>
    <w:p w14:paraId="3DEE2728" w14:textId="77777777" w:rsidR="00000000" w:rsidRDefault="00DE7085">
      <w:pPr>
        <w:keepNext/>
        <w:spacing w:before="100" w:beforeAutospacing="1" w:after="100" w:afterAutospacing="1"/>
        <w:divId w:val="1950695891"/>
        <w:rPr>
          <w:rFonts w:cs="Arial"/>
          <w:b/>
        </w:rPr>
      </w:pPr>
      <w:r>
        <w:rPr>
          <w:rFonts w:cs="Arial"/>
          <w:b/>
        </w:rPr>
        <w:t>Discussion and conclusion:</w:t>
      </w:r>
    </w:p>
    <w:p w14:paraId="7460F98D" w14:textId="77777777" w:rsidR="00000000" w:rsidRDefault="00DE7085">
      <w:pPr>
        <w:spacing w:before="100" w:beforeAutospacing="1" w:after="100" w:afterAutospacing="1"/>
        <w:divId w:val="1950695891"/>
      </w:pPr>
      <w:r>
        <w:t>CC#1: No revision was provided. Perspecta labs commented that this is down to resource of 2TUs.</w:t>
      </w:r>
    </w:p>
    <w:p w14:paraId="47529620" w14:textId="77777777" w:rsidR="00000000" w:rsidRDefault="00DE7085">
      <w:pPr>
        <w:keepNext/>
        <w:spacing w:before="100" w:beforeAutospacing="1" w:after="100" w:afterAutospacing="1"/>
        <w:divId w:val="1950695891"/>
        <w:rPr>
          <w:rFonts w:cs="Arial"/>
          <w:b/>
        </w:rPr>
      </w:pPr>
      <w:r>
        <w:rPr>
          <w:rFonts w:cs="Arial"/>
          <w:b/>
        </w:rPr>
        <w:t>Status:</w:t>
      </w:r>
    </w:p>
    <w:p w14:paraId="465625DD" w14:textId="77777777" w:rsidR="00000000" w:rsidRDefault="00DE7085">
      <w:pPr>
        <w:spacing w:before="100" w:beforeAutospacing="1" w:after="100" w:afterAutospacing="1"/>
        <w:divId w:val="1950695891"/>
      </w:pPr>
      <w:r>
        <w:t>Revised to SP-211595.</w:t>
      </w:r>
    </w:p>
    <w:p w14:paraId="71F759C3" w14:textId="77777777" w:rsidR="00000000" w:rsidRDefault="00DE7085">
      <w:pPr>
        <w:keepNext/>
        <w:keepLines/>
        <w:pBdr>
          <w:top w:val="single" w:sz="4" w:space="1" w:color="auto"/>
        </w:pBdr>
        <w:spacing w:before="100" w:beforeAutospacing="1" w:after="100" w:afterAutospacing="1"/>
        <w:divId w:val="1950695891"/>
      </w:pPr>
      <w:r>
        <w:rPr>
          <w:color w:val="0000FF"/>
        </w:rPr>
        <w:t>TD SP-211595</w:t>
      </w:r>
      <w:r>
        <w:t xml:space="preserve"> (WID NEW) New WID: MPS</w:t>
      </w:r>
      <w:r>
        <w:t xml:space="preserve"> when access to EPC/5GC is WLAN. (Source: Peraton Labs, CISA ECD, Verizon UK Ltd, AT&amp;T, T-Mobile USA, Dish Networks, MITRE).</w:t>
      </w:r>
      <w:r>
        <w:br/>
      </w:r>
      <w:r>
        <w:rPr>
          <w:b/>
        </w:rPr>
        <w:t>Document for:</w:t>
      </w:r>
      <w:r>
        <w:t xml:space="preserve"> Approval.</w:t>
      </w:r>
      <w:r>
        <w:br/>
      </w:r>
      <w:r>
        <w:rPr>
          <w:b/>
        </w:rPr>
        <w:t>Abstract:</w:t>
      </w:r>
      <w:r>
        <w:t xml:space="preserve"> Acronym: MPS_WLAN Unique identifier: 940053.</w:t>
      </w:r>
    </w:p>
    <w:p w14:paraId="393B7CCF" w14:textId="77777777" w:rsidR="00000000" w:rsidRDefault="00DE7085">
      <w:pPr>
        <w:keepNext/>
        <w:spacing w:before="100" w:beforeAutospacing="1" w:after="100" w:afterAutospacing="1"/>
        <w:divId w:val="1950695891"/>
        <w:rPr>
          <w:rFonts w:cs="Arial"/>
          <w:b/>
        </w:rPr>
      </w:pPr>
      <w:r>
        <w:rPr>
          <w:rFonts w:cs="Arial"/>
          <w:b/>
        </w:rPr>
        <w:t>Comment:</w:t>
      </w:r>
    </w:p>
    <w:p w14:paraId="3A2FEB7D" w14:textId="77777777" w:rsidR="00000000" w:rsidRDefault="00DE7085">
      <w:pPr>
        <w:spacing w:before="100" w:beforeAutospacing="1" w:after="100" w:afterAutospacing="1"/>
        <w:divId w:val="1950695891"/>
      </w:pPr>
      <w:r>
        <w:t>Revision of SP-211310_rev01. Approved.</w:t>
      </w:r>
    </w:p>
    <w:p w14:paraId="5B69EF87" w14:textId="77777777" w:rsidR="00000000" w:rsidRDefault="00DE7085">
      <w:pPr>
        <w:keepNext/>
        <w:spacing w:before="100" w:beforeAutospacing="1" w:after="100" w:afterAutospacing="1"/>
        <w:divId w:val="1950695891"/>
        <w:rPr>
          <w:rFonts w:cs="Arial"/>
          <w:b/>
        </w:rPr>
      </w:pPr>
      <w:r>
        <w:rPr>
          <w:rFonts w:cs="Arial"/>
          <w:b/>
        </w:rPr>
        <w:t>Disc</w:t>
      </w:r>
      <w:r>
        <w:rPr>
          <w:rFonts w:cs="Arial"/>
          <w:b/>
        </w:rPr>
        <w:t>ussion and conclusion:</w:t>
      </w:r>
    </w:p>
    <w:p w14:paraId="0A16F513" w14:textId="77777777" w:rsidR="00000000" w:rsidRDefault="00DE7085">
      <w:pPr>
        <w:spacing w:before="100" w:beforeAutospacing="1" w:after="100" w:afterAutospacing="1"/>
        <w:divId w:val="1950695891"/>
      </w:pPr>
      <w:r>
        <w:t>-</w:t>
      </w:r>
    </w:p>
    <w:p w14:paraId="2DC48403"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67094413" w14:textId="77777777" w:rsidR="00000000" w:rsidRDefault="00DE7085">
      <w:pPr>
        <w:spacing w:before="100" w:beforeAutospacing="1" w:after="100" w:afterAutospacing="1"/>
        <w:divId w:val="1950695891"/>
      </w:pPr>
      <w:r>
        <w:t>Approved.</w:t>
      </w:r>
    </w:p>
    <w:p w14:paraId="698576B3" w14:textId="77777777" w:rsidR="00000000" w:rsidRDefault="00DE7085">
      <w:pPr>
        <w:keepNext/>
        <w:keepLines/>
        <w:pBdr>
          <w:top w:val="single" w:sz="4" w:space="1" w:color="auto"/>
        </w:pBdr>
        <w:spacing w:before="100" w:beforeAutospacing="1" w:after="100" w:afterAutospacing="1"/>
        <w:divId w:val="1950695891"/>
      </w:pPr>
      <w:r>
        <w:rPr>
          <w:color w:val="0000FF"/>
        </w:rPr>
        <w:t>TD SP-211311</w:t>
      </w:r>
      <w:r>
        <w:t xml:space="preserve"> (SID NEW) New SID: Extensions to the TSC Framework to support DetNet. (Source: Ericsson).</w:t>
      </w:r>
      <w:r>
        <w:br/>
      </w:r>
      <w:r>
        <w:rPr>
          <w:b/>
        </w:rPr>
        <w:t>Document for:</w:t>
      </w:r>
      <w:r>
        <w:t xml:space="preserve"> Approval.</w:t>
      </w:r>
      <w:r>
        <w:br/>
      </w:r>
      <w:r>
        <w:rPr>
          <w:b/>
        </w:rPr>
        <w:t>Abstract:</w:t>
      </w:r>
      <w:r>
        <w:t xml:space="preserve"> Acronym: FS_DetNet Unique identifier: 940054.</w:t>
      </w:r>
    </w:p>
    <w:p w14:paraId="40279D26" w14:textId="77777777" w:rsidR="00000000" w:rsidRDefault="00DE7085">
      <w:pPr>
        <w:keepNext/>
        <w:spacing w:before="100" w:beforeAutospacing="1" w:after="100" w:afterAutospacing="1"/>
        <w:divId w:val="1950695891"/>
        <w:rPr>
          <w:rFonts w:cs="Arial"/>
          <w:b/>
        </w:rPr>
      </w:pPr>
      <w:r>
        <w:rPr>
          <w:rFonts w:cs="Arial"/>
          <w:b/>
        </w:rPr>
        <w:t>Comment:</w:t>
      </w:r>
    </w:p>
    <w:p w14:paraId="4AC498C4" w14:textId="77777777" w:rsidR="00000000" w:rsidRDefault="00DE7085">
      <w:pPr>
        <w:spacing w:before="100" w:beforeAutospacing="1" w:after="100" w:afterAutospacing="1"/>
        <w:divId w:val="1950695891"/>
      </w:pPr>
      <w:r>
        <w:t>Revision of Prioritiz</w:t>
      </w:r>
      <w:r>
        <w:t>ation Workshop SP-211152r02. SP-211311rev_02 agreed. Revised to SP-211596.</w:t>
      </w:r>
    </w:p>
    <w:p w14:paraId="7325687F" w14:textId="77777777" w:rsidR="00000000" w:rsidRDefault="00DE7085">
      <w:pPr>
        <w:keepNext/>
        <w:spacing w:before="100" w:beforeAutospacing="1" w:after="100" w:afterAutospacing="1"/>
        <w:divId w:val="1950695891"/>
        <w:rPr>
          <w:rFonts w:cs="Arial"/>
          <w:b/>
        </w:rPr>
      </w:pPr>
      <w:r>
        <w:rPr>
          <w:rFonts w:cs="Arial"/>
          <w:b/>
        </w:rPr>
        <w:t>Discussion and conclusion:</w:t>
      </w:r>
    </w:p>
    <w:p w14:paraId="7D26D368" w14:textId="77777777" w:rsidR="00000000" w:rsidRDefault="00DE7085">
      <w:pPr>
        <w:spacing w:before="100" w:beforeAutospacing="1" w:after="100" w:afterAutospacing="1"/>
        <w:divId w:val="1950695891"/>
      </w:pPr>
      <w:r>
        <w:t>CC#1: SP-211152r04 was provided. Ericsson were asked to provide a revision to the SA#94-e document number. This proposes normative work only with resource</w:t>
      </w:r>
      <w:r>
        <w:t xml:space="preserve"> of 2 TUs (i.e. converted to a WID). There were comments that the IETF is not mature yet and this is based on IETF work, so could be postponed to ta future Release. Ericsson replied that the Yang model is ready as an RFC. Intel agreed that the Yang RFC is </w:t>
      </w:r>
      <w:r>
        <w:t>sufficient to perform the work in this proposed WID.</w:t>
      </w:r>
    </w:p>
    <w:p w14:paraId="558945F9" w14:textId="77777777" w:rsidR="00000000" w:rsidRDefault="00DE7085">
      <w:pPr>
        <w:keepNext/>
        <w:spacing w:before="100" w:beforeAutospacing="1" w:after="100" w:afterAutospacing="1"/>
        <w:divId w:val="1950695891"/>
        <w:rPr>
          <w:rFonts w:cs="Arial"/>
          <w:b/>
        </w:rPr>
      </w:pPr>
      <w:r>
        <w:rPr>
          <w:rFonts w:cs="Arial"/>
          <w:b/>
        </w:rPr>
        <w:t>Status:</w:t>
      </w:r>
    </w:p>
    <w:p w14:paraId="0E4E51C7" w14:textId="77777777" w:rsidR="00000000" w:rsidRDefault="00DE7085">
      <w:pPr>
        <w:spacing w:before="100" w:beforeAutospacing="1" w:after="100" w:afterAutospacing="1"/>
        <w:divId w:val="1950695891"/>
      </w:pPr>
      <w:r>
        <w:t>Revised to SP-211596.</w:t>
      </w:r>
    </w:p>
    <w:p w14:paraId="6DA3FD7B" w14:textId="77777777" w:rsidR="00000000" w:rsidRDefault="00DE7085">
      <w:pPr>
        <w:keepNext/>
        <w:keepLines/>
        <w:pBdr>
          <w:top w:val="single" w:sz="4" w:space="1" w:color="auto"/>
        </w:pBdr>
        <w:spacing w:before="100" w:beforeAutospacing="1" w:after="100" w:afterAutospacing="1"/>
        <w:divId w:val="1950695891"/>
      </w:pPr>
      <w:r>
        <w:rPr>
          <w:color w:val="0000FF"/>
        </w:rPr>
        <w:t>TD SP-211596</w:t>
      </w:r>
      <w:r>
        <w:t xml:space="preserve"> </w:t>
      </w:r>
      <w:r>
        <w:t>(SID NEW) New SID: Extensions to the TSC Framework to support DetNet. (Source: Ericsson).</w:t>
      </w:r>
      <w:r>
        <w:br/>
      </w:r>
      <w:r>
        <w:rPr>
          <w:b/>
        </w:rPr>
        <w:t>Document for:</w:t>
      </w:r>
      <w:r>
        <w:t xml:space="preserve"> Approval.</w:t>
      </w:r>
      <w:r>
        <w:br/>
      </w:r>
      <w:r>
        <w:rPr>
          <w:b/>
        </w:rPr>
        <w:t>Abstract:</w:t>
      </w:r>
      <w:r>
        <w:t xml:space="preserve"> Acronym: FS_DetNet Unique identifier: 940054.</w:t>
      </w:r>
    </w:p>
    <w:p w14:paraId="47404EBF" w14:textId="77777777" w:rsidR="00000000" w:rsidRDefault="00DE7085">
      <w:pPr>
        <w:keepNext/>
        <w:spacing w:before="100" w:beforeAutospacing="1" w:after="100" w:afterAutospacing="1"/>
        <w:divId w:val="1950695891"/>
        <w:rPr>
          <w:rFonts w:cs="Arial"/>
          <w:b/>
        </w:rPr>
      </w:pPr>
      <w:r>
        <w:rPr>
          <w:rFonts w:cs="Arial"/>
          <w:b/>
        </w:rPr>
        <w:t>Comment:</w:t>
      </w:r>
    </w:p>
    <w:p w14:paraId="0919C0FE" w14:textId="77777777" w:rsidR="00000000" w:rsidRDefault="00DE7085">
      <w:pPr>
        <w:spacing w:before="100" w:beforeAutospacing="1" w:after="100" w:afterAutospacing="1"/>
        <w:divId w:val="1950695891"/>
      </w:pPr>
      <w:r>
        <w:t>Revision of SP-211311_rev02. Approved. Corrections at CC#5. Revised to SP-211</w:t>
      </w:r>
      <w:r>
        <w:t>633.</w:t>
      </w:r>
    </w:p>
    <w:p w14:paraId="3C0D8E51" w14:textId="77777777" w:rsidR="00000000" w:rsidRDefault="00DE7085">
      <w:pPr>
        <w:keepNext/>
        <w:spacing w:before="100" w:beforeAutospacing="1" w:after="100" w:afterAutospacing="1"/>
        <w:divId w:val="1950695891"/>
        <w:rPr>
          <w:rFonts w:cs="Arial"/>
          <w:b/>
        </w:rPr>
      </w:pPr>
      <w:r>
        <w:rPr>
          <w:rFonts w:cs="Arial"/>
          <w:b/>
        </w:rPr>
        <w:t>Discussion and conclusion:</w:t>
      </w:r>
    </w:p>
    <w:p w14:paraId="6F197C2F" w14:textId="77777777" w:rsidR="00000000" w:rsidRDefault="00DE7085">
      <w:pPr>
        <w:spacing w:before="100" w:beforeAutospacing="1" w:after="100" w:afterAutospacing="1"/>
        <w:divId w:val="1950695891"/>
      </w:pPr>
      <w:r>
        <w:t>-</w:t>
      </w:r>
    </w:p>
    <w:p w14:paraId="3FBE1135" w14:textId="77777777" w:rsidR="00000000" w:rsidRDefault="00DE7085">
      <w:pPr>
        <w:keepNext/>
        <w:spacing w:before="100" w:beforeAutospacing="1" w:after="100" w:afterAutospacing="1"/>
        <w:divId w:val="1950695891"/>
        <w:rPr>
          <w:rFonts w:cs="Arial"/>
          <w:b/>
        </w:rPr>
      </w:pPr>
      <w:r>
        <w:rPr>
          <w:rFonts w:cs="Arial"/>
          <w:b/>
        </w:rPr>
        <w:t>Status:</w:t>
      </w:r>
    </w:p>
    <w:p w14:paraId="79A6FB16" w14:textId="77777777" w:rsidR="00000000" w:rsidRDefault="00DE7085">
      <w:pPr>
        <w:spacing w:before="100" w:beforeAutospacing="1" w:after="100" w:afterAutospacing="1"/>
        <w:divId w:val="1950695891"/>
      </w:pPr>
      <w:r>
        <w:t>Revised to SP-211633.</w:t>
      </w:r>
    </w:p>
    <w:p w14:paraId="15FB7D38" w14:textId="77777777" w:rsidR="00000000" w:rsidRDefault="00DE7085">
      <w:pPr>
        <w:keepNext/>
        <w:keepLines/>
        <w:pBdr>
          <w:top w:val="single" w:sz="4" w:space="1" w:color="auto"/>
        </w:pBdr>
        <w:spacing w:before="100" w:beforeAutospacing="1" w:after="100" w:afterAutospacing="1"/>
        <w:divId w:val="1950695891"/>
      </w:pPr>
      <w:r>
        <w:rPr>
          <w:color w:val="0000FF"/>
        </w:rPr>
        <w:t>TD SP-211633</w:t>
      </w:r>
      <w:r>
        <w:t xml:space="preserve"> (SID NEW) New SID: Study on Extensions to the TSC Framework to support DetNet. (Source: Ericsson).</w:t>
      </w:r>
      <w:r>
        <w:br/>
      </w:r>
      <w:r>
        <w:rPr>
          <w:b/>
        </w:rPr>
        <w:t>Document for:</w:t>
      </w:r>
      <w:r>
        <w:t xml:space="preserve"> Approval.</w:t>
      </w:r>
      <w:r>
        <w:br/>
      </w:r>
      <w:r>
        <w:rPr>
          <w:b/>
        </w:rPr>
        <w:t>Abstract:</w:t>
      </w:r>
      <w:r>
        <w:t xml:space="preserve"> Acronym: FS_DetNet Unique identifier: 940054.</w:t>
      </w:r>
    </w:p>
    <w:p w14:paraId="6BFF9B7E" w14:textId="77777777" w:rsidR="00000000" w:rsidRDefault="00DE7085">
      <w:pPr>
        <w:keepNext/>
        <w:spacing w:before="100" w:beforeAutospacing="1" w:after="100" w:afterAutospacing="1"/>
        <w:divId w:val="1950695891"/>
        <w:rPr>
          <w:rFonts w:cs="Arial"/>
          <w:b/>
        </w:rPr>
      </w:pPr>
      <w:r>
        <w:rPr>
          <w:rFonts w:cs="Arial"/>
          <w:b/>
        </w:rPr>
        <w:t>Comment:</w:t>
      </w:r>
    </w:p>
    <w:p w14:paraId="47FD1BEC" w14:textId="77777777" w:rsidR="00000000" w:rsidRDefault="00DE7085">
      <w:pPr>
        <w:spacing w:before="100" w:beforeAutospacing="1" w:after="100" w:afterAutospacing="1"/>
        <w:divId w:val="1950695891"/>
      </w:pPr>
      <w:r>
        <w:t>Revision of SP-211596. This SID NEW was approved.</w:t>
      </w:r>
    </w:p>
    <w:p w14:paraId="5424FCFB" w14:textId="77777777" w:rsidR="00000000" w:rsidRDefault="00DE7085">
      <w:pPr>
        <w:keepNext/>
        <w:spacing w:before="100" w:beforeAutospacing="1" w:after="100" w:afterAutospacing="1"/>
        <w:divId w:val="1950695891"/>
        <w:rPr>
          <w:rFonts w:cs="Arial"/>
          <w:b/>
        </w:rPr>
      </w:pPr>
      <w:r>
        <w:rPr>
          <w:rFonts w:cs="Arial"/>
          <w:b/>
        </w:rPr>
        <w:t>Discussion and conclusion:</w:t>
      </w:r>
    </w:p>
    <w:p w14:paraId="2A0A17A1" w14:textId="77777777" w:rsidR="00000000" w:rsidRDefault="00DE7085">
      <w:pPr>
        <w:spacing w:before="100" w:beforeAutospacing="1" w:after="100" w:afterAutospacing="1"/>
        <w:divId w:val="1950695891"/>
      </w:pPr>
      <w:r>
        <w:t>-</w:t>
      </w:r>
    </w:p>
    <w:p w14:paraId="60394B49"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110A1A85" w14:textId="77777777" w:rsidR="00000000" w:rsidRDefault="00DE7085">
      <w:pPr>
        <w:spacing w:before="100" w:beforeAutospacing="1" w:after="100" w:afterAutospacing="1"/>
        <w:divId w:val="1950695891"/>
      </w:pPr>
      <w:r>
        <w:t>Approved.</w:t>
      </w:r>
    </w:p>
    <w:p w14:paraId="4BA8227A" w14:textId="77777777" w:rsidR="00000000" w:rsidRDefault="00DE7085">
      <w:pPr>
        <w:keepNext/>
        <w:keepLines/>
        <w:pBdr>
          <w:top w:val="single" w:sz="4" w:space="1" w:color="auto"/>
        </w:pBdr>
        <w:spacing w:before="100" w:beforeAutospacing="1" w:after="100" w:afterAutospacing="1"/>
        <w:divId w:val="1950695891"/>
      </w:pPr>
      <w:r>
        <w:rPr>
          <w:color w:val="0000FF"/>
        </w:rPr>
        <w:t>TD SP-211312</w:t>
      </w:r>
      <w:r>
        <w:t xml:space="preserve"> (SID NEW) New SID on Study on 5G Timing Resiliency and TSC enhancements. (Source: Nokia, Nokia Shanghai Bell, Verizon, AT&amp;T, Sennheiser, </w:t>
      </w:r>
      <w:r>
        <w:t>Huawei, HiSilicon, Matrixx, ZTE, China Unicom, Vivo, NTT Docomo, ETRI, Xiaomi, Orange, China Mobile, KDDI, Tencent, T-Mobile USA, Interdigital, Samsung, CATT, Deutsche Telekom, Ericsson, Denso, BMWi, ).</w:t>
      </w:r>
      <w:r>
        <w:br/>
      </w:r>
      <w:r>
        <w:rPr>
          <w:b/>
        </w:rPr>
        <w:t>Document for:</w:t>
      </w:r>
      <w:r>
        <w:t xml:space="preserve"> Approval.</w:t>
      </w:r>
      <w:r>
        <w:br/>
      </w:r>
      <w:r>
        <w:rPr>
          <w:b/>
        </w:rPr>
        <w:t>Abstract:</w:t>
      </w:r>
      <w:r>
        <w:t xml:space="preserve"> </w:t>
      </w:r>
      <w:r>
        <w:t>Acronym: FS_5GTTUe Unique identifier: 940055.</w:t>
      </w:r>
    </w:p>
    <w:p w14:paraId="0C3F8B13" w14:textId="77777777" w:rsidR="00000000" w:rsidRDefault="00DE7085">
      <w:pPr>
        <w:keepNext/>
        <w:spacing w:before="100" w:beforeAutospacing="1" w:after="100" w:afterAutospacing="1"/>
        <w:divId w:val="1950695891"/>
        <w:rPr>
          <w:rFonts w:cs="Arial"/>
          <w:b/>
        </w:rPr>
      </w:pPr>
      <w:r>
        <w:rPr>
          <w:rFonts w:cs="Arial"/>
          <w:b/>
        </w:rPr>
        <w:t>Comment:</w:t>
      </w:r>
    </w:p>
    <w:p w14:paraId="7CC708D4" w14:textId="77777777" w:rsidR="00000000" w:rsidRDefault="00DE7085">
      <w:pPr>
        <w:spacing w:before="100" w:beforeAutospacing="1" w:after="100" w:afterAutospacing="1"/>
        <w:divId w:val="1950695891"/>
      </w:pPr>
      <w:r>
        <w:t>Revision of Prioritization Workshop SP-211153r06. SP-211312rev_04 agreed. Revised to SP-211597.</w:t>
      </w:r>
    </w:p>
    <w:p w14:paraId="7AAA9E4E" w14:textId="77777777" w:rsidR="00000000" w:rsidRDefault="00DE7085">
      <w:pPr>
        <w:keepNext/>
        <w:spacing w:before="100" w:beforeAutospacing="1" w:after="100" w:afterAutospacing="1"/>
        <w:divId w:val="1950695891"/>
        <w:rPr>
          <w:rFonts w:cs="Arial"/>
          <w:b/>
        </w:rPr>
      </w:pPr>
      <w:r>
        <w:rPr>
          <w:rFonts w:cs="Arial"/>
          <w:b/>
        </w:rPr>
        <w:t>Discussion and conclusion:</w:t>
      </w:r>
    </w:p>
    <w:p w14:paraId="7E8808BF" w14:textId="77777777" w:rsidR="00000000" w:rsidRDefault="00DE7085">
      <w:pPr>
        <w:spacing w:before="100" w:beforeAutospacing="1" w:after="100" w:afterAutospacing="1"/>
        <w:divId w:val="1950695891"/>
      </w:pPr>
      <w:r>
        <w:t>CC#1: SP-211312r01 was provided. Nokia asked for a Show of hands on support of</w:t>
      </w:r>
      <w:r>
        <w:t xml:space="preserve"> WT3.2.</w:t>
      </w:r>
      <w:r>
        <w:br/>
        <w:t>Work Tasks Show of hands:</w:t>
      </w:r>
      <w:r>
        <w:br/>
        <w:t>WT3.2 OUT 7 WT3.2 IN 18.</w:t>
      </w:r>
    </w:p>
    <w:p w14:paraId="43C495AD" w14:textId="77777777" w:rsidR="00000000" w:rsidRDefault="00DE7085">
      <w:pPr>
        <w:keepNext/>
        <w:spacing w:before="100" w:beforeAutospacing="1" w:after="100" w:afterAutospacing="1"/>
        <w:divId w:val="1950695891"/>
        <w:rPr>
          <w:rFonts w:cs="Arial"/>
          <w:b/>
        </w:rPr>
      </w:pPr>
      <w:r>
        <w:rPr>
          <w:rFonts w:cs="Arial"/>
          <w:b/>
        </w:rPr>
        <w:t>Status:</w:t>
      </w:r>
    </w:p>
    <w:p w14:paraId="67AEE549" w14:textId="77777777" w:rsidR="00000000" w:rsidRDefault="00DE7085">
      <w:pPr>
        <w:spacing w:before="100" w:beforeAutospacing="1" w:after="100" w:afterAutospacing="1"/>
        <w:divId w:val="1950695891"/>
      </w:pPr>
      <w:r>
        <w:t>Revised to SP-211597.</w:t>
      </w:r>
    </w:p>
    <w:p w14:paraId="3B9F20C0" w14:textId="77777777" w:rsidR="00000000" w:rsidRDefault="00DE7085">
      <w:pPr>
        <w:keepNext/>
        <w:keepLines/>
        <w:pBdr>
          <w:top w:val="single" w:sz="4" w:space="1" w:color="auto"/>
        </w:pBdr>
        <w:spacing w:before="100" w:beforeAutospacing="1" w:after="100" w:afterAutospacing="1"/>
        <w:divId w:val="1950695891"/>
      </w:pPr>
      <w:r>
        <w:rPr>
          <w:color w:val="0000FF"/>
        </w:rPr>
        <w:t>TD SP-211597</w:t>
      </w:r>
      <w:r>
        <w:t xml:space="preserve"> (SID NEW) New SID on Study on 5G Timing Resiliency and TSC enhancements. (Source: Nokia, Nokia Shanghai Bell, Verizon, AT&amp;T, Sennheiser, Huawei, HiSilicon</w:t>
      </w:r>
      <w:r>
        <w:t>, Matrixx, ZTE, China Unicom, Vivo, NTT Docomo, ETRI, Xiaomi, Orange, China Mobile, KDDI, Tencent, T-Mobile USA, Interdigital, Samsung, CATT, Deutsche Telekom, Ericsson, Denso, BMWi, SK Telecom, Oracle, CBN, Broadcom, LG Electronics, NICT, Mediatek Inc, Al</w:t>
      </w:r>
      <w:r>
        <w:t>ibaba).</w:t>
      </w:r>
      <w:r>
        <w:br/>
      </w:r>
      <w:r>
        <w:rPr>
          <w:b/>
        </w:rPr>
        <w:t>Document for:</w:t>
      </w:r>
      <w:r>
        <w:t xml:space="preserve"> Approval.</w:t>
      </w:r>
      <w:r>
        <w:br/>
      </w:r>
      <w:r>
        <w:rPr>
          <w:b/>
        </w:rPr>
        <w:t>Abstract:</w:t>
      </w:r>
      <w:r>
        <w:t xml:space="preserve"> Acronym: FS_5GTTUe Unique identifier: 940055.</w:t>
      </w:r>
    </w:p>
    <w:p w14:paraId="62B8298F" w14:textId="77777777" w:rsidR="00000000" w:rsidRDefault="00DE7085">
      <w:pPr>
        <w:keepNext/>
        <w:spacing w:before="100" w:beforeAutospacing="1" w:after="100" w:afterAutospacing="1"/>
        <w:divId w:val="1950695891"/>
        <w:rPr>
          <w:rFonts w:cs="Arial"/>
          <w:b/>
        </w:rPr>
      </w:pPr>
      <w:r>
        <w:rPr>
          <w:rFonts w:cs="Arial"/>
          <w:b/>
        </w:rPr>
        <w:t>Comment:</w:t>
      </w:r>
    </w:p>
    <w:p w14:paraId="4E1F3B8C" w14:textId="77777777" w:rsidR="00000000" w:rsidRDefault="00DE7085">
      <w:pPr>
        <w:spacing w:before="100" w:beforeAutospacing="1" w:after="100" w:afterAutospacing="1"/>
        <w:divId w:val="1950695891"/>
      </w:pPr>
      <w:r>
        <w:t>Revision of SP-211312_rev04. Approved. Corrections at CC#5. Revised to SP-211634.</w:t>
      </w:r>
    </w:p>
    <w:p w14:paraId="1F3C5994" w14:textId="77777777" w:rsidR="00000000" w:rsidRDefault="00DE7085">
      <w:pPr>
        <w:keepNext/>
        <w:spacing w:before="100" w:beforeAutospacing="1" w:after="100" w:afterAutospacing="1"/>
        <w:divId w:val="1950695891"/>
        <w:rPr>
          <w:rFonts w:cs="Arial"/>
          <w:b/>
        </w:rPr>
      </w:pPr>
      <w:r>
        <w:rPr>
          <w:rFonts w:cs="Arial"/>
          <w:b/>
        </w:rPr>
        <w:t>Discussion and conclusion:</w:t>
      </w:r>
    </w:p>
    <w:p w14:paraId="694555EF" w14:textId="77777777" w:rsidR="00000000" w:rsidRDefault="00DE7085">
      <w:pPr>
        <w:spacing w:before="100" w:beforeAutospacing="1" w:after="100" w:afterAutospacing="1"/>
        <w:divId w:val="1950695891"/>
      </w:pPr>
      <w:r>
        <w:t>-</w:t>
      </w:r>
    </w:p>
    <w:p w14:paraId="23FEA37E" w14:textId="77777777" w:rsidR="00000000" w:rsidRDefault="00DE7085">
      <w:pPr>
        <w:keepNext/>
        <w:spacing w:before="100" w:beforeAutospacing="1" w:after="100" w:afterAutospacing="1"/>
        <w:divId w:val="1950695891"/>
        <w:rPr>
          <w:rFonts w:cs="Arial"/>
          <w:b/>
        </w:rPr>
      </w:pPr>
      <w:r>
        <w:rPr>
          <w:rFonts w:cs="Arial"/>
          <w:b/>
        </w:rPr>
        <w:t>Status:</w:t>
      </w:r>
    </w:p>
    <w:p w14:paraId="7AD2E14D" w14:textId="77777777" w:rsidR="00000000" w:rsidRDefault="00DE7085">
      <w:pPr>
        <w:spacing w:before="100" w:beforeAutospacing="1" w:after="100" w:afterAutospacing="1"/>
        <w:divId w:val="1950695891"/>
      </w:pPr>
      <w:r>
        <w:t>Revised to SP-211634.</w:t>
      </w:r>
    </w:p>
    <w:p w14:paraId="071A4096" w14:textId="77777777" w:rsidR="00000000" w:rsidRDefault="00DE7085">
      <w:pPr>
        <w:keepNext/>
        <w:keepLines/>
        <w:pBdr>
          <w:top w:val="single" w:sz="4" w:space="1" w:color="auto"/>
        </w:pBdr>
        <w:spacing w:before="100" w:beforeAutospacing="1" w:after="100" w:afterAutospacing="1"/>
        <w:divId w:val="1950695891"/>
      </w:pPr>
      <w:r>
        <w:rPr>
          <w:color w:val="0000FF"/>
        </w:rPr>
        <w:t>TD SP-211634</w:t>
      </w:r>
      <w:r>
        <w:t xml:space="preserve"> (SID NEW) New SID: Study on 5G Timing Resiliency and TSC &amp; URLLC enhancements. (Source: Nokia, Nokia S</w:t>
      </w:r>
      <w:r>
        <w:t>hanghai Bell, Verizon, AT&amp;T, Sennheiser, Huawei, HiSilicon, Matrixx, ZTE, China Unicom, Vivo, NTT Docomo, ETRI, Xiaomi, Orange, China Mobile, KDDI, Tencent, T-Mobile USA, Interdigital, Samsung, CATT, Deutsche Telekom, Ericsson, Denso, BMWi, SK Telecom, Ora</w:t>
      </w:r>
      <w:r>
        <w:t>cle, CBN, Broadcom, LG Electronics, NICT, Mediatek Inc, Alibaba).</w:t>
      </w:r>
      <w:r>
        <w:br/>
      </w:r>
      <w:r>
        <w:rPr>
          <w:b/>
        </w:rPr>
        <w:t>Document for:</w:t>
      </w:r>
      <w:r>
        <w:t xml:space="preserve"> Approval.</w:t>
      </w:r>
      <w:r>
        <w:br/>
      </w:r>
      <w:r>
        <w:rPr>
          <w:b/>
        </w:rPr>
        <w:t>Abstract:</w:t>
      </w:r>
      <w:r>
        <w:t xml:space="preserve"> Acronym: FS_5TRS_URLLC Unique identifier: 940055.</w:t>
      </w:r>
    </w:p>
    <w:p w14:paraId="152C667A" w14:textId="77777777" w:rsidR="00000000" w:rsidRDefault="00DE7085">
      <w:pPr>
        <w:keepNext/>
        <w:spacing w:before="100" w:beforeAutospacing="1" w:after="100" w:afterAutospacing="1"/>
        <w:divId w:val="1950695891"/>
        <w:rPr>
          <w:rFonts w:cs="Arial"/>
          <w:b/>
        </w:rPr>
      </w:pPr>
      <w:r>
        <w:rPr>
          <w:rFonts w:cs="Arial"/>
          <w:b/>
        </w:rPr>
        <w:t>Comment:</w:t>
      </w:r>
    </w:p>
    <w:p w14:paraId="636421B2" w14:textId="77777777" w:rsidR="00000000" w:rsidRDefault="00DE7085">
      <w:pPr>
        <w:spacing w:before="100" w:beforeAutospacing="1" w:after="100" w:afterAutospacing="1"/>
        <w:divId w:val="1950695891"/>
      </w:pPr>
      <w:r>
        <w:t>Revision of SP-211597. This SID NEW was approved.</w:t>
      </w:r>
    </w:p>
    <w:p w14:paraId="136D9F88"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6F8DCD2A" w14:textId="77777777" w:rsidR="00000000" w:rsidRDefault="00DE7085">
      <w:pPr>
        <w:spacing w:before="100" w:beforeAutospacing="1" w:after="100" w:afterAutospacing="1"/>
        <w:divId w:val="1950695891"/>
      </w:pPr>
      <w:r>
        <w:t>-</w:t>
      </w:r>
    </w:p>
    <w:p w14:paraId="2E04BD45" w14:textId="77777777" w:rsidR="00000000" w:rsidRDefault="00DE7085">
      <w:pPr>
        <w:keepNext/>
        <w:spacing w:before="100" w:beforeAutospacing="1" w:after="100" w:afterAutospacing="1"/>
        <w:divId w:val="1950695891"/>
        <w:rPr>
          <w:rFonts w:cs="Arial"/>
          <w:b/>
        </w:rPr>
      </w:pPr>
      <w:r>
        <w:rPr>
          <w:rFonts w:cs="Arial"/>
          <w:b/>
        </w:rPr>
        <w:t>Status:</w:t>
      </w:r>
    </w:p>
    <w:p w14:paraId="06DDC108" w14:textId="77777777" w:rsidR="00000000" w:rsidRDefault="00DE7085">
      <w:pPr>
        <w:spacing w:before="100" w:beforeAutospacing="1" w:after="100" w:afterAutospacing="1"/>
        <w:divId w:val="1950695891"/>
      </w:pPr>
      <w:r>
        <w:t>Approved.</w:t>
      </w:r>
    </w:p>
    <w:p w14:paraId="044315E5" w14:textId="77777777" w:rsidR="00000000" w:rsidRDefault="00DE7085">
      <w:pPr>
        <w:keepNext/>
        <w:keepLines/>
        <w:pBdr>
          <w:top w:val="single" w:sz="4" w:space="1" w:color="auto"/>
        </w:pBdr>
        <w:spacing w:before="100" w:beforeAutospacing="1" w:after="100" w:afterAutospacing="1"/>
        <w:divId w:val="1950695891"/>
      </w:pPr>
      <w:r>
        <w:rPr>
          <w:color w:val="0000FF"/>
        </w:rPr>
        <w:t>TD SP-211313</w:t>
      </w:r>
      <w:r>
        <w:t xml:space="preserve"> (SID NEW) New SID: Study on enhanced support of NR RedCap with long eDRX for RRC INACTIVE State. (Source: Ericsson, Deutsche Telekom, Verizon, Xiaomi, Sony, Nokia, Nokia Shanghai Bell, MediaTek, AT&amp;T, Apple, Qualcomm, Vodafone, InterDigital, C</w:t>
      </w:r>
      <w:r>
        <w:t>hina Mobile, OPPO, DISH Network, Spreadtrum.).</w:t>
      </w:r>
      <w:r>
        <w:br/>
      </w:r>
      <w:r>
        <w:rPr>
          <w:b/>
        </w:rPr>
        <w:t>Document for:</w:t>
      </w:r>
      <w:r>
        <w:t xml:space="preserve"> Approval.</w:t>
      </w:r>
      <w:r>
        <w:br/>
      </w:r>
      <w:r>
        <w:rPr>
          <w:b/>
        </w:rPr>
        <w:t>Abstract:</w:t>
      </w:r>
      <w:r>
        <w:t xml:space="preserve"> Acronym: FS_ARCH_NR_REDCAP_Ph2 Unique identifier: 940056.</w:t>
      </w:r>
    </w:p>
    <w:p w14:paraId="1CAB9855" w14:textId="77777777" w:rsidR="00000000" w:rsidRDefault="00DE7085">
      <w:pPr>
        <w:keepNext/>
        <w:spacing w:before="100" w:beforeAutospacing="1" w:after="100" w:afterAutospacing="1"/>
        <w:divId w:val="1950695891"/>
        <w:rPr>
          <w:rFonts w:cs="Arial"/>
          <w:b/>
        </w:rPr>
      </w:pPr>
      <w:r>
        <w:rPr>
          <w:rFonts w:cs="Arial"/>
          <w:b/>
        </w:rPr>
        <w:t>Comment:</w:t>
      </w:r>
    </w:p>
    <w:p w14:paraId="7DFFB9CF" w14:textId="77777777" w:rsidR="00000000" w:rsidRDefault="00DE7085">
      <w:pPr>
        <w:spacing w:before="100" w:beforeAutospacing="1" w:after="100" w:afterAutospacing="1"/>
        <w:divId w:val="1950695891"/>
      </w:pPr>
      <w:r>
        <w:t>Revision of Prioritization Workshop SP-211155r02. SP-211313rev_04 agreed. Revised to SP-211598.</w:t>
      </w:r>
    </w:p>
    <w:p w14:paraId="56883E99" w14:textId="77777777" w:rsidR="00000000" w:rsidRDefault="00DE7085">
      <w:pPr>
        <w:keepNext/>
        <w:spacing w:before="100" w:beforeAutospacing="1" w:after="100" w:afterAutospacing="1"/>
        <w:divId w:val="1950695891"/>
        <w:rPr>
          <w:rFonts w:cs="Arial"/>
          <w:b/>
        </w:rPr>
      </w:pPr>
      <w:r>
        <w:rPr>
          <w:rFonts w:cs="Arial"/>
          <w:b/>
        </w:rPr>
        <w:t>Discussion a</w:t>
      </w:r>
      <w:r>
        <w:rPr>
          <w:rFonts w:cs="Arial"/>
          <w:b/>
        </w:rPr>
        <w:t>nd conclusion:</w:t>
      </w:r>
    </w:p>
    <w:p w14:paraId="43D64BEC" w14:textId="77777777" w:rsidR="00000000" w:rsidRDefault="00DE7085">
      <w:pPr>
        <w:spacing w:before="100" w:beforeAutospacing="1" w:after="100" w:afterAutospacing="1"/>
        <w:divId w:val="1950695891"/>
      </w:pPr>
      <w:r>
        <w:t>CC#1: SP-211313r03 was provided. Further discussion on the need for a TR is needed.</w:t>
      </w:r>
    </w:p>
    <w:p w14:paraId="0F2B7C7F" w14:textId="77777777" w:rsidR="00000000" w:rsidRDefault="00DE7085">
      <w:pPr>
        <w:keepNext/>
        <w:spacing w:before="100" w:beforeAutospacing="1" w:after="100" w:afterAutospacing="1"/>
        <w:divId w:val="1950695891"/>
        <w:rPr>
          <w:rFonts w:cs="Arial"/>
          <w:b/>
        </w:rPr>
      </w:pPr>
      <w:r>
        <w:rPr>
          <w:rFonts w:cs="Arial"/>
          <w:b/>
        </w:rPr>
        <w:t>Status:</w:t>
      </w:r>
    </w:p>
    <w:p w14:paraId="1253CCDC" w14:textId="77777777" w:rsidR="00000000" w:rsidRDefault="00DE7085">
      <w:pPr>
        <w:spacing w:before="100" w:beforeAutospacing="1" w:after="100" w:afterAutospacing="1"/>
        <w:divId w:val="1950695891"/>
      </w:pPr>
      <w:r>
        <w:t>Revised to SP-211598.</w:t>
      </w:r>
    </w:p>
    <w:p w14:paraId="33E6DAA8" w14:textId="77777777" w:rsidR="00000000" w:rsidRDefault="00DE7085">
      <w:pPr>
        <w:keepNext/>
        <w:keepLines/>
        <w:pBdr>
          <w:top w:val="single" w:sz="4" w:space="1" w:color="auto"/>
        </w:pBdr>
        <w:spacing w:before="100" w:beforeAutospacing="1" w:after="100" w:afterAutospacing="1"/>
        <w:divId w:val="1950695891"/>
      </w:pPr>
      <w:r>
        <w:rPr>
          <w:color w:val="0000FF"/>
        </w:rPr>
        <w:t>TD SP-211598</w:t>
      </w:r>
      <w:r>
        <w:t xml:space="preserve"> (SID NEW) New SID: Study on enhanced support of NR RedCap with long eDRX for RRC INACTIVE State. (Source: Ericsson</w:t>
      </w:r>
      <w:r>
        <w:t>, Deutsche Telekom, Verizon, Xiaomi, Sony, Nokia, Nokia Shanghai Bell, MediaTek, AT&amp;T, Apple, Qualcomm, Vodafone, InterDigital, China Mobile, OPPO, DISH Network, Spreadtrum).</w:t>
      </w:r>
      <w:r>
        <w:br/>
      </w:r>
      <w:r>
        <w:rPr>
          <w:b/>
        </w:rPr>
        <w:t>Document for:</w:t>
      </w:r>
      <w:r>
        <w:t xml:space="preserve"> Approval.</w:t>
      </w:r>
      <w:r>
        <w:br/>
      </w:r>
      <w:r>
        <w:rPr>
          <w:b/>
        </w:rPr>
        <w:t>Abstract:</w:t>
      </w:r>
      <w:r>
        <w:t xml:space="preserve"> Acronym: FS_ARCH_NR_REDCAP_Ph2 Unique identifie</w:t>
      </w:r>
      <w:r>
        <w:t>r: 940056.</w:t>
      </w:r>
    </w:p>
    <w:p w14:paraId="3A5F247E" w14:textId="77777777" w:rsidR="00000000" w:rsidRDefault="00DE7085">
      <w:pPr>
        <w:keepNext/>
        <w:spacing w:before="100" w:beforeAutospacing="1" w:after="100" w:afterAutospacing="1"/>
        <w:divId w:val="1950695891"/>
        <w:rPr>
          <w:rFonts w:cs="Arial"/>
          <w:b/>
        </w:rPr>
      </w:pPr>
      <w:r>
        <w:rPr>
          <w:rFonts w:cs="Arial"/>
          <w:b/>
        </w:rPr>
        <w:t>Comment:</w:t>
      </w:r>
    </w:p>
    <w:p w14:paraId="6F07B7DC" w14:textId="77777777" w:rsidR="00000000" w:rsidRDefault="00DE7085">
      <w:pPr>
        <w:spacing w:before="100" w:beforeAutospacing="1" w:after="100" w:afterAutospacing="1"/>
        <w:divId w:val="1950695891"/>
      </w:pPr>
      <w:r>
        <w:t>Revision of SP-211313_rev04. Approved. Corrections at CC#5. Revised to SP-211635.</w:t>
      </w:r>
    </w:p>
    <w:p w14:paraId="162554B5" w14:textId="77777777" w:rsidR="00000000" w:rsidRDefault="00DE7085">
      <w:pPr>
        <w:keepNext/>
        <w:spacing w:before="100" w:beforeAutospacing="1" w:after="100" w:afterAutospacing="1"/>
        <w:divId w:val="1950695891"/>
        <w:rPr>
          <w:rFonts w:cs="Arial"/>
          <w:b/>
        </w:rPr>
      </w:pPr>
      <w:r>
        <w:rPr>
          <w:rFonts w:cs="Arial"/>
          <w:b/>
        </w:rPr>
        <w:t>Discussion and conclusion:</w:t>
      </w:r>
    </w:p>
    <w:p w14:paraId="312F58E1" w14:textId="77777777" w:rsidR="00000000" w:rsidRDefault="00DE7085">
      <w:pPr>
        <w:spacing w:before="100" w:beforeAutospacing="1" w:after="100" w:afterAutospacing="1"/>
        <w:divId w:val="1950695891"/>
      </w:pPr>
      <w:r>
        <w:t>-</w:t>
      </w:r>
    </w:p>
    <w:p w14:paraId="00718144" w14:textId="77777777" w:rsidR="00000000" w:rsidRDefault="00DE7085">
      <w:pPr>
        <w:keepNext/>
        <w:spacing w:before="100" w:beforeAutospacing="1" w:after="100" w:afterAutospacing="1"/>
        <w:divId w:val="1950695891"/>
        <w:rPr>
          <w:rFonts w:cs="Arial"/>
          <w:b/>
        </w:rPr>
      </w:pPr>
      <w:r>
        <w:rPr>
          <w:rFonts w:cs="Arial"/>
          <w:b/>
        </w:rPr>
        <w:t>Status:</w:t>
      </w:r>
    </w:p>
    <w:p w14:paraId="1D78B2CC" w14:textId="77777777" w:rsidR="00000000" w:rsidRDefault="00DE7085">
      <w:pPr>
        <w:spacing w:before="100" w:beforeAutospacing="1" w:after="100" w:afterAutospacing="1"/>
        <w:divId w:val="1950695891"/>
      </w:pPr>
      <w:r>
        <w:t>Revised to SP-211635.</w:t>
      </w:r>
    </w:p>
    <w:p w14:paraId="3A6FEC37" w14:textId="77777777" w:rsidR="00000000" w:rsidRDefault="00DE7085">
      <w:pPr>
        <w:keepNext/>
        <w:keepLines/>
        <w:pBdr>
          <w:top w:val="single" w:sz="4" w:space="1" w:color="auto"/>
        </w:pBdr>
        <w:spacing w:before="100" w:beforeAutospacing="1" w:after="100" w:afterAutospacing="1"/>
        <w:divId w:val="1950695891"/>
      </w:pPr>
      <w:r>
        <w:rPr>
          <w:color w:val="0000FF"/>
        </w:rPr>
        <w:t>TD SP-211635</w:t>
      </w:r>
      <w:r>
        <w:t xml:space="preserve"> </w:t>
      </w:r>
      <w:r>
        <w:t>(SID NEW) New SID: Study on RedCap Phase 2. (Source: Ericsson, Deutsche Telekom, Verizon, Xiaomi, Sony, Nokia, Nokia Shanghai Bell, MediaTek, AT&amp;T, Apple, Qualcomm, Vodafone, InterDigital, China Mobile, OPPO, DISH Network, Spreadtrum).</w:t>
      </w:r>
      <w:r>
        <w:br/>
      </w:r>
      <w:r>
        <w:rPr>
          <w:b/>
        </w:rPr>
        <w:t>Document for:</w:t>
      </w:r>
      <w:r>
        <w:t xml:space="preserve"> Approv</w:t>
      </w:r>
      <w:r>
        <w:t>al.</w:t>
      </w:r>
      <w:r>
        <w:br/>
      </w:r>
      <w:r>
        <w:rPr>
          <w:b/>
        </w:rPr>
        <w:t>Abstract:</w:t>
      </w:r>
      <w:r>
        <w:t xml:space="preserve"> Acronym: FS_REDCAP_Ph2 Unique identifier: 940056.</w:t>
      </w:r>
    </w:p>
    <w:p w14:paraId="72C5D07B" w14:textId="77777777" w:rsidR="00000000" w:rsidRDefault="00DE7085">
      <w:pPr>
        <w:keepNext/>
        <w:spacing w:before="100" w:beforeAutospacing="1" w:after="100" w:afterAutospacing="1"/>
        <w:divId w:val="1950695891"/>
        <w:rPr>
          <w:rFonts w:cs="Arial"/>
          <w:b/>
        </w:rPr>
      </w:pPr>
      <w:r>
        <w:rPr>
          <w:rFonts w:cs="Arial"/>
          <w:b/>
        </w:rPr>
        <w:t>Comment:</w:t>
      </w:r>
    </w:p>
    <w:p w14:paraId="29DC06C1" w14:textId="77777777" w:rsidR="00000000" w:rsidRDefault="00DE7085">
      <w:pPr>
        <w:spacing w:before="100" w:beforeAutospacing="1" w:after="100" w:afterAutospacing="1"/>
        <w:divId w:val="1950695891"/>
      </w:pPr>
      <w:r>
        <w:t>Revision of SP-211598. This SID NEW was approved.</w:t>
      </w:r>
    </w:p>
    <w:p w14:paraId="78FBEE8E"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73FBB29F" w14:textId="77777777" w:rsidR="00000000" w:rsidRDefault="00DE7085">
      <w:pPr>
        <w:spacing w:before="100" w:beforeAutospacing="1" w:after="100" w:afterAutospacing="1"/>
        <w:divId w:val="1950695891"/>
      </w:pPr>
      <w:r>
        <w:t>-</w:t>
      </w:r>
    </w:p>
    <w:p w14:paraId="1A00737A" w14:textId="77777777" w:rsidR="00000000" w:rsidRDefault="00DE7085">
      <w:pPr>
        <w:keepNext/>
        <w:spacing w:before="100" w:beforeAutospacing="1" w:after="100" w:afterAutospacing="1"/>
        <w:divId w:val="1950695891"/>
        <w:rPr>
          <w:rFonts w:cs="Arial"/>
          <w:b/>
        </w:rPr>
      </w:pPr>
      <w:r>
        <w:rPr>
          <w:rFonts w:cs="Arial"/>
          <w:b/>
        </w:rPr>
        <w:t>Status:</w:t>
      </w:r>
    </w:p>
    <w:p w14:paraId="1E5AD096" w14:textId="77777777" w:rsidR="00000000" w:rsidRDefault="00DE7085">
      <w:pPr>
        <w:spacing w:before="100" w:beforeAutospacing="1" w:after="100" w:afterAutospacing="1"/>
        <w:divId w:val="1950695891"/>
      </w:pPr>
      <w:r>
        <w:t>Approved.</w:t>
      </w:r>
    </w:p>
    <w:p w14:paraId="1D00C5FD" w14:textId="77777777" w:rsidR="00000000" w:rsidRDefault="00DE7085">
      <w:pPr>
        <w:keepNext/>
        <w:keepLines/>
        <w:pBdr>
          <w:top w:val="single" w:sz="4" w:space="1" w:color="auto"/>
        </w:pBdr>
        <w:spacing w:before="100" w:beforeAutospacing="1" w:after="100" w:afterAutospacing="1"/>
        <w:divId w:val="1950695891"/>
      </w:pPr>
      <w:r>
        <w:rPr>
          <w:color w:val="0000FF"/>
        </w:rPr>
        <w:t>TD SP-211314</w:t>
      </w:r>
      <w:r>
        <w:t xml:space="preserve"> (SID NEW) New SID on Study on Architecture Enhancements for Vehicle Mount</w:t>
      </w:r>
      <w:r>
        <w:t>ed Relays. (Source: Qualcomm Incorporated, Sony, InterDigital Inc. AT&amp;T, Verizon UK Ltd, ZTE Corporation, Telstra, vivo Mobile Communications Ltd, Volkswagen AG, Philips International B.V., Xiaomi, SyncTechno Inc., FirstNet, Lenovo/Motorola Mobility, LG El</w:t>
      </w:r>
      <w:r>
        <w:t>ectronics, Rakuten ).</w:t>
      </w:r>
      <w:r>
        <w:br/>
      </w:r>
      <w:r>
        <w:rPr>
          <w:b/>
        </w:rPr>
        <w:t>Document for:</w:t>
      </w:r>
      <w:r>
        <w:t xml:space="preserve"> Approval.</w:t>
      </w:r>
      <w:r>
        <w:br/>
      </w:r>
      <w:r>
        <w:rPr>
          <w:b/>
        </w:rPr>
        <w:t>Abstract:</w:t>
      </w:r>
      <w:r>
        <w:t xml:space="preserve"> Acronym: FS_VMR_ARC Unique identifier: 940057.</w:t>
      </w:r>
    </w:p>
    <w:p w14:paraId="41B836EE" w14:textId="77777777" w:rsidR="00000000" w:rsidRDefault="00DE7085">
      <w:pPr>
        <w:keepNext/>
        <w:spacing w:before="100" w:beforeAutospacing="1" w:after="100" w:afterAutospacing="1"/>
        <w:divId w:val="1950695891"/>
        <w:rPr>
          <w:rFonts w:cs="Arial"/>
          <w:b/>
        </w:rPr>
      </w:pPr>
      <w:r>
        <w:rPr>
          <w:rFonts w:cs="Arial"/>
          <w:b/>
        </w:rPr>
        <w:t>Comment:</w:t>
      </w:r>
    </w:p>
    <w:p w14:paraId="53200EE5" w14:textId="77777777" w:rsidR="00000000" w:rsidRDefault="00DE7085">
      <w:pPr>
        <w:spacing w:before="100" w:beforeAutospacing="1" w:after="100" w:afterAutospacing="1"/>
        <w:divId w:val="1950695891"/>
      </w:pPr>
      <w:r>
        <w:t>Revision of Prioritization Workshop SP-211157r01. SP-211314rev_05 agreed. Revised to SP-211599.</w:t>
      </w:r>
    </w:p>
    <w:p w14:paraId="0FE83725" w14:textId="77777777" w:rsidR="00000000" w:rsidRDefault="00DE7085">
      <w:pPr>
        <w:keepNext/>
        <w:spacing w:before="100" w:beforeAutospacing="1" w:after="100" w:afterAutospacing="1"/>
        <w:divId w:val="1950695891"/>
        <w:rPr>
          <w:rFonts w:cs="Arial"/>
          <w:b/>
        </w:rPr>
      </w:pPr>
      <w:r>
        <w:rPr>
          <w:rFonts w:cs="Arial"/>
          <w:b/>
        </w:rPr>
        <w:t>Discussion and conclusion:</w:t>
      </w:r>
    </w:p>
    <w:p w14:paraId="5A9832A6" w14:textId="77777777" w:rsidR="00000000" w:rsidRDefault="00DE7085">
      <w:pPr>
        <w:spacing w:before="100" w:beforeAutospacing="1" w:after="100" w:afterAutospacing="1"/>
        <w:divId w:val="1950695891"/>
      </w:pPr>
      <w:r>
        <w:t>CC#1: SP-211314r01 wa</w:t>
      </w:r>
      <w:r>
        <w:t>s provided.</w:t>
      </w:r>
      <w:r>
        <w:br/>
        <w:t>Work Tasks Show of hands:</w:t>
      </w:r>
      <w:r>
        <w:br/>
        <w:t>WT3 OUT 12.</w:t>
      </w:r>
    </w:p>
    <w:p w14:paraId="1BDBEA97" w14:textId="77777777" w:rsidR="00000000" w:rsidRDefault="00DE7085">
      <w:pPr>
        <w:keepNext/>
        <w:spacing w:before="100" w:beforeAutospacing="1" w:after="100" w:afterAutospacing="1"/>
        <w:divId w:val="1950695891"/>
        <w:rPr>
          <w:rFonts w:cs="Arial"/>
          <w:b/>
        </w:rPr>
      </w:pPr>
      <w:r>
        <w:rPr>
          <w:rFonts w:cs="Arial"/>
          <w:b/>
        </w:rPr>
        <w:t>Status:</w:t>
      </w:r>
    </w:p>
    <w:p w14:paraId="5EC365FD" w14:textId="77777777" w:rsidR="00000000" w:rsidRDefault="00DE7085">
      <w:pPr>
        <w:spacing w:before="100" w:beforeAutospacing="1" w:after="100" w:afterAutospacing="1"/>
        <w:divId w:val="1950695891"/>
      </w:pPr>
      <w:r>
        <w:t>Revised to SP-211599.</w:t>
      </w:r>
    </w:p>
    <w:p w14:paraId="092C9186" w14:textId="77777777" w:rsidR="00000000" w:rsidRDefault="00DE7085">
      <w:pPr>
        <w:keepNext/>
        <w:keepLines/>
        <w:pBdr>
          <w:top w:val="single" w:sz="4" w:space="1" w:color="auto"/>
        </w:pBdr>
        <w:spacing w:before="100" w:beforeAutospacing="1" w:after="100" w:afterAutospacing="1"/>
        <w:divId w:val="1950695891"/>
      </w:pPr>
      <w:r>
        <w:rPr>
          <w:color w:val="0000FF"/>
        </w:rPr>
        <w:t>TD SP-211599</w:t>
      </w:r>
      <w:r>
        <w:t xml:space="preserve"> (SID NEW) New SID on Study on Architecture Enhancements for Vehicle Mounted Relays. (Source: Qualcomm Incorporated, Sony, InterDigital Inc. AT&amp;T, Verizon UK Ltd, Z</w:t>
      </w:r>
      <w:r>
        <w:t>TE Corporation, Telstra, vivo Mobile Communications Ltd, Volkswagen AG, Philips International B.V., Xiaomi, SyncTechno Inc., FirstNet, Lenovo/Motorola Mobility, LG Electronics, Rakuten Mobile Inc., Thales, TNO, Apple, NOKIA, NOKIA SHANGHAI BELL, Intel, Deu</w:t>
      </w:r>
      <w:r>
        <w:t>tsche Telekom).</w:t>
      </w:r>
      <w:r>
        <w:br/>
      </w:r>
      <w:r>
        <w:rPr>
          <w:b/>
        </w:rPr>
        <w:t>Document for:</w:t>
      </w:r>
      <w:r>
        <w:t xml:space="preserve"> Approval.</w:t>
      </w:r>
      <w:r>
        <w:br/>
      </w:r>
      <w:r>
        <w:rPr>
          <w:b/>
        </w:rPr>
        <w:t>Abstract:</w:t>
      </w:r>
      <w:r>
        <w:t xml:space="preserve"> Acronym: FS_VMR_ARC Unique identifier: 940057.</w:t>
      </w:r>
    </w:p>
    <w:p w14:paraId="0DD789C4" w14:textId="77777777" w:rsidR="00000000" w:rsidRDefault="00DE7085">
      <w:pPr>
        <w:keepNext/>
        <w:spacing w:before="100" w:beforeAutospacing="1" w:after="100" w:afterAutospacing="1"/>
        <w:divId w:val="1950695891"/>
        <w:rPr>
          <w:rFonts w:cs="Arial"/>
          <w:b/>
        </w:rPr>
      </w:pPr>
      <w:r>
        <w:rPr>
          <w:rFonts w:cs="Arial"/>
          <w:b/>
        </w:rPr>
        <w:t>Comment:</w:t>
      </w:r>
    </w:p>
    <w:p w14:paraId="20CCCDA4" w14:textId="77777777" w:rsidR="00000000" w:rsidRDefault="00DE7085">
      <w:pPr>
        <w:spacing w:before="100" w:beforeAutospacing="1" w:after="100" w:afterAutospacing="1"/>
        <w:divId w:val="1950695891"/>
      </w:pPr>
      <w:r>
        <w:t>Revision of SP-211314_rev05. Approved. Corrections at CC#5. Revised to SP-211636.</w:t>
      </w:r>
    </w:p>
    <w:p w14:paraId="6BF9D136" w14:textId="77777777" w:rsidR="00000000" w:rsidRDefault="00DE7085">
      <w:pPr>
        <w:keepNext/>
        <w:spacing w:before="100" w:beforeAutospacing="1" w:after="100" w:afterAutospacing="1"/>
        <w:divId w:val="1950695891"/>
        <w:rPr>
          <w:rFonts w:cs="Arial"/>
          <w:b/>
        </w:rPr>
      </w:pPr>
      <w:r>
        <w:rPr>
          <w:rFonts w:cs="Arial"/>
          <w:b/>
        </w:rPr>
        <w:t>Discussion and conclusion:</w:t>
      </w:r>
    </w:p>
    <w:p w14:paraId="69DBED24" w14:textId="77777777" w:rsidR="00000000" w:rsidRDefault="00DE7085">
      <w:pPr>
        <w:spacing w:before="100" w:beforeAutospacing="1" w:after="100" w:afterAutospacing="1"/>
        <w:divId w:val="1950695891"/>
      </w:pPr>
      <w:r>
        <w:t>-</w:t>
      </w:r>
    </w:p>
    <w:p w14:paraId="352566E7" w14:textId="77777777" w:rsidR="00000000" w:rsidRDefault="00DE7085">
      <w:pPr>
        <w:keepNext/>
        <w:spacing w:before="100" w:beforeAutospacing="1" w:after="100" w:afterAutospacing="1"/>
        <w:divId w:val="1950695891"/>
        <w:rPr>
          <w:rFonts w:cs="Arial"/>
          <w:b/>
        </w:rPr>
      </w:pPr>
      <w:r>
        <w:rPr>
          <w:rFonts w:cs="Arial"/>
          <w:b/>
        </w:rPr>
        <w:t>Status:</w:t>
      </w:r>
    </w:p>
    <w:p w14:paraId="76E98A2D" w14:textId="77777777" w:rsidR="00000000" w:rsidRDefault="00DE7085">
      <w:pPr>
        <w:spacing w:before="100" w:beforeAutospacing="1" w:after="100" w:afterAutospacing="1"/>
        <w:divId w:val="1950695891"/>
      </w:pPr>
      <w:r>
        <w:t>Revised to SP-211636.</w:t>
      </w:r>
    </w:p>
    <w:p w14:paraId="7866CD84"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w:t>
      </w:r>
      <w:r>
        <w:rPr>
          <w:color w:val="0000FF"/>
        </w:rPr>
        <w:t>636</w:t>
      </w:r>
      <w:r>
        <w:t xml:space="preserve"> (SID NEW) New SID: Study on Vehicle Mounted Relays. (Source: Qualcomm Incorporated, Sony, InterDigital Inc. AT&amp;T, Verizon UK Ltd, ZTE Corporation, Telstra, vivo Mobile Communications Ltd, Volkswagen AG, Philips International B.V., Xiaomi, SyncTechno In</w:t>
      </w:r>
      <w:r>
        <w:t>c., FirstNet, Lenovo/Motorola Mobility, LG Electronics, Rakuten Mobile Inc., Thales, TNO, Apple, NOKIA, NOKIA SHANGHAI BELL, Intel, Deutsche Telekom).</w:t>
      </w:r>
      <w:r>
        <w:br/>
      </w:r>
      <w:r>
        <w:rPr>
          <w:b/>
        </w:rPr>
        <w:t>Document for:</w:t>
      </w:r>
      <w:r>
        <w:t xml:space="preserve"> Approval.</w:t>
      </w:r>
      <w:r>
        <w:br/>
      </w:r>
      <w:r>
        <w:rPr>
          <w:b/>
        </w:rPr>
        <w:t>Abstract:</w:t>
      </w:r>
      <w:r>
        <w:t xml:space="preserve"> </w:t>
      </w:r>
      <w:r>
        <w:t>Acronym: FS_VMR Unique identifier: 940057.</w:t>
      </w:r>
    </w:p>
    <w:p w14:paraId="1AE733D2" w14:textId="77777777" w:rsidR="00000000" w:rsidRDefault="00DE7085">
      <w:pPr>
        <w:keepNext/>
        <w:spacing w:before="100" w:beforeAutospacing="1" w:after="100" w:afterAutospacing="1"/>
        <w:divId w:val="1950695891"/>
        <w:rPr>
          <w:rFonts w:cs="Arial"/>
          <w:b/>
        </w:rPr>
      </w:pPr>
      <w:r>
        <w:rPr>
          <w:rFonts w:cs="Arial"/>
          <w:b/>
        </w:rPr>
        <w:t>Comment:</w:t>
      </w:r>
    </w:p>
    <w:p w14:paraId="32BBC44D" w14:textId="77777777" w:rsidR="00000000" w:rsidRDefault="00DE7085">
      <w:pPr>
        <w:spacing w:before="100" w:beforeAutospacing="1" w:after="100" w:afterAutospacing="1"/>
        <w:divId w:val="1950695891"/>
      </w:pPr>
      <w:r>
        <w:t>Revision of SP-211599. This SID NEW was approved.</w:t>
      </w:r>
    </w:p>
    <w:p w14:paraId="68667C9C" w14:textId="77777777" w:rsidR="00000000" w:rsidRDefault="00DE7085">
      <w:pPr>
        <w:keepNext/>
        <w:spacing w:before="100" w:beforeAutospacing="1" w:after="100" w:afterAutospacing="1"/>
        <w:divId w:val="1950695891"/>
        <w:rPr>
          <w:rFonts w:cs="Arial"/>
          <w:b/>
        </w:rPr>
      </w:pPr>
      <w:r>
        <w:rPr>
          <w:rFonts w:cs="Arial"/>
          <w:b/>
        </w:rPr>
        <w:t>Discussion and conclusion:</w:t>
      </w:r>
    </w:p>
    <w:p w14:paraId="3EC7672E" w14:textId="77777777" w:rsidR="00000000" w:rsidRDefault="00DE7085">
      <w:pPr>
        <w:spacing w:before="100" w:beforeAutospacing="1" w:after="100" w:afterAutospacing="1"/>
        <w:divId w:val="1950695891"/>
      </w:pPr>
      <w:r>
        <w:t>-</w:t>
      </w:r>
    </w:p>
    <w:p w14:paraId="02CE28E1" w14:textId="77777777" w:rsidR="00000000" w:rsidRDefault="00DE7085">
      <w:pPr>
        <w:keepNext/>
        <w:spacing w:before="100" w:beforeAutospacing="1" w:after="100" w:afterAutospacing="1"/>
        <w:divId w:val="1950695891"/>
        <w:rPr>
          <w:rFonts w:cs="Arial"/>
          <w:b/>
        </w:rPr>
      </w:pPr>
      <w:r>
        <w:rPr>
          <w:rFonts w:cs="Arial"/>
          <w:b/>
        </w:rPr>
        <w:t>Status:</w:t>
      </w:r>
    </w:p>
    <w:p w14:paraId="3A02F90F" w14:textId="77777777" w:rsidR="00000000" w:rsidRDefault="00DE7085">
      <w:pPr>
        <w:spacing w:before="100" w:beforeAutospacing="1" w:after="100" w:afterAutospacing="1"/>
        <w:divId w:val="1950695891"/>
      </w:pPr>
      <w:r>
        <w:t>Approved.</w:t>
      </w:r>
    </w:p>
    <w:p w14:paraId="1F198C92" w14:textId="77777777" w:rsidR="00000000" w:rsidRDefault="00DE7085">
      <w:pPr>
        <w:keepNext/>
        <w:keepLines/>
        <w:pBdr>
          <w:top w:val="single" w:sz="4" w:space="1" w:color="auto"/>
        </w:pBdr>
        <w:spacing w:before="100" w:beforeAutospacing="1" w:after="100" w:afterAutospacing="1"/>
        <w:divId w:val="1950695891"/>
      </w:pPr>
      <w:r>
        <w:rPr>
          <w:color w:val="0000FF"/>
        </w:rPr>
        <w:t>TD SP-211315</w:t>
      </w:r>
      <w:r>
        <w:t xml:space="preserve"> </w:t>
      </w:r>
      <w:r>
        <w:t>(SID NEW) New SID on Enhancement to the 5GC LoCation Services Phase 3. (Source: CATT, Huawei).</w:t>
      </w:r>
      <w:r>
        <w:br/>
      </w:r>
      <w:r>
        <w:rPr>
          <w:b/>
        </w:rPr>
        <w:t>Document for:</w:t>
      </w:r>
      <w:r>
        <w:t xml:space="preserve"> Approval.</w:t>
      </w:r>
      <w:r>
        <w:br/>
      </w:r>
      <w:r>
        <w:rPr>
          <w:b/>
        </w:rPr>
        <w:t>Abstract:</w:t>
      </w:r>
      <w:r>
        <w:t xml:space="preserve"> Acronym: FS_eLCS_Ph3 Unique identifier: 940058.</w:t>
      </w:r>
    </w:p>
    <w:p w14:paraId="32327889" w14:textId="77777777" w:rsidR="00000000" w:rsidRDefault="00DE7085">
      <w:pPr>
        <w:keepNext/>
        <w:spacing w:before="100" w:beforeAutospacing="1" w:after="100" w:afterAutospacing="1"/>
        <w:divId w:val="1950695891"/>
        <w:rPr>
          <w:rFonts w:cs="Arial"/>
          <w:b/>
        </w:rPr>
      </w:pPr>
      <w:r>
        <w:rPr>
          <w:rFonts w:cs="Arial"/>
          <w:b/>
        </w:rPr>
        <w:t>Comment:</w:t>
      </w:r>
    </w:p>
    <w:p w14:paraId="5546DBC9" w14:textId="77777777" w:rsidR="00000000" w:rsidRDefault="00DE7085">
      <w:pPr>
        <w:spacing w:before="100" w:beforeAutospacing="1" w:after="100" w:afterAutospacing="1"/>
        <w:divId w:val="1950695891"/>
      </w:pPr>
      <w:r>
        <w:t>Revision of Prioritization Workshop SP-211158r02. SP-211315rev_03 agre</w:t>
      </w:r>
      <w:r>
        <w:t>ed. Revised to SP-211600.</w:t>
      </w:r>
    </w:p>
    <w:p w14:paraId="1A6A9AD1" w14:textId="77777777" w:rsidR="00000000" w:rsidRDefault="00DE7085">
      <w:pPr>
        <w:keepNext/>
        <w:spacing w:before="100" w:beforeAutospacing="1" w:after="100" w:afterAutospacing="1"/>
        <w:divId w:val="1950695891"/>
        <w:rPr>
          <w:rFonts w:cs="Arial"/>
          <w:b/>
        </w:rPr>
      </w:pPr>
      <w:r>
        <w:rPr>
          <w:rFonts w:cs="Arial"/>
          <w:b/>
        </w:rPr>
        <w:t>Discussion and conclusion:</w:t>
      </w:r>
    </w:p>
    <w:p w14:paraId="06C213E1" w14:textId="77777777" w:rsidR="00000000" w:rsidRDefault="00DE7085">
      <w:pPr>
        <w:spacing w:before="100" w:beforeAutospacing="1" w:after="100" w:afterAutospacing="1"/>
        <w:divId w:val="1950695891"/>
      </w:pPr>
      <w:r>
        <w:t xml:space="preserve">CC#1: SP-211315r02 was provided. </w:t>
      </w:r>
      <w:r>
        <w:br/>
        <w:t>Work Tasks Show of hands:</w:t>
      </w:r>
      <w:r>
        <w:br/>
        <w:t>WT3 OUT 13.</w:t>
      </w:r>
    </w:p>
    <w:p w14:paraId="5E814AF2" w14:textId="77777777" w:rsidR="00000000" w:rsidRDefault="00DE7085">
      <w:pPr>
        <w:keepNext/>
        <w:spacing w:before="100" w:beforeAutospacing="1" w:after="100" w:afterAutospacing="1"/>
        <w:divId w:val="1950695891"/>
        <w:rPr>
          <w:rFonts w:cs="Arial"/>
          <w:b/>
        </w:rPr>
      </w:pPr>
      <w:r>
        <w:rPr>
          <w:rFonts w:cs="Arial"/>
          <w:b/>
        </w:rPr>
        <w:t>Status:</w:t>
      </w:r>
    </w:p>
    <w:p w14:paraId="21250633" w14:textId="77777777" w:rsidR="00000000" w:rsidRDefault="00DE7085">
      <w:pPr>
        <w:spacing w:before="100" w:beforeAutospacing="1" w:after="100" w:afterAutospacing="1"/>
        <w:divId w:val="1950695891"/>
      </w:pPr>
      <w:r>
        <w:t>Revised to SP-211600.</w:t>
      </w:r>
    </w:p>
    <w:p w14:paraId="246B95AA" w14:textId="77777777" w:rsidR="00000000" w:rsidRDefault="00DE7085">
      <w:pPr>
        <w:keepNext/>
        <w:keepLines/>
        <w:pBdr>
          <w:top w:val="single" w:sz="4" w:space="1" w:color="auto"/>
        </w:pBdr>
        <w:spacing w:before="100" w:beforeAutospacing="1" w:after="100" w:afterAutospacing="1"/>
        <w:divId w:val="1950695891"/>
      </w:pPr>
      <w:r>
        <w:rPr>
          <w:color w:val="0000FF"/>
        </w:rPr>
        <w:t>TD SP-211600</w:t>
      </w:r>
      <w:r>
        <w:t xml:space="preserve"> (SID NEW) New SID on Enhancement to the 5GC LoCation Services Phase 3. (Source: CATT, Hu</w:t>
      </w:r>
      <w:r>
        <w:t>awei).</w:t>
      </w:r>
      <w:r>
        <w:br/>
      </w:r>
      <w:r>
        <w:rPr>
          <w:b/>
        </w:rPr>
        <w:t>Document for:</w:t>
      </w:r>
      <w:r>
        <w:t xml:space="preserve"> Approval.</w:t>
      </w:r>
      <w:r>
        <w:br/>
      </w:r>
      <w:r>
        <w:rPr>
          <w:b/>
        </w:rPr>
        <w:t>Abstract:</w:t>
      </w:r>
      <w:r>
        <w:t xml:space="preserve"> Acronym: FS_eLCS_Ph3 Unique identifier: 940058.</w:t>
      </w:r>
    </w:p>
    <w:p w14:paraId="4E596B01" w14:textId="77777777" w:rsidR="00000000" w:rsidRDefault="00DE7085">
      <w:pPr>
        <w:keepNext/>
        <w:spacing w:before="100" w:beforeAutospacing="1" w:after="100" w:afterAutospacing="1"/>
        <w:divId w:val="1950695891"/>
        <w:rPr>
          <w:rFonts w:cs="Arial"/>
          <w:b/>
        </w:rPr>
      </w:pPr>
      <w:r>
        <w:rPr>
          <w:rFonts w:cs="Arial"/>
          <w:b/>
        </w:rPr>
        <w:t>Comment:</w:t>
      </w:r>
    </w:p>
    <w:p w14:paraId="576AF3CE" w14:textId="77777777" w:rsidR="00000000" w:rsidRDefault="00DE7085">
      <w:pPr>
        <w:spacing w:before="100" w:beforeAutospacing="1" w:after="100" w:afterAutospacing="1"/>
        <w:divId w:val="1950695891"/>
      </w:pPr>
      <w:r>
        <w:t>Revision of SP-211315_rev03. Approved. Corrections at CC#5. Revised to SP-211637.</w:t>
      </w:r>
    </w:p>
    <w:p w14:paraId="3D181C00" w14:textId="77777777" w:rsidR="00000000" w:rsidRDefault="00DE7085">
      <w:pPr>
        <w:keepNext/>
        <w:spacing w:before="100" w:beforeAutospacing="1" w:after="100" w:afterAutospacing="1"/>
        <w:divId w:val="1950695891"/>
        <w:rPr>
          <w:rFonts w:cs="Arial"/>
          <w:b/>
        </w:rPr>
      </w:pPr>
      <w:r>
        <w:rPr>
          <w:rFonts w:cs="Arial"/>
          <w:b/>
        </w:rPr>
        <w:t>Discussion and conclusion:</w:t>
      </w:r>
    </w:p>
    <w:p w14:paraId="60F6F0A2" w14:textId="77777777" w:rsidR="00000000" w:rsidRDefault="00DE7085">
      <w:pPr>
        <w:spacing w:before="100" w:beforeAutospacing="1" w:after="100" w:afterAutospacing="1"/>
        <w:divId w:val="1950695891"/>
      </w:pPr>
      <w:r>
        <w:t>-</w:t>
      </w:r>
    </w:p>
    <w:p w14:paraId="7C7A5F60" w14:textId="77777777" w:rsidR="00000000" w:rsidRDefault="00DE7085">
      <w:pPr>
        <w:keepNext/>
        <w:spacing w:before="100" w:beforeAutospacing="1" w:after="100" w:afterAutospacing="1"/>
        <w:divId w:val="1950695891"/>
        <w:rPr>
          <w:rFonts w:cs="Arial"/>
          <w:b/>
        </w:rPr>
      </w:pPr>
      <w:r>
        <w:rPr>
          <w:rFonts w:cs="Arial"/>
          <w:b/>
        </w:rPr>
        <w:t>Status:</w:t>
      </w:r>
    </w:p>
    <w:p w14:paraId="7DA9CE9F" w14:textId="77777777" w:rsidR="00000000" w:rsidRDefault="00DE7085">
      <w:pPr>
        <w:spacing w:before="100" w:beforeAutospacing="1" w:after="100" w:afterAutospacing="1"/>
        <w:divId w:val="1950695891"/>
      </w:pPr>
      <w:r>
        <w:t>Revised to SP-211637.</w:t>
      </w:r>
    </w:p>
    <w:p w14:paraId="7668A790"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SP-211637</w:t>
      </w:r>
      <w:r>
        <w:t xml:space="preserve"> (SID</w:t>
      </w:r>
      <w:r>
        <w:t xml:space="preserve"> NEW) New SID: Study on 5GC LoCation Services Phase 3. (Source: CATT, Huawei).</w:t>
      </w:r>
      <w:r>
        <w:br/>
      </w:r>
      <w:r>
        <w:rPr>
          <w:b/>
        </w:rPr>
        <w:t>Document for:</w:t>
      </w:r>
      <w:r>
        <w:t xml:space="preserve"> Approval.</w:t>
      </w:r>
      <w:r>
        <w:br/>
      </w:r>
      <w:r>
        <w:rPr>
          <w:b/>
        </w:rPr>
        <w:t>Abstract:</w:t>
      </w:r>
      <w:r>
        <w:t xml:space="preserve"> Acronym: FS_eLCS_Ph3 Unique identifier: 940058.</w:t>
      </w:r>
    </w:p>
    <w:p w14:paraId="27F13E9E" w14:textId="77777777" w:rsidR="00000000" w:rsidRDefault="00DE7085">
      <w:pPr>
        <w:keepNext/>
        <w:spacing w:before="100" w:beforeAutospacing="1" w:after="100" w:afterAutospacing="1"/>
        <w:divId w:val="1950695891"/>
        <w:rPr>
          <w:rFonts w:cs="Arial"/>
          <w:b/>
        </w:rPr>
      </w:pPr>
      <w:r>
        <w:rPr>
          <w:rFonts w:cs="Arial"/>
          <w:b/>
        </w:rPr>
        <w:t>Comment:</w:t>
      </w:r>
    </w:p>
    <w:p w14:paraId="6CFBFE40" w14:textId="77777777" w:rsidR="00000000" w:rsidRDefault="00DE7085">
      <w:pPr>
        <w:spacing w:before="100" w:beforeAutospacing="1" w:after="100" w:afterAutospacing="1"/>
        <w:divId w:val="1950695891"/>
      </w:pPr>
      <w:r>
        <w:t>Revision of SP-211600. This SID NEW was approved.</w:t>
      </w:r>
    </w:p>
    <w:p w14:paraId="1A55C8B3" w14:textId="77777777" w:rsidR="00000000" w:rsidRDefault="00DE7085">
      <w:pPr>
        <w:keepNext/>
        <w:spacing w:before="100" w:beforeAutospacing="1" w:after="100" w:afterAutospacing="1"/>
        <w:divId w:val="1950695891"/>
        <w:rPr>
          <w:rFonts w:cs="Arial"/>
          <w:b/>
        </w:rPr>
      </w:pPr>
      <w:r>
        <w:rPr>
          <w:rFonts w:cs="Arial"/>
          <w:b/>
        </w:rPr>
        <w:t>Discussion and conclusion:</w:t>
      </w:r>
    </w:p>
    <w:p w14:paraId="680140C9" w14:textId="77777777" w:rsidR="00000000" w:rsidRDefault="00DE7085">
      <w:pPr>
        <w:spacing w:before="100" w:beforeAutospacing="1" w:after="100" w:afterAutospacing="1"/>
        <w:divId w:val="1950695891"/>
      </w:pPr>
      <w:r>
        <w:t>-</w:t>
      </w:r>
    </w:p>
    <w:p w14:paraId="131F3CFC" w14:textId="77777777" w:rsidR="00000000" w:rsidRDefault="00DE7085">
      <w:pPr>
        <w:keepNext/>
        <w:spacing w:before="100" w:beforeAutospacing="1" w:after="100" w:afterAutospacing="1"/>
        <w:divId w:val="1950695891"/>
        <w:rPr>
          <w:rFonts w:cs="Arial"/>
          <w:b/>
        </w:rPr>
      </w:pPr>
      <w:r>
        <w:rPr>
          <w:rFonts w:cs="Arial"/>
          <w:b/>
        </w:rPr>
        <w:t>Status:</w:t>
      </w:r>
    </w:p>
    <w:p w14:paraId="30733A7B" w14:textId="77777777" w:rsidR="00000000" w:rsidRDefault="00DE7085">
      <w:pPr>
        <w:spacing w:before="100" w:beforeAutospacing="1" w:after="100" w:afterAutospacing="1"/>
        <w:divId w:val="1950695891"/>
      </w:pPr>
      <w:r>
        <w:t>Approved.</w:t>
      </w:r>
    </w:p>
    <w:p w14:paraId="4F975D98" w14:textId="77777777" w:rsidR="00000000" w:rsidRDefault="00DE7085">
      <w:pPr>
        <w:keepNext/>
        <w:keepLines/>
        <w:pBdr>
          <w:top w:val="single" w:sz="4" w:space="1" w:color="auto"/>
        </w:pBdr>
        <w:spacing w:before="100" w:beforeAutospacing="1" w:after="100" w:afterAutospacing="1"/>
        <w:divId w:val="1950695891"/>
      </w:pPr>
      <w:r>
        <w:rPr>
          <w:color w:val="0000FF"/>
        </w:rPr>
        <w:t>TD SP-211316</w:t>
      </w:r>
      <w:r>
        <w:t xml:space="preserve"> </w:t>
      </w:r>
      <w:r>
        <w:t>(SID NEW) New SID on Enhancement of support for Edge Computing in 5G Core network - phase 2. (Source: Huawei, HiSilicon, Alibaba, China Unicom, Convida Wireless, Intel, Toyota, vivo, Nokia, Nokia Shanghai Bell).</w:t>
      </w:r>
      <w:r>
        <w:br/>
      </w:r>
      <w:r>
        <w:rPr>
          <w:b/>
        </w:rPr>
        <w:t>Document for:</w:t>
      </w:r>
      <w:r>
        <w:t xml:space="preserve"> Approval.</w:t>
      </w:r>
      <w:r>
        <w:br/>
      </w:r>
      <w:r>
        <w:rPr>
          <w:b/>
        </w:rPr>
        <w:t>Abstract:</w:t>
      </w:r>
      <w:r>
        <w:t xml:space="preserve"> Acronym: F</w:t>
      </w:r>
      <w:r>
        <w:t>S_eEDGE_5GC_Ph2 Unique identifier: 940059.</w:t>
      </w:r>
    </w:p>
    <w:p w14:paraId="7CEE730C" w14:textId="77777777" w:rsidR="00000000" w:rsidRDefault="00DE7085">
      <w:pPr>
        <w:keepNext/>
        <w:spacing w:before="100" w:beforeAutospacing="1" w:after="100" w:afterAutospacing="1"/>
        <w:divId w:val="1950695891"/>
        <w:rPr>
          <w:rFonts w:cs="Arial"/>
          <w:b/>
        </w:rPr>
      </w:pPr>
      <w:r>
        <w:rPr>
          <w:rFonts w:cs="Arial"/>
          <w:b/>
        </w:rPr>
        <w:t>Comment:</w:t>
      </w:r>
    </w:p>
    <w:p w14:paraId="62C0839A" w14:textId="77777777" w:rsidR="00000000" w:rsidRDefault="00DE7085">
      <w:pPr>
        <w:spacing w:before="100" w:beforeAutospacing="1" w:after="100" w:afterAutospacing="1"/>
        <w:divId w:val="1950695891"/>
      </w:pPr>
      <w:r>
        <w:t>Revision of Prioritization Workshop SP-211161r02. SP-211316rev_02 agreed. Revised to SP-211601.</w:t>
      </w:r>
    </w:p>
    <w:p w14:paraId="0E8588AF" w14:textId="77777777" w:rsidR="00000000" w:rsidRDefault="00DE7085">
      <w:pPr>
        <w:keepNext/>
        <w:spacing w:before="100" w:beforeAutospacing="1" w:after="100" w:afterAutospacing="1"/>
        <w:divId w:val="1950695891"/>
        <w:rPr>
          <w:rFonts w:cs="Arial"/>
          <w:b/>
        </w:rPr>
      </w:pPr>
      <w:r>
        <w:rPr>
          <w:rFonts w:cs="Arial"/>
          <w:b/>
        </w:rPr>
        <w:t>Discussion and conclusion:</w:t>
      </w:r>
    </w:p>
    <w:p w14:paraId="33D95DF8" w14:textId="77777777" w:rsidR="00000000" w:rsidRDefault="00DE7085">
      <w:pPr>
        <w:spacing w:before="100" w:beforeAutospacing="1" w:after="100" w:afterAutospacing="1"/>
        <w:divId w:val="1950695891"/>
      </w:pPr>
      <w:r>
        <w:t>CC#1: SP-211316r01 was provided. No further reduction was proposed.</w:t>
      </w:r>
    </w:p>
    <w:p w14:paraId="34F6B601" w14:textId="77777777" w:rsidR="00000000" w:rsidRDefault="00DE7085">
      <w:pPr>
        <w:keepNext/>
        <w:spacing w:before="100" w:beforeAutospacing="1" w:after="100" w:afterAutospacing="1"/>
        <w:divId w:val="1950695891"/>
        <w:rPr>
          <w:rFonts w:cs="Arial"/>
          <w:b/>
        </w:rPr>
      </w:pPr>
      <w:r>
        <w:rPr>
          <w:rFonts w:cs="Arial"/>
          <w:b/>
        </w:rPr>
        <w:t>Status:</w:t>
      </w:r>
    </w:p>
    <w:p w14:paraId="77B12611" w14:textId="77777777" w:rsidR="00000000" w:rsidRDefault="00DE7085">
      <w:pPr>
        <w:spacing w:before="100" w:beforeAutospacing="1" w:after="100" w:afterAutospacing="1"/>
        <w:divId w:val="1950695891"/>
      </w:pPr>
      <w:r>
        <w:t>Revis</w:t>
      </w:r>
      <w:r>
        <w:t>ed to SP-211601.</w:t>
      </w:r>
    </w:p>
    <w:p w14:paraId="620E54FB" w14:textId="77777777" w:rsidR="00000000" w:rsidRDefault="00DE7085">
      <w:pPr>
        <w:keepNext/>
        <w:keepLines/>
        <w:pBdr>
          <w:top w:val="single" w:sz="4" w:space="1" w:color="auto"/>
        </w:pBdr>
        <w:spacing w:before="100" w:beforeAutospacing="1" w:after="100" w:afterAutospacing="1"/>
        <w:divId w:val="1950695891"/>
      </w:pPr>
      <w:r>
        <w:rPr>
          <w:color w:val="0000FF"/>
        </w:rPr>
        <w:t>TD SP-211601</w:t>
      </w:r>
      <w:r>
        <w:t xml:space="preserve"> (SID NEW) New SID on Enhancement of support for Edge Computing in 5G Core network - phase 2. (Source: Huawei, HiSilicon, Alibaba, China Unicom, Convida Wireless, Intel, Toyota, vivo, Nokia, Nokia Shanghai Bell).</w:t>
      </w:r>
      <w:r>
        <w:br/>
      </w:r>
      <w:r>
        <w:rPr>
          <w:b/>
        </w:rPr>
        <w:t>Document for:</w:t>
      </w:r>
      <w:r>
        <w:t xml:space="preserve"> </w:t>
      </w:r>
      <w:r>
        <w:t>Approval.</w:t>
      </w:r>
      <w:r>
        <w:br/>
      </w:r>
      <w:r>
        <w:rPr>
          <w:b/>
        </w:rPr>
        <w:t>Abstract:</w:t>
      </w:r>
      <w:r>
        <w:t xml:space="preserve"> Acronym: FS_eEDGE_5GC_Ph2 Unique identifier: 940059.</w:t>
      </w:r>
    </w:p>
    <w:p w14:paraId="5ADF164C" w14:textId="77777777" w:rsidR="00000000" w:rsidRDefault="00DE7085">
      <w:pPr>
        <w:keepNext/>
        <w:spacing w:before="100" w:beforeAutospacing="1" w:after="100" w:afterAutospacing="1"/>
        <w:divId w:val="1950695891"/>
        <w:rPr>
          <w:rFonts w:cs="Arial"/>
          <w:b/>
        </w:rPr>
      </w:pPr>
      <w:r>
        <w:rPr>
          <w:rFonts w:cs="Arial"/>
          <w:b/>
        </w:rPr>
        <w:t>Comment:</w:t>
      </w:r>
    </w:p>
    <w:p w14:paraId="3B6737C7" w14:textId="77777777" w:rsidR="00000000" w:rsidRDefault="00DE7085">
      <w:pPr>
        <w:spacing w:before="100" w:beforeAutospacing="1" w:after="100" w:afterAutospacing="1"/>
        <w:divId w:val="1950695891"/>
      </w:pPr>
      <w:r>
        <w:t>Revision of SP-211316_rev02. Approved. Corrections at CC#5. Revised to SP-211638.</w:t>
      </w:r>
    </w:p>
    <w:p w14:paraId="01D3A2CA" w14:textId="77777777" w:rsidR="00000000" w:rsidRDefault="00DE7085">
      <w:pPr>
        <w:keepNext/>
        <w:spacing w:before="100" w:beforeAutospacing="1" w:after="100" w:afterAutospacing="1"/>
        <w:divId w:val="1950695891"/>
        <w:rPr>
          <w:rFonts w:cs="Arial"/>
          <w:b/>
        </w:rPr>
      </w:pPr>
      <w:r>
        <w:rPr>
          <w:rFonts w:cs="Arial"/>
          <w:b/>
        </w:rPr>
        <w:t>Discussion and conclusion:</w:t>
      </w:r>
    </w:p>
    <w:p w14:paraId="2F18DC87" w14:textId="77777777" w:rsidR="00000000" w:rsidRDefault="00DE7085">
      <w:pPr>
        <w:spacing w:before="100" w:beforeAutospacing="1" w:after="100" w:afterAutospacing="1"/>
        <w:divId w:val="1950695891"/>
      </w:pPr>
      <w:r>
        <w:t>-</w:t>
      </w:r>
    </w:p>
    <w:p w14:paraId="67D0E2E9" w14:textId="77777777" w:rsidR="00000000" w:rsidRDefault="00DE7085">
      <w:pPr>
        <w:keepNext/>
        <w:spacing w:before="100" w:beforeAutospacing="1" w:after="100" w:afterAutospacing="1"/>
        <w:divId w:val="1950695891"/>
        <w:rPr>
          <w:rFonts w:cs="Arial"/>
          <w:b/>
        </w:rPr>
      </w:pPr>
      <w:r>
        <w:rPr>
          <w:rFonts w:cs="Arial"/>
          <w:b/>
        </w:rPr>
        <w:t>Status:</w:t>
      </w:r>
    </w:p>
    <w:p w14:paraId="539DFA82" w14:textId="77777777" w:rsidR="00000000" w:rsidRDefault="00DE7085">
      <w:pPr>
        <w:spacing w:before="100" w:beforeAutospacing="1" w:after="100" w:afterAutospacing="1"/>
        <w:divId w:val="1950695891"/>
      </w:pPr>
      <w:r>
        <w:t>Revised to SP-211638.</w:t>
      </w:r>
    </w:p>
    <w:p w14:paraId="6EA01C59"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SP-211638</w:t>
      </w:r>
      <w:r>
        <w:t xml:space="preserve"> (SID NEW) New SID: S</w:t>
      </w:r>
      <w:r>
        <w:t>tudy on Edge Computing Phase 2. (Source: Huawei, HiSilicon, Alibaba, China Unicom, Convida Wireless, Intel, Toyota, vivo, Nokia, Nokia Shanghai Bell).</w:t>
      </w:r>
      <w:r>
        <w:br/>
      </w:r>
      <w:r>
        <w:rPr>
          <w:b/>
        </w:rPr>
        <w:t>Document for:</w:t>
      </w:r>
      <w:r>
        <w:t xml:space="preserve"> Approval.</w:t>
      </w:r>
      <w:r>
        <w:br/>
      </w:r>
      <w:r>
        <w:rPr>
          <w:b/>
        </w:rPr>
        <w:t>Abstract:</w:t>
      </w:r>
      <w:r>
        <w:t xml:space="preserve"> Acronym: FS_EDGE_Ph2 Unique identifier: 940059.</w:t>
      </w:r>
    </w:p>
    <w:p w14:paraId="0F6C7B58" w14:textId="77777777" w:rsidR="00000000" w:rsidRDefault="00DE7085">
      <w:pPr>
        <w:keepNext/>
        <w:spacing w:before="100" w:beforeAutospacing="1" w:after="100" w:afterAutospacing="1"/>
        <w:divId w:val="1950695891"/>
        <w:rPr>
          <w:rFonts w:cs="Arial"/>
          <w:b/>
        </w:rPr>
      </w:pPr>
      <w:r>
        <w:rPr>
          <w:rFonts w:cs="Arial"/>
          <w:b/>
        </w:rPr>
        <w:t>Comment:</w:t>
      </w:r>
    </w:p>
    <w:p w14:paraId="4FC49FEE" w14:textId="77777777" w:rsidR="00000000" w:rsidRDefault="00DE7085">
      <w:pPr>
        <w:spacing w:before="100" w:beforeAutospacing="1" w:after="100" w:afterAutospacing="1"/>
        <w:divId w:val="1950695891"/>
      </w:pPr>
      <w:r>
        <w:t>Revision of SP</w:t>
      </w:r>
      <w:r>
        <w:t>-211601. This SID NEW was approved.</w:t>
      </w:r>
    </w:p>
    <w:p w14:paraId="453859CF" w14:textId="77777777" w:rsidR="00000000" w:rsidRDefault="00DE7085">
      <w:pPr>
        <w:keepNext/>
        <w:spacing w:before="100" w:beforeAutospacing="1" w:after="100" w:afterAutospacing="1"/>
        <w:divId w:val="1950695891"/>
        <w:rPr>
          <w:rFonts w:cs="Arial"/>
          <w:b/>
        </w:rPr>
      </w:pPr>
      <w:r>
        <w:rPr>
          <w:rFonts w:cs="Arial"/>
          <w:b/>
        </w:rPr>
        <w:t>Discussion and conclusion:</w:t>
      </w:r>
    </w:p>
    <w:p w14:paraId="1DDA26B4" w14:textId="77777777" w:rsidR="00000000" w:rsidRDefault="00DE7085">
      <w:pPr>
        <w:spacing w:before="100" w:beforeAutospacing="1" w:after="100" w:afterAutospacing="1"/>
        <w:divId w:val="1950695891"/>
      </w:pPr>
      <w:r>
        <w:t>-</w:t>
      </w:r>
    </w:p>
    <w:p w14:paraId="550B8C53" w14:textId="77777777" w:rsidR="00000000" w:rsidRDefault="00DE7085">
      <w:pPr>
        <w:keepNext/>
        <w:spacing w:before="100" w:beforeAutospacing="1" w:after="100" w:afterAutospacing="1"/>
        <w:divId w:val="1950695891"/>
        <w:rPr>
          <w:rFonts w:cs="Arial"/>
          <w:b/>
        </w:rPr>
      </w:pPr>
      <w:r>
        <w:rPr>
          <w:rFonts w:cs="Arial"/>
          <w:b/>
        </w:rPr>
        <w:t>Status:</w:t>
      </w:r>
    </w:p>
    <w:p w14:paraId="37132A30" w14:textId="77777777" w:rsidR="00000000" w:rsidRDefault="00DE7085">
      <w:pPr>
        <w:spacing w:before="100" w:beforeAutospacing="1" w:after="100" w:afterAutospacing="1"/>
        <w:divId w:val="1950695891"/>
      </w:pPr>
      <w:r>
        <w:t>Approved.</w:t>
      </w:r>
    </w:p>
    <w:p w14:paraId="75464BB3" w14:textId="77777777" w:rsidR="00000000" w:rsidRDefault="00DE7085">
      <w:pPr>
        <w:keepNext/>
        <w:keepLines/>
        <w:pBdr>
          <w:top w:val="single" w:sz="4" w:space="1" w:color="auto"/>
        </w:pBdr>
        <w:spacing w:before="100" w:beforeAutospacing="1" w:after="100" w:afterAutospacing="1"/>
        <w:divId w:val="1950695891"/>
      </w:pPr>
      <w:r>
        <w:rPr>
          <w:color w:val="0000FF"/>
        </w:rPr>
        <w:t>TD SP-211317</w:t>
      </w:r>
      <w:r>
        <w:t xml:space="preserve"> (SID NEW) New SID on Study on Support of Satellite Backhauling in 5GS. (Source: CATT).</w:t>
      </w:r>
      <w:r>
        <w:br/>
      </w:r>
      <w:r>
        <w:rPr>
          <w:b/>
        </w:rPr>
        <w:t>Document for:</w:t>
      </w:r>
      <w:r>
        <w:t xml:space="preserve"> Approval.</w:t>
      </w:r>
      <w:r>
        <w:br/>
      </w:r>
      <w:r>
        <w:rPr>
          <w:b/>
        </w:rPr>
        <w:t>Abstract:</w:t>
      </w:r>
      <w:r>
        <w:t xml:space="preserve"> Acronym: FS_5GSATB Unique identifier: 9</w:t>
      </w:r>
      <w:r>
        <w:t>40060.</w:t>
      </w:r>
    </w:p>
    <w:p w14:paraId="24D3112F" w14:textId="77777777" w:rsidR="00000000" w:rsidRDefault="00DE7085">
      <w:pPr>
        <w:keepNext/>
        <w:spacing w:before="100" w:beforeAutospacing="1" w:after="100" w:afterAutospacing="1"/>
        <w:divId w:val="1950695891"/>
        <w:rPr>
          <w:rFonts w:cs="Arial"/>
          <w:b/>
        </w:rPr>
      </w:pPr>
      <w:r>
        <w:rPr>
          <w:rFonts w:cs="Arial"/>
          <w:b/>
        </w:rPr>
        <w:t>Comment:</w:t>
      </w:r>
    </w:p>
    <w:p w14:paraId="5046F4FE" w14:textId="77777777" w:rsidR="00000000" w:rsidRDefault="00DE7085">
      <w:pPr>
        <w:spacing w:before="100" w:beforeAutospacing="1" w:after="100" w:afterAutospacing="1"/>
        <w:divId w:val="1950695891"/>
      </w:pPr>
      <w:r>
        <w:t>Revision of Prioritization Workshop SP-211163r01. SP-211317rev_05 agreed. Revised to SP-211602.</w:t>
      </w:r>
    </w:p>
    <w:p w14:paraId="4D318199" w14:textId="77777777" w:rsidR="00000000" w:rsidRDefault="00DE7085">
      <w:pPr>
        <w:keepNext/>
        <w:spacing w:before="100" w:beforeAutospacing="1" w:after="100" w:afterAutospacing="1"/>
        <w:divId w:val="1950695891"/>
        <w:rPr>
          <w:rFonts w:cs="Arial"/>
          <w:b/>
        </w:rPr>
      </w:pPr>
      <w:r>
        <w:rPr>
          <w:rFonts w:cs="Arial"/>
          <w:b/>
        </w:rPr>
        <w:t>Discussion and conclusion:</w:t>
      </w:r>
    </w:p>
    <w:p w14:paraId="7F45B5CD" w14:textId="77777777" w:rsidR="00000000" w:rsidRDefault="00DE7085">
      <w:pPr>
        <w:spacing w:before="100" w:beforeAutospacing="1" w:after="100" w:afterAutospacing="1"/>
        <w:divId w:val="1950695891"/>
      </w:pPr>
      <w:r>
        <w:t>CC#1: No revision was provided. WT2.2 should be checked for support.</w:t>
      </w:r>
      <w:r>
        <w:br/>
        <w:t>Work Tasks Show of hands:</w:t>
      </w:r>
      <w:r>
        <w:br/>
        <w:t>WT2.2 OUT 15.</w:t>
      </w:r>
    </w:p>
    <w:p w14:paraId="305C76E7" w14:textId="77777777" w:rsidR="00000000" w:rsidRDefault="00DE7085">
      <w:pPr>
        <w:keepNext/>
        <w:spacing w:before="100" w:beforeAutospacing="1" w:after="100" w:afterAutospacing="1"/>
        <w:divId w:val="1950695891"/>
        <w:rPr>
          <w:rFonts w:cs="Arial"/>
          <w:b/>
        </w:rPr>
      </w:pPr>
      <w:r>
        <w:rPr>
          <w:rFonts w:cs="Arial"/>
          <w:b/>
        </w:rPr>
        <w:t>Status:</w:t>
      </w:r>
    </w:p>
    <w:p w14:paraId="664A5874" w14:textId="77777777" w:rsidR="00000000" w:rsidRDefault="00DE7085">
      <w:pPr>
        <w:spacing w:before="100" w:beforeAutospacing="1" w:after="100" w:afterAutospacing="1"/>
        <w:divId w:val="1950695891"/>
      </w:pPr>
      <w:r>
        <w:t>Revised to SP-211602.</w:t>
      </w:r>
    </w:p>
    <w:p w14:paraId="4D30407E" w14:textId="77777777" w:rsidR="00000000" w:rsidRDefault="00DE7085">
      <w:pPr>
        <w:keepNext/>
        <w:keepLines/>
        <w:pBdr>
          <w:top w:val="single" w:sz="4" w:space="1" w:color="auto"/>
        </w:pBdr>
        <w:spacing w:before="100" w:beforeAutospacing="1" w:after="100" w:afterAutospacing="1"/>
        <w:divId w:val="1950695891"/>
      </w:pPr>
      <w:r>
        <w:rPr>
          <w:color w:val="0000FF"/>
        </w:rPr>
        <w:t>TD SP-211602</w:t>
      </w:r>
      <w:r>
        <w:t xml:space="preserve"> (SID NEW) New SID on Study on Support of Satellite Backhauling in 5GS. (Source: CATT).</w:t>
      </w:r>
      <w:r>
        <w:br/>
      </w:r>
      <w:r>
        <w:rPr>
          <w:b/>
        </w:rPr>
        <w:t>Document for:</w:t>
      </w:r>
      <w:r>
        <w:t xml:space="preserve"> App</w:t>
      </w:r>
      <w:r>
        <w:t>roval.</w:t>
      </w:r>
      <w:r>
        <w:br/>
      </w:r>
      <w:r>
        <w:rPr>
          <w:b/>
        </w:rPr>
        <w:t>Abstract:</w:t>
      </w:r>
      <w:r>
        <w:t xml:space="preserve"> Acronym: FS_5GSATB Unique identifier: 940060.</w:t>
      </w:r>
    </w:p>
    <w:p w14:paraId="4F270042" w14:textId="77777777" w:rsidR="00000000" w:rsidRDefault="00DE7085">
      <w:pPr>
        <w:keepNext/>
        <w:spacing w:before="100" w:beforeAutospacing="1" w:after="100" w:afterAutospacing="1"/>
        <w:divId w:val="1950695891"/>
        <w:rPr>
          <w:rFonts w:cs="Arial"/>
          <w:b/>
        </w:rPr>
      </w:pPr>
      <w:r>
        <w:rPr>
          <w:rFonts w:cs="Arial"/>
          <w:b/>
        </w:rPr>
        <w:t>Comment:</w:t>
      </w:r>
    </w:p>
    <w:p w14:paraId="2641BFB1" w14:textId="77777777" w:rsidR="00000000" w:rsidRDefault="00DE7085">
      <w:pPr>
        <w:spacing w:before="100" w:beforeAutospacing="1" w:after="100" w:afterAutospacing="1"/>
        <w:divId w:val="1950695891"/>
      </w:pPr>
      <w:r>
        <w:t>Revision of SP-211317_rev05. Approved. Corrections at CC#5. Revised to SP-211639.</w:t>
      </w:r>
    </w:p>
    <w:p w14:paraId="4363A95D" w14:textId="77777777" w:rsidR="00000000" w:rsidRDefault="00DE7085">
      <w:pPr>
        <w:keepNext/>
        <w:spacing w:before="100" w:beforeAutospacing="1" w:after="100" w:afterAutospacing="1"/>
        <w:divId w:val="1950695891"/>
        <w:rPr>
          <w:rFonts w:cs="Arial"/>
          <w:b/>
        </w:rPr>
      </w:pPr>
      <w:r>
        <w:rPr>
          <w:rFonts w:cs="Arial"/>
          <w:b/>
        </w:rPr>
        <w:t>Discussion and conclusion:</w:t>
      </w:r>
    </w:p>
    <w:p w14:paraId="61653A3D" w14:textId="77777777" w:rsidR="00000000" w:rsidRDefault="00DE7085">
      <w:pPr>
        <w:spacing w:before="100" w:beforeAutospacing="1" w:after="100" w:afterAutospacing="1"/>
        <w:divId w:val="1950695891"/>
      </w:pPr>
      <w:r>
        <w:t>-</w:t>
      </w:r>
    </w:p>
    <w:p w14:paraId="03780DC1" w14:textId="77777777" w:rsidR="00000000" w:rsidRDefault="00DE7085">
      <w:pPr>
        <w:keepNext/>
        <w:spacing w:before="100" w:beforeAutospacing="1" w:after="100" w:afterAutospacing="1"/>
        <w:divId w:val="1950695891"/>
        <w:rPr>
          <w:rFonts w:cs="Arial"/>
          <w:b/>
        </w:rPr>
      </w:pPr>
      <w:r>
        <w:rPr>
          <w:rFonts w:cs="Arial"/>
          <w:b/>
        </w:rPr>
        <w:t>Status:</w:t>
      </w:r>
    </w:p>
    <w:p w14:paraId="2FB4658E" w14:textId="77777777" w:rsidR="00000000" w:rsidRDefault="00DE7085">
      <w:pPr>
        <w:spacing w:before="100" w:beforeAutospacing="1" w:after="100" w:afterAutospacing="1"/>
        <w:divId w:val="1950695891"/>
      </w:pPr>
      <w:r>
        <w:t>Revised to SP-211639.</w:t>
      </w:r>
    </w:p>
    <w:p w14:paraId="36A8B428"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SP-211639</w:t>
      </w:r>
      <w:r>
        <w:t xml:space="preserve"> </w:t>
      </w:r>
      <w:r>
        <w:t>(SID NEW) New SID: Study on 5G System with Satellite Backhaul. (Source: CATT).</w:t>
      </w:r>
      <w:r>
        <w:br/>
      </w:r>
      <w:r>
        <w:rPr>
          <w:b/>
        </w:rPr>
        <w:t>Document for:</w:t>
      </w:r>
      <w:r>
        <w:t xml:space="preserve"> Approval.</w:t>
      </w:r>
      <w:r>
        <w:br/>
      </w:r>
      <w:r>
        <w:rPr>
          <w:b/>
        </w:rPr>
        <w:t>Abstract:</w:t>
      </w:r>
      <w:r>
        <w:t xml:space="preserve"> Acronym: FS_5GSATB Unique identifier: 940060.</w:t>
      </w:r>
    </w:p>
    <w:p w14:paraId="01142585" w14:textId="77777777" w:rsidR="00000000" w:rsidRDefault="00DE7085">
      <w:pPr>
        <w:keepNext/>
        <w:spacing w:before="100" w:beforeAutospacing="1" w:after="100" w:afterAutospacing="1"/>
        <w:divId w:val="1950695891"/>
        <w:rPr>
          <w:rFonts w:cs="Arial"/>
          <w:b/>
        </w:rPr>
      </w:pPr>
      <w:r>
        <w:rPr>
          <w:rFonts w:cs="Arial"/>
          <w:b/>
        </w:rPr>
        <w:t>Comment:</w:t>
      </w:r>
    </w:p>
    <w:p w14:paraId="7CF021A0" w14:textId="77777777" w:rsidR="00000000" w:rsidRDefault="00DE7085">
      <w:pPr>
        <w:spacing w:before="100" w:beforeAutospacing="1" w:after="100" w:afterAutospacing="1"/>
        <w:divId w:val="1950695891"/>
      </w:pPr>
      <w:r>
        <w:t>Revision of SP-211602. This SID NEW was approved.</w:t>
      </w:r>
    </w:p>
    <w:p w14:paraId="2346EDD1" w14:textId="77777777" w:rsidR="00000000" w:rsidRDefault="00DE7085">
      <w:pPr>
        <w:keepNext/>
        <w:spacing w:before="100" w:beforeAutospacing="1" w:after="100" w:afterAutospacing="1"/>
        <w:divId w:val="1950695891"/>
        <w:rPr>
          <w:rFonts w:cs="Arial"/>
          <w:b/>
        </w:rPr>
      </w:pPr>
      <w:r>
        <w:rPr>
          <w:rFonts w:cs="Arial"/>
          <w:b/>
        </w:rPr>
        <w:t>Discussion and conclusion:</w:t>
      </w:r>
    </w:p>
    <w:p w14:paraId="731E1F26" w14:textId="77777777" w:rsidR="00000000" w:rsidRDefault="00DE7085">
      <w:pPr>
        <w:spacing w:before="100" w:beforeAutospacing="1" w:after="100" w:afterAutospacing="1"/>
        <w:divId w:val="1950695891"/>
      </w:pPr>
      <w:r>
        <w:t>-</w:t>
      </w:r>
    </w:p>
    <w:p w14:paraId="659DE5CB" w14:textId="77777777" w:rsidR="00000000" w:rsidRDefault="00DE7085">
      <w:pPr>
        <w:keepNext/>
        <w:spacing w:before="100" w:beforeAutospacing="1" w:after="100" w:afterAutospacing="1"/>
        <w:divId w:val="1950695891"/>
        <w:rPr>
          <w:rFonts w:cs="Arial"/>
          <w:b/>
        </w:rPr>
      </w:pPr>
      <w:r>
        <w:rPr>
          <w:rFonts w:cs="Arial"/>
          <w:b/>
        </w:rPr>
        <w:t>Status:</w:t>
      </w:r>
    </w:p>
    <w:p w14:paraId="758599A6" w14:textId="77777777" w:rsidR="00000000" w:rsidRDefault="00DE7085">
      <w:pPr>
        <w:spacing w:before="100" w:beforeAutospacing="1" w:after="100" w:afterAutospacing="1"/>
        <w:divId w:val="1950695891"/>
      </w:pPr>
      <w:r>
        <w:t>A</w:t>
      </w:r>
      <w:r>
        <w:t>pproved.</w:t>
      </w:r>
    </w:p>
    <w:p w14:paraId="21646DA4" w14:textId="77777777" w:rsidR="00000000" w:rsidRDefault="00DE7085">
      <w:pPr>
        <w:keepNext/>
        <w:keepLines/>
        <w:pBdr>
          <w:top w:val="single" w:sz="4" w:space="1" w:color="auto"/>
        </w:pBdr>
        <w:spacing w:before="100" w:beforeAutospacing="1" w:after="100" w:afterAutospacing="1"/>
        <w:divId w:val="1950695891"/>
      </w:pPr>
      <w:r>
        <w:rPr>
          <w:color w:val="0000FF"/>
        </w:rPr>
        <w:t>TD SP-211318</w:t>
      </w:r>
      <w:r>
        <w:t xml:space="preserve"> (SID NEW) New SID on generic group management, exposure and communication enhancements. (Source: Huawei, HiSilicon, Samsung, CATT, China Mobile, China Telecom, China Unicom, ZTE, Juniper, SK Telecom, KT Corp, LG Uplus, KPN, Siemens, R</w:t>
      </w:r>
      <w:r>
        <w:t>obert Bosch GmbH, LGE, Spreadtrum Communications, ETRI, CAICT, China Southern Power Grid, CEPRI, CBN, SIA, DISH Networ).</w:t>
      </w:r>
      <w:r>
        <w:br/>
      </w:r>
      <w:r>
        <w:rPr>
          <w:b/>
        </w:rPr>
        <w:t>Document for:</w:t>
      </w:r>
      <w:r>
        <w:t xml:space="preserve"> Approval.</w:t>
      </w:r>
      <w:r>
        <w:br/>
      </w:r>
      <w:r>
        <w:rPr>
          <w:b/>
        </w:rPr>
        <w:t>Abstract:</w:t>
      </w:r>
      <w:r>
        <w:t xml:space="preserve"> Acronym: FS_GMEC Unique identifier: 940061.</w:t>
      </w:r>
    </w:p>
    <w:p w14:paraId="24CEFBA1" w14:textId="77777777" w:rsidR="00000000" w:rsidRDefault="00DE7085">
      <w:pPr>
        <w:keepNext/>
        <w:spacing w:before="100" w:beforeAutospacing="1" w:after="100" w:afterAutospacing="1"/>
        <w:divId w:val="1950695891"/>
        <w:rPr>
          <w:rFonts w:cs="Arial"/>
          <w:b/>
        </w:rPr>
      </w:pPr>
      <w:r>
        <w:rPr>
          <w:rFonts w:cs="Arial"/>
          <w:b/>
        </w:rPr>
        <w:t>Comment:</w:t>
      </w:r>
    </w:p>
    <w:p w14:paraId="33981B2B" w14:textId="77777777" w:rsidR="00000000" w:rsidRDefault="00DE7085">
      <w:pPr>
        <w:spacing w:before="100" w:beforeAutospacing="1" w:after="100" w:afterAutospacing="1"/>
        <w:divId w:val="1950695891"/>
      </w:pPr>
      <w:r>
        <w:t>Revision of Prioritization Workshop SP-211164r01</w:t>
      </w:r>
      <w:r>
        <w:t>. SP-211318rev_06 agreed. Revised to SP-211603.</w:t>
      </w:r>
    </w:p>
    <w:p w14:paraId="6D5705A1" w14:textId="77777777" w:rsidR="00000000" w:rsidRDefault="00DE7085">
      <w:pPr>
        <w:keepNext/>
        <w:spacing w:before="100" w:beforeAutospacing="1" w:after="100" w:afterAutospacing="1"/>
        <w:divId w:val="1950695891"/>
        <w:rPr>
          <w:rFonts w:cs="Arial"/>
          <w:b/>
        </w:rPr>
      </w:pPr>
      <w:r>
        <w:rPr>
          <w:rFonts w:cs="Arial"/>
          <w:b/>
        </w:rPr>
        <w:t>Discussion and conclusion:</w:t>
      </w:r>
    </w:p>
    <w:p w14:paraId="3E7FD67E" w14:textId="77777777" w:rsidR="00000000" w:rsidRDefault="00DE7085">
      <w:pPr>
        <w:spacing w:before="100" w:beforeAutospacing="1" w:after="100" w:afterAutospacing="1"/>
        <w:divId w:val="1950695891"/>
      </w:pPr>
      <w:r>
        <w:t>CC#1: Work Tasks Show of hands:</w:t>
      </w:r>
      <w:r>
        <w:br/>
        <w:t>WT8 OUT 14</w:t>
      </w:r>
      <w:r>
        <w:br/>
        <w:t>WT5 OUT 14</w:t>
      </w:r>
      <w:r>
        <w:br/>
        <w:t>WT4 OUT 15</w:t>
      </w:r>
      <w:r>
        <w:br/>
        <w:t>WT3 OUT 13.</w:t>
      </w:r>
    </w:p>
    <w:p w14:paraId="495473EB" w14:textId="77777777" w:rsidR="00000000" w:rsidRDefault="00DE7085">
      <w:pPr>
        <w:keepNext/>
        <w:spacing w:before="100" w:beforeAutospacing="1" w:after="100" w:afterAutospacing="1"/>
        <w:divId w:val="1950695891"/>
        <w:rPr>
          <w:rFonts w:cs="Arial"/>
          <w:b/>
        </w:rPr>
      </w:pPr>
      <w:r>
        <w:rPr>
          <w:rFonts w:cs="Arial"/>
          <w:b/>
        </w:rPr>
        <w:t>Status:</w:t>
      </w:r>
    </w:p>
    <w:p w14:paraId="47EFD789" w14:textId="77777777" w:rsidR="00000000" w:rsidRDefault="00DE7085">
      <w:pPr>
        <w:spacing w:before="100" w:beforeAutospacing="1" w:after="100" w:afterAutospacing="1"/>
        <w:divId w:val="1950695891"/>
      </w:pPr>
      <w:r>
        <w:t>Revised to SP-211603.</w:t>
      </w:r>
    </w:p>
    <w:p w14:paraId="572C8274" w14:textId="77777777" w:rsidR="00000000" w:rsidRDefault="00DE7085">
      <w:pPr>
        <w:keepNext/>
        <w:keepLines/>
        <w:pBdr>
          <w:top w:val="single" w:sz="4" w:space="1" w:color="auto"/>
        </w:pBdr>
        <w:spacing w:before="100" w:beforeAutospacing="1" w:after="100" w:afterAutospacing="1"/>
        <w:divId w:val="1950695891"/>
      </w:pPr>
      <w:r>
        <w:rPr>
          <w:color w:val="0000FF"/>
        </w:rPr>
        <w:t>TD SP-211603</w:t>
      </w:r>
      <w:r>
        <w:t xml:space="preserve"> (SID NEW) New SID: Study on generic group management, exposur</w:t>
      </w:r>
      <w:r>
        <w:t>e and communication enhancements. (Source: Huawei, HiSilicon, Samsung, CATT, China Mobile, China Telecom, China Unicom, ZTE, Juniper, SK Telecom, KT Corp, LG Uplus, KPN, Siemens, Robert Bosch GmbH, LGE, Spreadtrum Communications, ETRI, CAICT, China Souther</w:t>
      </w:r>
      <w:r>
        <w:t>n Power Grid, CEPRI, CBN, SIA, DISH Network, Volkswagen AG, Quectel, EDF, Novamint).</w:t>
      </w:r>
      <w:r>
        <w:br/>
      </w:r>
      <w:r>
        <w:rPr>
          <w:b/>
        </w:rPr>
        <w:t>Document for:</w:t>
      </w:r>
      <w:r>
        <w:t xml:space="preserve"> Approval.</w:t>
      </w:r>
      <w:r>
        <w:br/>
      </w:r>
      <w:r>
        <w:rPr>
          <w:b/>
        </w:rPr>
        <w:t>Abstract:</w:t>
      </w:r>
      <w:r>
        <w:t xml:space="preserve"> Acronym: FS_GMEC Unique identifier: 940061.</w:t>
      </w:r>
    </w:p>
    <w:p w14:paraId="61957441" w14:textId="77777777" w:rsidR="00000000" w:rsidRDefault="00DE7085">
      <w:pPr>
        <w:keepNext/>
        <w:spacing w:before="100" w:beforeAutospacing="1" w:after="100" w:afterAutospacing="1"/>
        <w:divId w:val="1950695891"/>
        <w:rPr>
          <w:rFonts w:cs="Arial"/>
          <w:b/>
        </w:rPr>
      </w:pPr>
      <w:r>
        <w:rPr>
          <w:rFonts w:cs="Arial"/>
          <w:b/>
        </w:rPr>
        <w:t>Comment:</w:t>
      </w:r>
    </w:p>
    <w:p w14:paraId="3D99D2D5" w14:textId="77777777" w:rsidR="00000000" w:rsidRDefault="00DE7085">
      <w:pPr>
        <w:spacing w:before="100" w:beforeAutospacing="1" w:after="100" w:afterAutospacing="1"/>
        <w:divId w:val="1950695891"/>
      </w:pPr>
      <w:r>
        <w:t>Revision of SP-211318_rev06. Approved.</w:t>
      </w:r>
    </w:p>
    <w:p w14:paraId="5139FA76" w14:textId="77777777" w:rsidR="00000000" w:rsidRDefault="00DE7085">
      <w:pPr>
        <w:keepNext/>
        <w:spacing w:before="100" w:beforeAutospacing="1" w:after="100" w:afterAutospacing="1"/>
        <w:divId w:val="1950695891"/>
        <w:rPr>
          <w:rFonts w:cs="Arial"/>
          <w:b/>
        </w:rPr>
      </w:pPr>
      <w:r>
        <w:rPr>
          <w:rFonts w:cs="Arial"/>
          <w:b/>
        </w:rPr>
        <w:t>Discussion and conclusion:</w:t>
      </w:r>
    </w:p>
    <w:p w14:paraId="384A6CD7" w14:textId="77777777" w:rsidR="00000000" w:rsidRDefault="00DE7085">
      <w:pPr>
        <w:spacing w:before="100" w:beforeAutospacing="1" w:after="100" w:afterAutospacing="1"/>
        <w:divId w:val="1950695891"/>
      </w:pPr>
      <w:r>
        <w:t>-</w:t>
      </w:r>
    </w:p>
    <w:p w14:paraId="1A3E4422"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61C87F87" w14:textId="77777777" w:rsidR="00000000" w:rsidRDefault="00DE7085">
      <w:pPr>
        <w:spacing w:before="100" w:beforeAutospacing="1" w:after="100" w:afterAutospacing="1"/>
        <w:divId w:val="1950695891"/>
      </w:pPr>
      <w:r>
        <w:t>Approved.</w:t>
      </w:r>
    </w:p>
    <w:p w14:paraId="63D13A34" w14:textId="77777777" w:rsidR="00000000" w:rsidRDefault="00DE7085">
      <w:pPr>
        <w:keepNext/>
        <w:keepLines/>
        <w:pBdr>
          <w:top w:val="single" w:sz="4" w:space="1" w:color="auto"/>
        </w:pBdr>
        <w:spacing w:before="100" w:beforeAutospacing="1" w:after="100" w:afterAutospacing="1"/>
        <w:divId w:val="1950695891"/>
      </w:pPr>
      <w:r>
        <w:rPr>
          <w:color w:val="0000FF"/>
        </w:rPr>
        <w:t>TD SP-211319</w:t>
      </w:r>
      <w:r>
        <w:t xml:space="preserve"> (SID NEW) New SID: new Study on the support for 5WWC, Phase 2. (Source: Nokia, Nokia Shanghai Bell).</w:t>
      </w:r>
      <w:r>
        <w:br/>
      </w:r>
      <w:r>
        <w:rPr>
          <w:b/>
        </w:rPr>
        <w:t>Document for:</w:t>
      </w:r>
      <w:r>
        <w:t xml:space="preserve"> Approval.</w:t>
      </w:r>
      <w:r>
        <w:br/>
      </w:r>
      <w:r>
        <w:rPr>
          <w:b/>
        </w:rPr>
        <w:t>Abstract:</w:t>
      </w:r>
      <w:r>
        <w:t xml:space="preserve"> Acronym: FS_5WWC_Ph2 Unique identifier: 940062.</w:t>
      </w:r>
    </w:p>
    <w:p w14:paraId="6CB2C6C3" w14:textId="77777777" w:rsidR="00000000" w:rsidRDefault="00DE7085">
      <w:pPr>
        <w:keepNext/>
        <w:spacing w:before="100" w:beforeAutospacing="1" w:after="100" w:afterAutospacing="1"/>
        <w:divId w:val="1950695891"/>
        <w:rPr>
          <w:rFonts w:cs="Arial"/>
          <w:b/>
        </w:rPr>
      </w:pPr>
      <w:r>
        <w:rPr>
          <w:rFonts w:cs="Arial"/>
          <w:b/>
        </w:rPr>
        <w:t>Comment:</w:t>
      </w:r>
    </w:p>
    <w:p w14:paraId="218019EF" w14:textId="77777777" w:rsidR="00000000" w:rsidRDefault="00DE7085">
      <w:pPr>
        <w:spacing w:before="100" w:beforeAutospacing="1" w:after="100" w:afterAutospacing="1"/>
        <w:divId w:val="1950695891"/>
      </w:pPr>
      <w:r>
        <w:t>Revi</w:t>
      </w:r>
      <w:r>
        <w:t>sion of Prioritization Workshop SP-211169r01. SP-211319rev_02 agreed. Revised to SP-211604.</w:t>
      </w:r>
    </w:p>
    <w:p w14:paraId="4A6F994D" w14:textId="77777777" w:rsidR="00000000" w:rsidRDefault="00DE7085">
      <w:pPr>
        <w:keepNext/>
        <w:spacing w:before="100" w:beforeAutospacing="1" w:after="100" w:afterAutospacing="1"/>
        <w:divId w:val="1950695891"/>
        <w:rPr>
          <w:rFonts w:cs="Arial"/>
          <w:b/>
        </w:rPr>
      </w:pPr>
      <w:r>
        <w:rPr>
          <w:rFonts w:cs="Arial"/>
          <w:b/>
        </w:rPr>
        <w:t>Discussion and conclusion:</w:t>
      </w:r>
    </w:p>
    <w:p w14:paraId="3658F0A5" w14:textId="77777777" w:rsidR="00000000" w:rsidRDefault="00DE7085">
      <w:pPr>
        <w:spacing w:before="100" w:beforeAutospacing="1" w:after="100" w:afterAutospacing="1"/>
        <w:divId w:val="1950695891"/>
      </w:pPr>
      <w:r>
        <w:t>CC#1: No revision was provided.</w:t>
      </w:r>
    </w:p>
    <w:p w14:paraId="0D14C356" w14:textId="77777777" w:rsidR="00000000" w:rsidRDefault="00DE7085">
      <w:pPr>
        <w:keepNext/>
        <w:spacing w:before="100" w:beforeAutospacing="1" w:after="100" w:afterAutospacing="1"/>
        <w:divId w:val="1950695891"/>
        <w:rPr>
          <w:rFonts w:cs="Arial"/>
          <w:b/>
        </w:rPr>
      </w:pPr>
      <w:r>
        <w:rPr>
          <w:rFonts w:cs="Arial"/>
          <w:b/>
        </w:rPr>
        <w:t>Status:</w:t>
      </w:r>
    </w:p>
    <w:p w14:paraId="7096621A" w14:textId="77777777" w:rsidR="00000000" w:rsidRDefault="00DE7085">
      <w:pPr>
        <w:spacing w:before="100" w:beforeAutospacing="1" w:after="100" w:afterAutospacing="1"/>
        <w:divId w:val="1950695891"/>
      </w:pPr>
      <w:r>
        <w:t>Revised to SP-211604.</w:t>
      </w:r>
    </w:p>
    <w:p w14:paraId="543E718F" w14:textId="77777777" w:rsidR="00000000" w:rsidRDefault="00DE7085">
      <w:pPr>
        <w:keepNext/>
        <w:keepLines/>
        <w:pBdr>
          <w:top w:val="single" w:sz="4" w:space="1" w:color="auto"/>
        </w:pBdr>
        <w:spacing w:before="100" w:beforeAutospacing="1" w:after="100" w:afterAutospacing="1"/>
        <w:divId w:val="1950695891"/>
      </w:pPr>
      <w:r>
        <w:rPr>
          <w:color w:val="0000FF"/>
        </w:rPr>
        <w:t>TD SP-211604</w:t>
      </w:r>
      <w:r>
        <w:t xml:space="preserve"> (SID NEW) New SID: new Study on the support for 5WWC, Phase 2.</w:t>
      </w:r>
      <w:r>
        <w:t xml:space="preserve"> (Source: Nokia, Nokia Shanghai Bell).</w:t>
      </w:r>
      <w:r>
        <w:br/>
      </w:r>
      <w:r>
        <w:rPr>
          <w:b/>
        </w:rPr>
        <w:t>Document for:</w:t>
      </w:r>
      <w:r>
        <w:t xml:space="preserve"> Approval.</w:t>
      </w:r>
      <w:r>
        <w:br/>
      </w:r>
      <w:r>
        <w:rPr>
          <w:b/>
        </w:rPr>
        <w:t>Abstract:</w:t>
      </w:r>
      <w:r>
        <w:t xml:space="preserve"> Acronym: FS_5WWC_Ph2 Unique identifier: 940062.</w:t>
      </w:r>
    </w:p>
    <w:p w14:paraId="7A976D5D" w14:textId="77777777" w:rsidR="00000000" w:rsidRDefault="00DE7085">
      <w:pPr>
        <w:keepNext/>
        <w:spacing w:before="100" w:beforeAutospacing="1" w:after="100" w:afterAutospacing="1"/>
        <w:divId w:val="1950695891"/>
        <w:rPr>
          <w:rFonts w:cs="Arial"/>
          <w:b/>
        </w:rPr>
      </w:pPr>
      <w:r>
        <w:rPr>
          <w:rFonts w:cs="Arial"/>
          <w:b/>
        </w:rPr>
        <w:t>Comment:</w:t>
      </w:r>
    </w:p>
    <w:p w14:paraId="1E4B70A3" w14:textId="77777777" w:rsidR="00000000" w:rsidRDefault="00DE7085">
      <w:pPr>
        <w:spacing w:before="100" w:beforeAutospacing="1" w:after="100" w:afterAutospacing="1"/>
        <w:divId w:val="1950695891"/>
      </w:pPr>
      <w:r>
        <w:t>Revision of SP-211319_rev02. Approved. Corrections at CC#5. Revised to SP-211640.</w:t>
      </w:r>
    </w:p>
    <w:p w14:paraId="4F2CEDC3" w14:textId="77777777" w:rsidR="00000000" w:rsidRDefault="00DE7085">
      <w:pPr>
        <w:keepNext/>
        <w:spacing w:before="100" w:beforeAutospacing="1" w:after="100" w:afterAutospacing="1"/>
        <w:divId w:val="1950695891"/>
        <w:rPr>
          <w:rFonts w:cs="Arial"/>
          <w:b/>
        </w:rPr>
      </w:pPr>
      <w:r>
        <w:rPr>
          <w:rFonts w:cs="Arial"/>
          <w:b/>
        </w:rPr>
        <w:t>Discussion and conclusion:</w:t>
      </w:r>
    </w:p>
    <w:p w14:paraId="09AA35CC" w14:textId="77777777" w:rsidR="00000000" w:rsidRDefault="00DE7085">
      <w:pPr>
        <w:spacing w:before="100" w:beforeAutospacing="1" w:after="100" w:afterAutospacing="1"/>
        <w:divId w:val="1950695891"/>
      </w:pPr>
      <w:r>
        <w:t>-</w:t>
      </w:r>
    </w:p>
    <w:p w14:paraId="61DE926C" w14:textId="77777777" w:rsidR="00000000" w:rsidRDefault="00DE7085">
      <w:pPr>
        <w:keepNext/>
        <w:spacing w:before="100" w:beforeAutospacing="1" w:after="100" w:afterAutospacing="1"/>
        <w:divId w:val="1950695891"/>
        <w:rPr>
          <w:rFonts w:cs="Arial"/>
          <w:b/>
        </w:rPr>
      </w:pPr>
      <w:r>
        <w:rPr>
          <w:rFonts w:cs="Arial"/>
          <w:b/>
        </w:rPr>
        <w:t>Status:</w:t>
      </w:r>
    </w:p>
    <w:p w14:paraId="32A425BB" w14:textId="77777777" w:rsidR="00000000" w:rsidRDefault="00DE7085">
      <w:pPr>
        <w:spacing w:before="100" w:beforeAutospacing="1" w:after="100" w:afterAutospacing="1"/>
        <w:divId w:val="1950695891"/>
      </w:pPr>
      <w:r>
        <w:t>Revised</w:t>
      </w:r>
      <w:r>
        <w:t xml:space="preserve"> to SP-211640.</w:t>
      </w:r>
    </w:p>
    <w:p w14:paraId="5E48515F" w14:textId="77777777" w:rsidR="00000000" w:rsidRDefault="00DE7085">
      <w:pPr>
        <w:keepNext/>
        <w:keepLines/>
        <w:pBdr>
          <w:top w:val="single" w:sz="4" w:space="1" w:color="auto"/>
        </w:pBdr>
        <w:spacing w:before="100" w:beforeAutospacing="1" w:after="100" w:afterAutospacing="1"/>
        <w:divId w:val="1950695891"/>
      </w:pPr>
      <w:r>
        <w:rPr>
          <w:color w:val="0000FF"/>
        </w:rPr>
        <w:t>TD SP-211640</w:t>
      </w:r>
      <w:r>
        <w:t xml:space="preserve"> (SID NEW) New SID: Study on the support for 5WWC Phase 2. (Source: Nokia, Nokia Shanghai Bell).</w:t>
      </w:r>
      <w:r>
        <w:br/>
      </w:r>
      <w:r>
        <w:rPr>
          <w:b/>
        </w:rPr>
        <w:t>Document for:</w:t>
      </w:r>
      <w:r>
        <w:t xml:space="preserve"> Approval.</w:t>
      </w:r>
      <w:r>
        <w:br/>
      </w:r>
      <w:r>
        <w:rPr>
          <w:b/>
        </w:rPr>
        <w:t>Abstract:</w:t>
      </w:r>
      <w:r>
        <w:t xml:space="preserve"> Acronym: FS_5WWC_Ph2 Unique identifier: 940062.</w:t>
      </w:r>
    </w:p>
    <w:p w14:paraId="17668C92" w14:textId="77777777" w:rsidR="00000000" w:rsidRDefault="00DE7085">
      <w:pPr>
        <w:keepNext/>
        <w:spacing w:before="100" w:beforeAutospacing="1" w:after="100" w:afterAutospacing="1"/>
        <w:divId w:val="1950695891"/>
        <w:rPr>
          <w:rFonts w:cs="Arial"/>
          <w:b/>
        </w:rPr>
      </w:pPr>
      <w:r>
        <w:rPr>
          <w:rFonts w:cs="Arial"/>
          <w:b/>
        </w:rPr>
        <w:t>Comment:</w:t>
      </w:r>
    </w:p>
    <w:p w14:paraId="542B7576" w14:textId="77777777" w:rsidR="00000000" w:rsidRDefault="00DE7085">
      <w:pPr>
        <w:spacing w:before="100" w:beforeAutospacing="1" w:after="100" w:afterAutospacing="1"/>
        <w:divId w:val="1950695891"/>
      </w:pPr>
      <w:r>
        <w:t>Revision of SP-211604. This SID NEW was a</w:t>
      </w:r>
      <w:r>
        <w:t>pproved.</w:t>
      </w:r>
    </w:p>
    <w:p w14:paraId="22460117" w14:textId="77777777" w:rsidR="00000000" w:rsidRDefault="00DE7085">
      <w:pPr>
        <w:keepNext/>
        <w:spacing w:before="100" w:beforeAutospacing="1" w:after="100" w:afterAutospacing="1"/>
        <w:divId w:val="1950695891"/>
        <w:rPr>
          <w:rFonts w:cs="Arial"/>
          <w:b/>
        </w:rPr>
      </w:pPr>
      <w:r>
        <w:rPr>
          <w:rFonts w:cs="Arial"/>
          <w:b/>
        </w:rPr>
        <w:t>Discussion and conclusion:</w:t>
      </w:r>
    </w:p>
    <w:p w14:paraId="72A4A54C" w14:textId="77777777" w:rsidR="00000000" w:rsidRDefault="00DE7085">
      <w:pPr>
        <w:spacing w:before="100" w:beforeAutospacing="1" w:after="100" w:afterAutospacing="1"/>
        <w:divId w:val="1950695891"/>
      </w:pPr>
      <w:r>
        <w:t>-</w:t>
      </w:r>
    </w:p>
    <w:p w14:paraId="31663B90" w14:textId="77777777" w:rsidR="00000000" w:rsidRDefault="00DE7085">
      <w:pPr>
        <w:keepNext/>
        <w:spacing w:before="100" w:beforeAutospacing="1" w:after="100" w:afterAutospacing="1"/>
        <w:divId w:val="1950695891"/>
        <w:rPr>
          <w:rFonts w:cs="Arial"/>
          <w:b/>
        </w:rPr>
      </w:pPr>
      <w:r>
        <w:rPr>
          <w:rFonts w:cs="Arial"/>
          <w:b/>
        </w:rPr>
        <w:t>Status:</w:t>
      </w:r>
    </w:p>
    <w:p w14:paraId="3A07CCF8" w14:textId="77777777" w:rsidR="00000000" w:rsidRDefault="00DE7085">
      <w:pPr>
        <w:spacing w:before="100" w:beforeAutospacing="1" w:after="100" w:afterAutospacing="1"/>
        <w:divId w:val="1950695891"/>
      </w:pPr>
      <w:r>
        <w:t>Approved.</w:t>
      </w:r>
    </w:p>
    <w:p w14:paraId="584F0EC6"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SP-211320</w:t>
      </w:r>
      <w:r>
        <w:t xml:space="preserve"> </w:t>
      </w:r>
      <w:r>
        <w:t>(SID NEW) Study on Enhancement of Network Slicing Phase 3. (Source: ZTE, LG Electronics, Samsung, Alibaba, Apple, AT&amp;T, CATT, China Telecom, China Unicom, Convida Wireless LLC, Ericsson, Intel, InterDigital, KDDI, Lenovo, Matrixx, MITRE, Motorola Mobility,</w:t>
      </w:r>
      <w:r>
        <w:t xml:space="preserve"> NEC , Nokia, Nokia Shanghai Bell , NTT Docomo, OPPO, Oracle, Orange, Qualcomm, Sanechips, Sharp, T-Mobile USA, Spreadtrum, Tencent, Verizon UK Ltd, Xiaomi).</w:t>
      </w:r>
      <w:r>
        <w:br/>
      </w:r>
      <w:r>
        <w:rPr>
          <w:b/>
        </w:rPr>
        <w:t>Document for:</w:t>
      </w:r>
      <w:r>
        <w:t xml:space="preserve"> Approval.</w:t>
      </w:r>
      <w:r>
        <w:br/>
      </w:r>
      <w:r>
        <w:rPr>
          <w:b/>
        </w:rPr>
        <w:t>Abstract:</w:t>
      </w:r>
      <w:r>
        <w:t xml:space="preserve"> Acronym: FS_eNS_Ph3 Unique identifier: 940063.</w:t>
      </w:r>
    </w:p>
    <w:p w14:paraId="6BF6A31C" w14:textId="77777777" w:rsidR="00000000" w:rsidRDefault="00DE7085">
      <w:pPr>
        <w:keepNext/>
        <w:spacing w:before="100" w:beforeAutospacing="1" w:after="100" w:afterAutospacing="1"/>
        <w:divId w:val="1950695891"/>
        <w:rPr>
          <w:rFonts w:cs="Arial"/>
          <w:b/>
        </w:rPr>
      </w:pPr>
      <w:r>
        <w:rPr>
          <w:rFonts w:cs="Arial"/>
          <w:b/>
        </w:rPr>
        <w:t>Comment:</w:t>
      </w:r>
    </w:p>
    <w:p w14:paraId="6FDC5990" w14:textId="77777777" w:rsidR="00000000" w:rsidRDefault="00DE7085">
      <w:pPr>
        <w:spacing w:before="100" w:beforeAutospacing="1" w:after="100" w:afterAutospacing="1"/>
        <w:divId w:val="1950695891"/>
      </w:pPr>
      <w:r>
        <w:t>Revision</w:t>
      </w:r>
      <w:r>
        <w:t xml:space="preserve"> of Prioritization Workshop SP-211170r01. SP-211320rev_09 agreed. Revised to SP-211605.</w:t>
      </w:r>
    </w:p>
    <w:p w14:paraId="7364D4D5" w14:textId="77777777" w:rsidR="00000000" w:rsidRDefault="00DE7085">
      <w:pPr>
        <w:keepNext/>
        <w:spacing w:before="100" w:beforeAutospacing="1" w:after="100" w:afterAutospacing="1"/>
        <w:divId w:val="1950695891"/>
        <w:rPr>
          <w:rFonts w:cs="Arial"/>
          <w:b/>
        </w:rPr>
      </w:pPr>
      <w:r>
        <w:rPr>
          <w:rFonts w:cs="Arial"/>
          <w:b/>
        </w:rPr>
        <w:t>Discussion and conclusion:</w:t>
      </w:r>
    </w:p>
    <w:p w14:paraId="7E45E264" w14:textId="77777777" w:rsidR="00000000" w:rsidRDefault="00DE7085">
      <w:pPr>
        <w:spacing w:before="100" w:beforeAutospacing="1" w:after="100" w:afterAutospacing="1"/>
        <w:divId w:val="1950695891"/>
      </w:pPr>
      <w:r>
        <w:t>CC#1: SP-211320r01 was provided.</w:t>
      </w:r>
      <w:r>
        <w:br/>
        <w:t>Work Tasks Show of hands:</w:t>
      </w:r>
      <w:r>
        <w:br/>
        <w:t>WT7 OUT 12 WT7 IN 10</w:t>
      </w:r>
      <w:r>
        <w:br/>
        <w:t>WT1 OUT 9 WT1 IN 20.</w:t>
      </w:r>
    </w:p>
    <w:p w14:paraId="5A0B0FA3" w14:textId="77777777" w:rsidR="00000000" w:rsidRDefault="00DE7085">
      <w:pPr>
        <w:keepNext/>
        <w:spacing w:before="100" w:beforeAutospacing="1" w:after="100" w:afterAutospacing="1"/>
        <w:divId w:val="1950695891"/>
        <w:rPr>
          <w:rFonts w:cs="Arial"/>
          <w:b/>
        </w:rPr>
      </w:pPr>
      <w:r>
        <w:rPr>
          <w:rFonts w:cs="Arial"/>
          <w:b/>
        </w:rPr>
        <w:t>Status:</w:t>
      </w:r>
    </w:p>
    <w:p w14:paraId="7563BD0C" w14:textId="77777777" w:rsidR="00000000" w:rsidRDefault="00DE7085">
      <w:pPr>
        <w:spacing w:before="100" w:beforeAutospacing="1" w:after="100" w:afterAutospacing="1"/>
        <w:divId w:val="1950695891"/>
      </w:pPr>
      <w:r>
        <w:t>Revised to SP-211605.</w:t>
      </w:r>
    </w:p>
    <w:p w14:paraId="0E587797" w14:textId="77777777" w:rsidR="00000000" w:rsidRDefault="00DE7085">
      <w:pPr>
        <w:keepNext/>
        <w:keepLines/>
        <w:pBdr>
          <w:top w:val="single" w:sz="4" w:space="1" w:color="auto"/>
        </w:pBdr>
        <w:spacing w:before="100" w:beforeAutospacing="1" w:after="100" w:afterAutospacing="1"/>
        <w:divId w:val="1950695891"/>
      </w:pPr>
      <w:r>
        <w:rPr>
          <w:color w:val="0000FF"/>
        </w:rPr>
        <w:t>TD SP-2116</w:t>
      </w:r>
      <w:r>
        <w:rPr>
          <w:color w:val="0000FF"/>
        </w:rPr>
        <w:t>05</w:t>
      </w:r>
      <w:r>
        <w:t xml:space="preserve"> (SID NEW) Study on Enhancement of Network Slicing Phase 3. (Source: ZTE, LG Electronics, Samsung, Alibaba, Apple, AT&amp;T, CATT, China Telecom, China Unicom, Convida Wireless LLC, Ericsson, Intel, InterDigital, KDDI, Lenovo, Matrixx, MITRE, Motorola Mobili</w:t>
      </w:r>
      <w:r>
        <w:t>ty, NEC , Nokia, Nokia Shanghai Bell , NTT Docomo, OPPO, Oracle, Orange, Qualcomm, Sanechips, Sharp, T-Mobile USA, Spreadtrum, Tencent, Verizon UK Ltd, Xiaomi).</w:t>
      </w:r>
      <w:r>
        <w:br/>
      </w:r>
      <w:r>
        <w:rPr>
          <w:b/>
        </w:rPr>
        <w:t>Document for:</w:t>
      </w:r>
      <w:r>
        <w:t xml:space="preserve"> Approval.</w:t>
      </w:r>
      <w:r>
        <w:br/>
      </w:r>
      <w:r>
        <w:rPr>
          <w:b/>
        </w:rPr>
        <w:t>Abstract:</w:t>
      </w:r>
      <w:r>
        <w:t xml:space="preserve"> Acronym: FS_eNS_Ph3 </w:t>
      </w:r>
      <w:r>
        <w:t>Unique identifier: 940063.</w:t>
      </w:r>
    </w:p>
    <w:p w14:paraId="72F083A4" w14:textId="77777777" w:rsidR="00000000" w:rsidRDefault="00DE7085">
      <w:pPr>
        <w:keepNext/>
        <w:spacing w:before="100" w:beforeAutospacing="1" w:after="100" w:afterAutospacing="1"/>
        <w:divId w:val="1950695891"/>
        <w:rPr>
          <w:rFonts w:cs="Arial"/>
          <w:b/>
        </w:rPr>
      </w:pPr>
      <w:r>
        <w:rPr>
          <w:rFonts w:cs="Arial"/>
          <w:b/>
        </w:rPr>
        <w:t>Comment:</w:t>
      </w:r>
    </w:p>
    <w:p w14:paraId="0FF715BB" w14:textId="77777777" w:rsidR="00000000" w:rsidRDefault="00DE7085">
      <w:pPr>
        <w:spacing w:before="100" w:beforeAutospacing="1" w:after="100" w:afterAutospacing="1"/>
        <w:divId w:val="1950695891"/>
      </w:pPr>
      <w:r>
        <w:t>Revision of SP-211320_rev09. Approved. Corrections at CC#5. Revised to SP-211641.</w:t>
      </w:r>
    </w:p>
    <w:p w14:paraId="150950D2" w14:textId="77777777" w:rsidR="00000000" w:rsidRDefault="00DE7085">
      <w:pPr>
        <w:keepNext/>
        <w:spacing w:before="100" w:beforeAutospacing="1" w:after="100" w:afterAutospacing="1"/>
        <w:divId w:val="1950695891"/>
        <w:rPr>
          <w:rFonts w:cs="Arial"/>
          <w:b/>
        </w:rPr>
      </w:pPr>
      <w:r>
        <w:rPr>
          <w:rFonts w:cs="Arial"/>
          <w:b/>
        </w:rPr>
        <w:t>Discussion and conclusion:</w:t>
      </w:r>
    </w:p>
    <w:p w14:paraId="216E505F" w14:textId="77777777" w:rsidR="00000000" w:rsidRDefault="00DE7085">
      <w:pPr>
        <w:spacing w:before="100" w:beforeAutospacing="1" w:after="100" w:afterAutospacing="1"/>
        <w:divId w:val="1950695891"/>
      </w:pPr>
      <w:r>
        <w:t>-</w:t>
      </w:r>
    </w:p>
    <w:p w14:paraId="200E1C50" w14:textId="77777777" w:rsidR="00000000" w:rsidRDefault="00DE7085">
      <w:pPr>
        <w:keepNext/>
        <w:spacing w:before="100" w:beforeAutospacing="1" w:after="100" w:afterAutospacing="1"/>
        <w:divId w:val="1950695891"/>
        <w:rPr>
          <w:rFonts w:cs="Arial"/>
          <w:b/>
        </w:rPr>
      </w:pPr>
      <w:r>
        <w:rPr>
          <w:rFonts w:cs="Arial"/>
          <w:b/>
        </w:rPr>
        <w:t>Status:</w:t>
      </w:r>
    </w:p>
    <w:p w14:paraId="5860EDB2" w14:textId="77777777" w:rsidR="00000000" w:rsidRDefault="00DE7085">
      <w:pPr>
        <w:spacing w:before="100" w:beforeAutospacing="1" w:after="100" w:afterAutospacing="1"/>
        <w:divId w:val="1950695891"/>
      </w:pPr>
      <w:r>
        <w:t>Revised to SP-211641.</w:t>
      </w:r>
    </w:p>
    <w:p w14:paraId="198BAE31" w14:textId="77777777" w:rsidR="00000000" w:rsidRDefault="00DE7085">
      <w:pPr>
        <w:keepNext/>
        <w:keepLines/>
        <w:pBdr>
          <w:top w:val="single" w:sz="4" w:space="1" w:color="auto"/>
        </w:pBdr>
        <w:spacing w:before="100" w:beforeAutospacing="1" w:after="100" w:afterAutospacing="1"/>
        <w:divId w:val="1950695891"/>
      </w:pPr>
      <w:r>
        <w:rPr>
          <w:color w:val="0000FF"/>
        </w:rPr>
        <w:t>TD SP-211641</w:t>
      </w:r>
      <w:r>
        <w:t xml:space="preserve"> (SID NEW) New SID: Study on Network Slicing Phase 3. (Source: ZTE,</w:t>
      </w:r>
      <w:r>
        <w:t xml:space="preserve"> LG Electronics, Samsung, Alibaba, Apple, AT&amp;T, CATT, China Telecom, China Unicom, Convida Wireless LLC, Ericsson, Intel, InterDigital, KDDI, Lenovo, Matrixx, MITRE, Motorola Mobility, NEC , Nokia, Nokia Shanghai Bell , NTT Docomo, OPPO, Oracle, Orange, Qu</w:t>
      </w:r>
      <w:r>
        <w:t>alcomm, Sanechips, Sharp, T-Mobile USA, Spreadtrum, Tencent, Verizon UK Ltd, Xiaomi).</w:t>
      </w:r>
      <w:r>
        <w:br/>
      </w:r>
      <w:r>
        <w:rPr>
          <w:b/>
        </w:rPr>
        <w:t>Document for:</w:t>
      </w:r>
      <w:r>
        <w:t xml:space="preserve"> Approval.</w:t>
      </w:r>
      <w:r>
        <w:br/>
      </w:r>
      <w:r>
        <w:rPr>
          <w:b/>
        </w:rPr>
        <w:t>Abstract:</w:t>
      </w:r>
      <w:r>
        <w:t xml:space="preserve"> Acronym: FS_eNS_Ph3 Unique identifier: 940063.</w:t>
      </w:r>
    </w:p>
    <w:p w14:paraId="1EA65031" w14:textId="77777777" w:rsidR="00000000" w:rsidRDefault="00DE7085">
      <w:pPr>
        <w:keepNext/>
        <w:spacing w:before="100" w:beforeAutospacing="1" w:after="100" w:afterAutospacing="1"/>
        <w:divId w:val="1950695891"/>
        <w:rPr>
          <w:rFonts w:cs="Arial"/>
          <w:b/>
        </w:rPr>
      </w:pPr>
      <w:r>
        <w:rPr>
          <w:rFonts w:cs="Arial"/>
          <w:b/>
        </w:rPr>
        <w:t>Comment:</w:t>
      </w:r>
    </w:p>
    <w:p w14:paraId="6D5F18BA" w14:textId="77777777" w:rsidR="00000000" w:rsidRDefault="00DE7085">
      <w:pPr>
        <w:spacing w:before="100" w:beforeAutospacing="1" w:after="100" w:afterAutospacing="1"/>
        <w:divId w:val="1950695891"/>
      </w:pPr>
      <w:r>
        <w:t>Revision of SP-211605. This SID NEW was approved.</w:t>
      </w:r>
    </w:p>
    <w:p w14:paraId="744488DC"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04435257" w14:textId="77777777" w:rsidR="00000000" w:rsidRDefault="00DE7085">
      <w:pPr>
        <w:spacing w:before="100" w:beforeAutospacing="1" w:after="100" w:afterAutospacing="1"/>
        <w:divId w:val="1950695891"/>
      </w:pPr>
      <w:r>
        <w:t>-</w:t>
      </w:r>
    </w:p>
    <w:p w14:paraId="25BA952B" w14:textId="77777777" w:rsidR="00000000" w:rsidRDefault="00DE7085">
      <w:pPr>
        <w:keepNext/>
        <w:spacing w:before="100" w:beforeAutospacing="1" w:after="100" w:afterAutospacing="1"/>
        <w:divId w:val="1950695891"/>
        <w:rPr>
          <w:rFonts w:cs="Arial"/>
          <w:b/>
        </w:rPr>
      </w:pPr>
      <w:r>
        <w:rPr>
          <w:rFonts w:cs="Arial"/>
          <w:b/>
        </w:rPr>
        <w:t>S</w:t>
      </w:r>
      <w:r>
        <w:rPr>
          <w:rFonts w:cs="Arial"/>
          <w:b/>
        </w:rPr>
        <w:t>tatus:</w:t>
      </w:r>
    </w:p>
    <w:p w14:paraId="01F969FE" w14:textId="77777777" w:rsidR="00000000" w:rsidRDefault="00DE7085">
      <w:pPr>
        <w:spacing w:before="100" w:beforeAutospacing="1" w:after="100" w:afterAutospacing="1"/>
        <w:divId w:val="1950695891"/>
      </w:pPr>
      <w:r>
        <w:t>Approved.</w:t>
      </w:r>
    </w:p>
    <w:p w14:paraId="5863E0CE" w14:textId="77777777" w:rsidR="00000000" w:rsidRDefault="00DE7085">
      <w:pPr>
        <w:keepNext/>
        <w:keepLines/>
        <w:pBdr>
          <w:top w:val="single" w:sz="4" w:space="1" w:color="auto"/>
        </w:pBdr>
        <w:spacing w:before="100" w:beforeAutospacing="1" w:after="100" w:afterAutospacing="1"/>
        <w:divId w:val="1950695891"/>
      </w:pPr>
      <w:r>
        <w:rPr>
          <w:color w:val="0000FF"/>
        </w:rPr>
        <w:t>TD SP-211321</w:t>
      </w:r>
      <w:r>
        <w:t xml:space="preserve"> (SID NEW) New SID on enhancement of 5G AM Policy. (Source: China Telecom, CATT, China Mobile, China Unicom, Ericsson, Huawei, Intel, Oracle, Tencent, vivo, ZTE, CAICT, CEPRI, Inspur, Vodafone, Facebook, Charter, Telstra).</w:t>
      </w:r>
      <w:r>
        <w:br/>
      </w:r>
      <w:r>
        <w:rPr>
          <w:b/>
        </w:rPr>
        <w:t>Docu</w:t>
      </w:r>
      <w:r>
        <w:rPr>
          <w:b/>
        </w:rPr>
        <w:t>ment for:</w:t>
      </w:r>
      <w:r>
        <w:t xml:space="preserve"> Approval.</w:t>
      </w:r>
      <w:r>
        <w:br/>
      </w:r>
      <w:r>
        <w:rPr>
          <w:b/>
        </w:rPr>
        <w:t>Abstract:</w:t>
      </w:r>
      <w:r>
        <w:t xml:space="preserve"> Acronym: FS_eAMP Unique identifier: 940064.</w:t>
      </w:r>
    </w:p>
    <w:p w14:paraId="0AB42D23" w14:textId="77777777" w:rsidR="00000000" w:rsidRDefault="00DE7085">
      <w:pPr>
        <w:keepNext/>
        <w:spacing w:before="100" w:beforeAutospacing="1" w:after="100" w:afterAutospacing="1"/>
        <w:divId w:val="1950695891"/>
        <w:rPr>
          <w:rFonts w:cs="Arial"/>
          <w:b/>
        </w:rPr>
      </w:pPr>
      <w:r>
        <w:rPr>
          <w:rFonts w:cs="Arial"/>
          <w:b/>
        </w:rPr>
        <w:t>Comment:</w:t>
      </w:r>
    </w:p>
    <w:p w14:paraId="3D344A38" w14:textId="77777777" w:rsidR="00000000" w:rsidRDefault="00DE7085">
      <w:pPr>
        <w:spacing w:before="100" w:beforeAutospacing="1" w:after="100" w:afterAutospacing="1"/>
        <w:divId w:val="1950695891"/>
      </w:pPr>
      <w:r>
        <w:t>Revision of Prioritization Workshop SP-211174r01. SP-211321rev_01 agreed. Revised to SP-211606.</w:t>
      </w:r>
    </w:p>
    <w:p w14:paraId="1A100A28" w14:textId="77777777" w:rsidR="00000000" w:rsidRDefault="00DE7085">
      <w:pPr>
        <w:keepNext/>
        <w:spacing w:before="100" w:beforeAutospacing="1" w:after="100" w:afterAutospacing="1"/>
        <w:divId w:val="1950695891"/>
        <w:rPr>
          <w:rFonts w:cs="Arial"/>
          <w:b/>
        </w:rPr>
      </w:pPr>
      <w:r>
        <w:rPr>
          <w:rFonts w:cs="Arial"/>
          <w:b/>
        </w:rPr>
        <w:t>Discussion and conclusion:</w:t>
      </w:r>
    </w:p>
    <w:p w14:paraId="746262C4" w14:textId="77777777" w:rsidR="00000000" w:rsidRDefault="00DE7085">
      <w:pPr>
        <w:spacing w:before="100" w:beforeAutospacing="1" w:after="100" w:afterAutospacing="1"/>
        <w:divId w:val="1950695891"/>
      </w:pPr>
      <w:r>
        <w:t>CC#1: No revision was provided. Qualcomm commented that in general, a study part with only 1.5 TUs does not make much practical sense</w:t>
      </w:r>
      <w:r>
        <w:t xml:space="preserve"> in order to complete a TR in this time. This may be discussed separately. China Mobile commented that they and some other companies did not accept this to be made a TEI item.</w:t>
      </w:r>
    </w:p>
    <w:p w14:paraId="7D73E8EB" w14:textId="77777777" w:rsidR="00000000" w:rsidRDefault="00DE7085">
      <w:pPr>
        <w:keepNext/>
        <w:spacing w:before="100" w:beforeAutospacing="1" w:after="100" w:afterAutospacing="1"/>
        <w:divId w:val="1950695891"/>
        <w:rPr>
          <w:rFonts w:cs="Arial"/>
          <w:b/>
        </w:rPr>
      </w:pPr>
      <w:r>
        <w:rPr>
          <w:rFonts w:cs="Arial"/>
          <w:b/>
        </w:rPr>
        <w:t>Status:</w:t>
      </w:r>
    </w:p>
    <w:p w14:paraId="62BB78FA" w14:textId="77777777" w:rsidR="00000000" w:rsidRDefault="00DE7085">
      <w:pPr>
        <w:spacing w:before="100" w:beforeAutospacing="1" w:after="100" w:afterAutospacing="1"/>
        <w:divId w:val="1950695891"/>
      </w:pPr>
      <w:r>
        <w:t>Revised to SP-211606.</w:t>
      </w:r>
    </w:p>
    <w:p w14:paraId="4D1D0788" w14:textId="77777777" w:rsidR="00000000" w:rsidRDefault="00DE7085">
      <w:pPr>
        <w:keepNext/>
        <w:keepLines/>
        <w:pBdr>
          <w:top w:val="single" w:sz="4" w:space="1" w:color="auto"/>
        </w:pBdr>
        <w:spacing w:before="100" w:beforeAutospacing="1" w:after="100" w:afterAutospacing="1"/>
        <w:divId w:val="1950695891"/>
      </w:pPr>
      <w:r>
        <w:rPr>
          <w:color w:val="0000FF"/>
        </w:rPr>
        <w:t>TD SP-211606</w:t>
      </w:r>
      <w:r>
        <w:t xml:space="preserve"> (SID NEW) New SID on enhancement of 5</w:t>
      </w:r>
      <w:r>
        <w:t>G AM Policy. (Source: China Telecom, CATT, China Mobile, China Unicom, Ericsson, Huawei, Intel, Oracle, Tencent, vivo, ZTE, CAICT, CEPRI, Inspur, Vodafone, Facebook, Charter, Telstra).</w:t>
      </w:r>
      <w:r>
        <w:br/>
      </w:r>
      <w:r>
        <w:rPr>
          <w:b/>
        </w:rPr>
        <w:t>Document for:</w:t>
      </w:r>
      <w:r>
        <w:t xml:space="preserve"> Approval.</w:t>
      </w:r>
      <w:r>
        <w:br/>
      </w:r>
      <w:r>
        <w:rPr>
          <w:b/>
        </w:rPr>
        <w:t>Abstract:</w:t>
      </w:r>
      <w:r>
        <w:t xml:space="preserve"> Acronym: FS_eAMP Unique identifier: 9</w:t>
      </w:r>
      <w:r>
        <w:t>40064.</w:t>
      </w:r>
    </w:p>
    <w:p w14:paraId="6DB6B7C8" w14:textId="77777777" w:rsidR="00000000" w:rsidRDefault="00DE7085">
      <w:pPr>
        <w:keepNext/>
        <w:spacing w:before="100" w:beforeAutospacing="1" w:after="100" w:afterAutospacing="1"/>
        <w:divId w:val="1950695891"/>
        <w:rPr>
          <w:rFonts w:cs="Arial"/>
          <w:b/>
        </w:rPr>
      </w:pPr>
      <w:r>
        <w:rPr>
          <w:rFonts w:cs="Arial"/>
          <w:b/>
        </w:rPr>
        <w:t>Comment:</w:t>
      </w:r>
    </w:p>
    <w:p w14:paraId="15B56985" w14:textId="77777777" w:rsidR="00000000" w:rsidRDefault="00DE7085">
      <w:pPr>
        <w:spacing w:before="100" w:beforeAutospacing="1" w:after="100" w:afterAutospacing="1"/>
        <w:divId w:val="1950695891"/>
      </w:pPr>
      <w:r>
        <w:t>Revision of SP-211321_rev01. Approved. Corrections at CC#5. Revised to SP-211642.</w:t>
      </w:r>
    </w:p>
    <w:p w14:paraId="6B9DE283" w14:textId="77777777" w:rsidR="00000000" w:rsidRDefault="00DE7085">
      <w:pPr>
        <w:keepNext/>
        <w:spacing w:before="100" w:beforeAutospacing="1" w:after="100" w:afterAutospacing="1"/>
        <w:divId w:val="1950695891"/>
        <w:rPr>
          <w:rFonts w:cs="Arial"/>
          <w:b/>
        </w:rPr>
      </w:pPr>
      <w:r>
        <w:rPr>
          <w:rFonts w:cs="Arial"/>
          <w:b/>
        </w:rPr>
        <w:t>Discussion and conclusion:</w:t>
      </w:r>
    </w:p>
    <w:p w14:paraId="2307BB92" w14:textId="77777777" w:rsidR="00000000" w:rsidRDefault="00DE7085">
      <w:pPr>
        <w:spacing w:before="100" w:beforeAutospacing="1" w:after="100" w:afterAutospacing="1"/>
        <w:divId w:val="1950695891"/>
      </w:pPr>
      <w:r>
        <w:t>-</w:t>
      </w:r>
    </w:p>
    <w:p w14:paraId="7AB38CCD" w14:textId="77777777" w:rsidR="00000000" w:rsidRDefault="00DE7085">
      <w:pPr>
        <w:keepNext/>
        <w:spacing w:before="100" w:beforeAutospacing="1" w:after="100" w:afterAutospacing="1"/>
        <w:divId w:val="1950695891"/>
        <w:rPr>
          <w:rFonts w:cs="Arial"/>
          <w:b/>
        </w:rPr>
      </w:pPr>
      <w:r>
        <w:rPr>
          <w:rFonts w:cs="Arial"/>
          <w:b/>
        </w:rPr>
        <w:t>Status:</w:t>
      </w:r>
    </w:p>
    <w:p w14:paraId="552DA096" w14:textId="77777777" w:rsidR="00000000" w:rsidRDefault="00DE7085">
      <w:pPr>
        <w:spacing w:before="100" w:beforeAutospacing="1" w:after="100" w:afterAutospacing="1"/>
        <w:divId w:val="1950695891"/>
      </w:pPr>
      <w:r>
        <w:t>Revised to SP-211642.</w:t>
      </w:r>
    </w:p>
    <w:p w14:paraId="52768E1B"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SP-211642</w:t>
      </w:r>
      <w:r>
        <w:t xml:space="preserve"> (SID NEW) New SID: Study on 5G AM Policy Phase 2. (Source: China Telecom, CATT, China </w:t>
      </w:r>
      <w:r>
        <w:t>Mobile, China Unicom, Ericsson, Huawei, Intel, Oracle, Tencent, vivo, ZTE, CAICT, CEPRI, Inspur, Vodafone, Facebook, Charter, Telstra, Spreadtrum Communications).</w:t>
      </w:r>
      <w:r>
        <w:br/>
      </w:r>
      <w:r>
        <w:rPr>
          <w:b/>
        </w:rPr>
        <w:t>Document for:</w:t>
      </w:r>
      <w:r>
        <w:t xml:space="preserve"> Approval.</w:t>
      </w:r>
      <w:r>
        <w:br/>
      </w:r>
      <w:r>
        <w:rPr>
          <w:b/>
        </w:rPr>
        <w:t>Abstract:</w:t>
      </w:r>
      <w:r>
        <w:t xml:space="preserve"> Acronym: FS_AMP_Ph2 Unique identifier: 940064.</w:t>
      </w:r>
    </w:p>
    <w:p w14:paraId="29368610" w14:textId="77777777" w:rsidR="00000000" w:rsidRDefault="00DE7085">
      <w:pPr>
        <w:keepNext/>
        <w:spacing w:before="100" w:beforeAutospacing="1" w:after="100" w:afterAutospacing="1"/>
        <w:divId w:val="1950695891"/>
        <w:rPr>
          <w:rFonts w:cs="Arial"/>
          <w:b/>
        </w:rPr>
      </w:pPr>
      <w:r>
        <w:rPr>
          <w:rFonts w:cs="Arial"/>
          <w:b/>
        </w:rPr>
        <w:t>Comment:</w:t>
      </w:r>
    </w:p>
    <w:p w14:paraId="2BC1EF00" w14:textId="77777777" w:rsidR="00000000" w:rsidRDefault="00DE7085">
      <w:pPr>
        <w:spacing w:before="100" w:beforeAutospacing="1" w:after="100" w:afterAutospacing="1"/>
        <w:divId w:val="1950695891"/>
      </w:pPr>
      <w:r>
        <w:t>Rev</w:t>
      </w:r>
      <w:r>
        <w:t>ision of SP-211606. This SID NEW was approved.</w:t>
      </w:r>
    </w:p>
    <w:p w14:paraId="49FAAF03" w14:textId="77777777" w:rsidR="00000000" w:rsidRDefault="00DE7085">
      <w:pPr>
        <w:keepNext/>
        <w:spacing w:before="100" w:beforeAutospacing="1" w:after="100" w:afterAutospacing="1"/>
        <w:divId w:val="1950695891"/>
        <w:rPr>
          <w:rFonts w:cs="Arial"/>
          <w:b/>
        </w:rPr>
      </w:pPr>
      <w:r>
        <w:rPr>
          <w:rFonts w:cs="Arial"/>
          <w:b/>
        </w:rPr>
        <w:t>Discussion and conclusion:</w:t>
      </w:r>
    </w:p>
    <w:p w14:paraId="3118E207" w14:textId="77777777" w:rsidR="00000000" w:rsidRDefault="00DE7085">
      <w:pPr>
        <w:spacing w:before="100" w:beforeAutospacing="1" w:after="100" w:afterAutospacing="1"/>
        <w:divId w:val="1950695891"/>
      </w:pPr>
      <w:r>
        <w:t>-</w:t>
      </w:r>
    </w:p>
    <w:p w14:paraId="22A3FB84" w14:textId="77777777" w:rsidR="00000000" w:rsidRDefault="00DE7085">
      <w:pPr>
        <w:keepNext/>
        <w:spacing w:before="100" w:beforeAutospacing="1" w:after="100" w:afterAutospacing="1"/>
        <w:divId w:val="1950695891"/>
        <w:rPr>
          <w:rFonts w:cs="Arial"/>
          <w:b/>
        </w:rPr>
      </w:pPr>
      <w:r>
        <w:rPr>
          <w:rFonts w:cs="Arial"/>
          <w:b/>
        </w:rPr>
        <w:t>Status:</w:t>
      </w:r>
    </w:p>
    <w:p w14:paraId="07F4A9AF" w14:textId="77777777" w:rsidR="00000000" w:rsidRDefault="00DE7085">
      <w:pPr>
        <w:spacing w:before="100" w:beforeAutospacing="1" w:after="100" w:afterAutospacing="1"/>
        <w:divId w:val="1950695891"/>
      </w:pPr>
      <w:r>
        <w:t>Approved.</w:t>
      </w:r>
    </w:p>
    <w:p w14:paraId="501E50ED" w14:textId="77777777" w:rsidR="00000000" w:rsidRDefault="00DE7085">
      <w:pPr>
        <w:keepNext/>
        <w:keepLines/>
        <w:pBdr>
          <w:top w:val="single" w:sz="4" w:space="1" w:color="auto"/>
        </w:pBdr>
        <w:spacing w:before="100" w:beforeAutospacing="1" w:after="100" w:afterAutospacing="1"/>
        <w:divId w:val="1950695891"/>
      </w:pPr>
      <w:r>
        <w:rPr>
          <w:color w:val="0000FF"/>
        </w:rPr>
        <w:t>TD SP-211322</w:t>
      </w:r>
      <w:r>
        <w:t xml:space="preserve"> (SID NEW) New SID on Personal IoT Network architecture. (Source: Vivo Mobile Communications Co. Ltd, CATT, China Mobile, China Telecom, Convida Wirel</w:t>
      </w:r>
      <w:r>
        <w:t>ess, InterDigital, KPN, OPPO, Philips, Spreadtrum Communications, T-Mobile USA, Tencent, Futurewei, Xiaomi, Inspur, Guangdong Genius, Apple).</w:t>
      </w:r>
      <w:r>
        <w:br/>
      </w:r>
      <w:r>
        <w:rPr>
          <w:b/>
        </w:rPr>
        <w:t>Document for:</w:t>
      </w:r>
      <w:r>
        <w:t xml:space="preserve"> Approval.</w:t>
      </w:r>
      <w:r>
        <w:br/>
      </w:r>
      <w:r>
        <w:rPr>
          <w:b/>
        </w:rPr>
        <w:t>Abstract:</w:t>
      </w:r>
      <w:r>
        <w:t xml:space="preserve"> Acronym: FS_PIN_Arch Unique identifier: 940065.</w:t>
      </w:r>
    </w:p>
    <w:p w14:paraId="36137056" w14:textId="77777777" w:rsidR="00000000" w:rsidRDefault="00DE7085">
      <w:pPr>
        <w:keepNext/>
        <w:spacing w:before="100" w:beforeAutospacing="1" w:after="100" w:afterAutospacing="1"/>
        <w:divId w:val="1950695891"/>
        <w:rPr>
          <w:rFonts w:cs="Arial"/>
          <w:b/>
        </w:rPr>
      </w:pPr>
      <w:r>
        <w:rPr>
          <w:rFonts w:cs="Arial"/>
          <w:b/>
        </w:rPr>
        <w:t>Comment:</w:t>
      </w:r>
    </w:p>
    <w:p w14:paraId="22C95DB9" w14:textId="77777777" w:rsidR="00000000" w:rsidRDefault="00DE7085">
      <w:pPr>
        <w:spacing w:before="100" w:beforeAutospacing="1" w:after="100" w:afterAutospacing="1"/>
        <w:divId w:val="1950695891"/>
      </w:pPr>
      <w:r>
        <w:t>Revision of Prioritizat</w:t>
      </w:r>
      <w:r>
        <w:t>ion Workshop SP-211175r03. SP-211322rev_05 agreed. Revised to SP-211607.</w:t>
      </w:r>
    </w:p>
    <w:p w14:paraId="221D4AD1" w14:textId="77777777" w:rsidR="00000000" w:rsidRDefault="00DE7085">
      <w:pPr>
        <w:keepNext/>
        <w:spacing w:before="100" w:beforeAutospacing="1" w:after="100" w:afterAutospacing="1"/>
        <w:divId w:val="1950695891"/>
        <w:rPr>
          <w:rFonts w:cs="Arial"/>
          <w:b/>
        </w:rPr>
      </w:pPr>
      <w:r>
        <w:rPr>
          <w:rFonts w:cs="Arial"/>
          <w:b/>
        </w:rPr>
        <w:t>Discussion and conclusion:</w:t>
      </w:r>
    </w:p>
    <w:p w14:paraId="58CBE7C6" w14:textId="77777777" w:rsidR="00000000" w:rsidRDefault="00DE7085">
      <w:pPr>
        <w:spacing w:before="100" w:beforeAutospacing="1" w:after="100" w:afterAutospacing="1"/>
        <w:divId w:val="1950695891"/>
      </w:pPr>
      <w:r>
        <w:t xml:space="preserve">CC#1: SP-211322r02 was provided. No change in the resource TUs was made. Nokia commented that work from SA WG2 could lead to additional 0.25 TU for WT 2.2. </w:t>
      </w:r>
      <w:r>
        <w:t>Qualcomm commented that the SA WG3 Study will determine what SA WG2 work is needed and this can be planned only at that time.</w:t>
      </w:r>
    </w:p>
    <w:p w14:paraId="21878B72" w14:textId="77777777" w:rsidR="00000000" w:rsidRDefault="00DE7085">
      <w:pPr>
        <w:keepNext/>
        <w:spacing w:before="100" w:beforeAutospacing="1" w:after="100" w:afterAutospacing="1"/>
        <w:divId w:val="1950695891"/>
        <w:rPr>
          <w:rFonts w:cs="Arial"/>
          <w:b/>
        </w:rPr>
      </w:pPr>
      <w:r>
        <w:rPr>
          <w:rFonts w:cs="Arial"/>
          <w:b/>
        </w:rPr>
        <w:t>Status:</w:t>
      </w:r>
    </w:p>
    <w:p w14:paraId="67FD5932" w14:textId="77777777" w:rsidR="00000000" w:rsidRDefault="00DE7085">
      <w:pPr>
        <w:spacing w:before="100" w:beforeAutospacing="1" w:after="100" w:afterAutospacing="1"/>
        <w:divId w:val="1950695891"/>
      </w:pPr>
      <w:r>
        <w:t>Revised to SP-211607.</w:t>
      </w:r>
    </w:p>
    <w:p w14:paraId="7D53C99F" w14:textId="77777777" w:rsidR="00000000" w:rsidRDefault="00DE7085">
      <w:pPr>
        <w:keepNext/>
        <w:keepLines/>
        <w:pBdr>
          <w:top w:val="single" w:sz="4" w:space="1" w:color="auto"/>
        </w:pBdr>
        <w:spacing w:before="100" w:beforeAutospacing="1" w:after="100" w:afterAutospacing="1"/>
        <w:divId w:val="1950695891"/>
      </w:pPr>
      <w:r>
        <w:rPr>
          <w:color w:val="0000FF"/>
        </w:rPr>
        <w:t>TD SP-211607</w:t>
      </w:r>
      <w:r>
        <w:t xml:space="preserve"> </w:t>
      </w:r>
      <w:r>
        <w:t>(SID NEW) New SID on Personal IoT Network architecture. (Source: Vivo Mobile Communications Co. Ltd, CATT, China Mobile, China Telecom, Convida Wireless, InterDigital, KPN, OPPO, Philips, Spreadtrum Communications, T-Mobile USA, Tencent, Futurewei, Xiaomi,</w:t>
      </w:r>
      <w:r>
        <w:t xml:space="preserve"> Inspur, Guangdong Genius, Apple).</w:t>
      </w:r>
      <w:r>
        <w:br/>
      </w:r>
      <w:r>
        <w:rPr>
          <w:b/>
        </w:rPr>
        <w:t>Document for:</w:t>
      </w:r>
      <w:r>
        <w:t xml:space="preserve"> Approval.</w:t>
      </w:r>
      <w:r>
        <w:br/>
      </w:r>
      <w:r>
        <w:rPr>
          <w:b/>
        </w:rPr>
        <w:t>Abstract:</w:t>
      </w:r>
      <w:r>
        <w:t xml:space="preserve"> Acronym: FS_PIN_Arch Unique identifier: 940065.</w:t>
      </w:r>
    </w:p>
    <w:p w14:paraId="126ADFA3" w14:textId="77777777" w:rsidR="00000000" w:rsidRDefault="00DE7085">
      <w:pPr>
        <w:keepNext/>
        <w:spacing w:before="100" w:beforeAutospacing="1" w:after="100" w:afterAutospacing="1"/>
        <w:divId w:val="1950695891"/>
        <w:rPr>
          <w:rFonts w:cs="Arial"/>
          <w:b/>
        </w:rPr>
      </w:pPr>
      <w:r>
        <w:rPr>
          <w:rFonts w:cs="Arial"/>
          <w:b/>
        </w:rPr>
        <w:t>Comment:</w:t>
      </w:r>
    </w:p>
    <w:p w14:paraId="291221E5" w14:textId="77777777" w:rsidR="00000000" w:rsidRDefault="00DE7085">
      <w:pPr>
        <w:spacing w:before="100" w:beforeAutospacing="1" w:after="100" w:afterAutospacing="1"/>
        <w:divId w:val="1950695891"/>
      </w:pPr>
      <w:r>
        <w:t>Revision of SP-211322_rev05. Approved. Corrections at CC#5. Revised to SP-211643.</w:t>
      </w:r>
    </w:p>
    <w:p w14:paraId="37AB1214" w14:textId="77777777" w:rsidR="00000000" w:rsidRDefault="00DE7085">
      <w:pPr>
        <w:keepNext/>
        <w:spacing w:before="100" w:beforeAutospacing="1" w:after="100" w:afterAutospacing="1"/>
        <w:divId w:val="1950695891"/>
        <w:rPr>
          <w:rFonts w:cs="Arial"/>
          <w:b/>
        </w:rPr>
      </w:pPr>
      <w:r>
        <w:rPr>
          <w:rFonts w:cs="Arial"/>
          <w:b/>
        </w:rPr>
        <w:t>Discussion and conclusion:</w:t>
      </w:r>
    </w:p>
    <w:p w14:paraId="38E15279" w14:textId="77777777" w:rsidR="00000000" w:rsidRDefault="00DE7085">
      <w:pPr>
        <w:spacing w:before="100" w:beforeAutospacing="1" w:after="100" w:afterAutospacing="1"/>
        <w:divId w:val="1950695891"/>
      </w:pPr>
      <w:r>
        <w:t>-</w:t>
      </w:r>
    </w:p>
    <w:p w14:paraId="3725B131"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3C0B7859" w14:textId="77777777" w:rsidR="00000000" w:rsidRDefault="00DE7085">
      <w:pPr>
        <w:spacing w:before="100" w:beforeAutospacing="1" w:after="100" w:afterAutospacing="1"/>
        <w:divId w:val="1950695891"/>
      </w:pPr>
      <w:r>
        <w:t xml:space="preserve">Revised to </w:t>
      </w:r>
      <w:r>
        <w:t>SP-211643.</w:t>
      </w:r>
    </w:p>
    <w:p w14:paraId="1F14B61E" w14:textId="77777777" w:rsidR="00000000" w:rsidRDefault="00DE7085">
      <w:pPr>
        <w:keepNext/>
        <w:keepLines/>
        <w:pBdr>
          <w:top w:val="single" w:sz="4" w:space="1" w:color="auto"/>
        </w:pBdr>
        <w:spacing w:before="100" w:beforeAutospacing="1" w:after="100" w:afterAutospacing="1"/>
        <w:divId w:val="1950695891"/>
      </w:pPr>
      <w:r>
        <w:rPr>
          <w:color w:val="0000FF"/>
        </w:rPr>
        <w:t>TD SP-211643</w:t>
      </w:r>
      <w:r>
        <w:t xml:space="preserve"> (SID NEW) New SID: Study on Personal IoT Networks. </w:t>
      </w:r>
      <w:r w:rsidRPr="00061339">
        <w:rPr>
          <w:lang w:val="fr-FR"/>
        </w:rPr>
        <w:t>(Source: Vivo Mobile Communications Co. Ltd, CATT, China Mobile, China Telecom, Convida Wireless, InterDigital, KPN, OPPO, Philips, Spreadtrum Communications, T-Mobile USA, Tencent,</w:t>
      </w:r>
      <w:r w:rsidRPr="00061339">
        <w:rPr>
          <w:lang w:val="fr-FR"/>
        </w:rPr>
        <w:t xml:space="preserve"> Futurewei, Xiaomi, Inspur, Guangdong Genius, Apple).</w:t>
      </w:r>
      <w:r w:rsidRPr="00061339">
        <w:rPr>
          <w:lang w:val="fr-FR"/>
        </w:rPr>
        <w:br/>
      </w:r>
      <w:r>
        <w:rPr>
          <w:b/>
        </w:rPr>
        <w:t>Document for:</w:t>
      </w:r>
      <w:r>
        <w:t xml:space="preserve"> Approval.</w:t>
      </w:r>
      <w:r>
        <w:br/>
      </w:r>
      <w:r>
        <w:rPr>
          <w:b/>
        </w:rPr>
        <w:t>Abstract:</w:t>
      </w:r>
      <w:r>
        <w:t xml:space="preserve"> Acronym: FS_PIN Unique identifier: 940065.</w:t>
      </w:r>
    </w:p>
    <w:p w14:paraId="789B50D2" w14:textId="77777777" w:rsidR="00000000" w:rsidRDefault="00DE7085">
      <w:pPr>
        <w:keepNext/>
        <w:spacing w:before="100" w:beforeAutospacing="1" w:after="100" w:afterAutospacing="1"/>
        <w:divId w:val="1950695891"/>
        <w:rPr>
          <w:rFonts w:cs="Arial"/>
          <w:b/>
        </w:rPr>
      </w:pPr>
      <w:r>
        <w:rPr>
          <w:rFonts w:cs="Arial"/>
          <w:b/>
        </w:rPr>
        <w:t>Comment:</w:t>
      </w:r>
    </w:p>
    <w:p w14:paraId="797883C5" w14:textId="77777777" w:rsidR="00000000" w:rsidRDefault="00DE7085">
      <w:pPr>
        <w:spacing w:before="100" w:beforeAutospacing="1" w:after="100" w:afterAutospacing="1"/>
        <w:divId w:val="1950695891"/>
      </w:pPr>
      <w:r>
        <w:t>Revision of SP-211607. This SID NEW was approved.</w:t>
      </w:r>
    </w:p>
    <w:p w14:paraId="1F640398" w14:textId="77777777" w:rsidR="00000000" w:rsidRDefault="00DE7085">
      <w:pPr>
        <w:keepNext/>
        <w:spacing w:before="100" w:beforeAutospacing="1" w:after="100" w:afterAutospacing="1"/>
        <w:divId w:val="1950695891"/>
        <w:rPr>
          <w:rFonts w:cs="Arial"/>
          <w:b/>
        </w:rPr>
      </w:pPr>
      <w:r>
        <w:rPr>
          <w:rFonts w:cs="Arial"/>
          <w:b/>
        </w:rPr>
        <w:t>Discussion and conclusion:</w:t>
      </w:r>
    </w:p>
    <w:p w14:paraId="5AEAAEC4" w14:textId="77777777" w:rsidR="00000000" w:rsidRDefault="00DE7085">
      <w:pPr>
        <w:spacing w:before="100" w:beforeAutospacing="1" w:after="100" w:afterAutospacing="1"/>
        <w:divId w:val="1950695891"/>
      </w:pPr>
      <w:r>
        <w:t>-</w:t>
      </w:r>
    </w:p>
    <w:p w14:paraId="783F7928" w14:textId="77777777" w:rsidR="00000000" w:rsidRDefault="00DE7085">
      <w:pPr>
        <w:keepNext/>
        <w:spacing w:before="100" w:beforeAutospacing="1" w:after="100" w:afterAutospacing="1"/>
        <w:divId w:val="1950695891"/>
        <w:rPr>
          <w:rFonts w:cs="Arial"/>
          <w:b/>
        </w:rPr>
      </w:pPr>
      <w:r>
        <w:rPr>
          <w:rFonts w:cs="Arial"/>
          <w:b/>
        </w:rPr>
        <w:t>Status:</w:t>
      </w:r>
    </w:p>
    <w:p w14:paraId="3617D936" w14:textId="77777777" w:rsidR="00000000" w:rsidRDefault="00DE7085">
      <w:pPr>
        <w:spacing w:before="100" w:beforeAutospacing="1" w:after="100" w:afterAutospacing="1"/>
        <w:divId w:val="1950695891"/>
      </w:pPr>
      <w:r>
        <w:t>Approved.</w:t>
      </w:r>
    </w:p>
    <w:p w14:paraId="4BF4B2D3" w14:textId="77777777" w:rsidR="00000000" w:rsidRDefault="00DE7085">
      <w:pPr>
        <w:keepNext/>
        <w:keepLines/>
        <w:pBdr>
          <w:top w:val="single" w:sz="4" w:space="1" w:color="auto"/>
        </w:pBdr>
        <w:spacing w:before="100" w:beforeAutospacing="1" w:after="100" w:afterAutospacing="1"/>
        <w:divId w:val="1950695891"/>
      </w:pPr>
      <w:r>
        <w:rPr>
          <w:color w:val="0000FF"/>
        </w:rPr>
        <w:t>TD SP-211323</w:t>
      </w:r>
      <w:r>
        <w:t xml:space="preserve"> (SID N</w:t>
      </w:r>
      <w:r>
        <w:t>EW) New SID: Study on system architecture for next generation real time communication services. (Source: China Mobile, China Unicom, Huawei, Hisilicon, ZTE, CATT, Vivo, Deutsche Telekom, T-Mobile USA, Ericsson, AT&amp;T, HONOR, KPN, Telefonica, Telecom Italia,</w:t>
      </w:r>
      <w:r>
        <w:t xml:space="preserve"> Vodafone, Spreadtrum).</w:t>
      </w:r>
      <w:r>
        <w:br/>
      </w:r>
      <w:r>
        <w:rPr>
          <w:b/>
        </w:rPr>
        <w:t>Document for:</w:t>
      </w:r>
      <w:r>
        <w:t xml:space="preserve"> Approval.</w:t>
      </w:r>
      <w:r>
        <w:br/>
      </w:r>
      <w:r>
        <w:rPr>
          <w:b/>
        </w:rPr>
        <w:t>Abstract:</w:t>
      </w:r>
      <w:r>
        <w:t xml:space="preserve"> Acronym: FS_NG_RTC Unique identifier: 940066.</w:t>
      </w:r>
    </w:p>
    <w:p w14:paraId="057D2A10" w14:textId="77777777" w:rsidR="00000000" w:rsidRDefault="00DE7085">
      <w:pPr>
        <w:keepNext/>
        <w:spacing w:before="100" w:beforeAutospacing="1" w:after="100" w:afterAutospacing="1"/>
        <w:divId w:val="1950695891"/>
        <w:rPr>
          <w:rFonts w:cs="Arial"/>
          <w:b/>
        </w:rPr>
      </w:pPr>
      <w:r>
        <w:rPr>
          <w:rFonts w:cs="Arial"/>
          <w:b/>
        </w:rPr>
        <w:t>Comment:</w:t>
      </w:r>
    </w:p>
    <w:p w14:paraId="2DC36063" w14:textId="77777777" w:rsidR="00000000" w:rsidRDefault="00DE7085">
      <w:pPr>
        <w:spacing w:before="100" w:beforeAutospacing="1" w:after="100" w:afterAutospacing="1"/>
        <w:divId w:val="1950695891"/>
      </w:pPr>
      <w:r>
        <w:t>Revision of Prioritization Workshop SP-211176. SP-211323rev_02 agreed. Revised to SP-211608.</w:t>
      </w:r>
    </w:p>
    <w:p w14:paraId="3B556EC3" w14:textId="77777777" w:rsidR="00000000" w:rsidRDefault="00DE7085">
      <w:pPr>
        <w:keepNext/>
        <w:spacing w:before="100" w:beforeAutospacing="1" w:after="100" w:afterAutospacing="1"/>
        <w:divId w:val="1950695891"/>
        <w:rPr>
          <w:rFonts w:cs="Arial"/>
          <w:b/>
        </w:rPr>
      </w:pPr>
      <w:r>
        <w:rPr>
          <w:rFonts w:cs="Arial"/>
          <w:b/>
        </w:rPr>
        <w:t>Discussion and conclusion:</w:t>
      </w:r>
    </w:p>
    <w:p w14:paraId="5786FC8A" w14:textId="77777777" w:rsidR="00000000" w:rsidRDefault="00DE7085">
      <w:pPr>
        <w:spacing w:before="100" w:beforeAutospacing="1" w:after="100" w:afterAutospacing="1"/>
        <w:divId w:val="1950695891"/>
      </w:pPr>
      <w:r>
        <w:t>CC#1: Work Tasks Show of hands:</w:t>
      </w:r>
      <w:r>
        <w:br/>
        <w:t>WT1 OUT 10</w:t>
      </w:r>
      <w:r>
        <w:br/>
        <w:t>The Rapporteur commented that this should then be handed to CT WG1. This should be handled by</w:t>
      </w:r>
      <w:r>
        <w:t xml:space="preserve"> a proposal to the meeting (e.g. n LS OUT).</w:t>
      </w:r>
      <w:r>
        <w:br/>
        <w:t>(NOTE FOR MINUTES).</w:t>
      </w:r>
    </w:p>
    <w:p w14:paraId="709321D5" w14:textId="77777777" w:rsidR="00000000" w:rsidRDefault="00DE7085">
      <w:pPr>
        <w:keepNext/>
        <w:spacing w:before="100" w:beforeAutospacing="1" w:after="100" w:afterAutospacing="1"/>
        <w:divId w:val="1950695891"/>
        <w:rPr>
          <w:rFonts w:cs="Arial"/>
          <w:b/>
        </w:rPr>
      </w:pPr>
      <w:r>
        <w:rPr>
          <w:rFonts w:cs="Arial"/>
          <w:b/>
        </w:rPr>
        <w:t>Status:</w:t>
      </w:r>
    </w:p>
    <w:p w14:paraId="5785D134" w14:textId="77777777" w:rsidR="00000000" w:rsidRDefault="00DE7085">
      <w:pPr>
        <w:spacing w:before="100" w:beforeAutospacing="1" w:after="100" w:afterAutospacing="1"/>
        <w:divId w:val="1950695891"/>
      </w:pPr>
      <w:r>
        <w:t>Revised to SP-211608.</w:t>
      </w:r>
    </w:p>
    <w:p w14:paraId="43B7963A" w14:textId="77777777" w:rsidR="00000000" w:rsidRDefault="00DE7085">
      <w:pPr>
        <w:keepNext/>
        <w:keepLines/>
        <w:pBdr>
          <w:top w:val="single" w:sz="4" w:space="1" w:color="auto"/>
        </w:pBdr>
        <w:spacing w:before="100" w:beforeAutospacing="1" w:after="100" w:afterAutospacing="1"/>
        <w:divId w:val="1950695891"/>
      </w:pPr>
      <w:r>
        <w:rPr>
          <w:color w:val="0000FF"/>
        </w:rPr>
        <w:t>TD SP-211608</w:t>
      </w:r>
      <w:r>
        <w:t xml:space="preserve"> (SID NEW) New SID: Study on system architecture for next generation real time communication services. (Source: China Mobile, China Unicom, Huawei, Hi</w:t>
      </w:r>
      <w:r>
        <w:t>silicon, ZTE, CATT, Vivo, Deutsche Telekom, T-Mobile USA, Ericsson, AT&amp;T, HONOR, KPN, Telefonica, Telecom Italia, Vodafone, Spreadtrum).</w:t>
      </w:r>
      <w:r>
        <w:br/>
      </w:r>
      <w:r>
        <w:rPr>
          <w:b/>
        </w:rPr>
        <w:t>Document for:</w:t>
      </w:r>
      <w:r>
        <w:t xml:space="preserve"> Approval.</w:t>
      </w:r>
      <w:r>
        <w:br/>
      </w:r>
      <w:r>
        <w:rPr>
          <w:b/>
        </w:rPr>
        <w:t>Abstract:</w:t>
      </w:r>
      <w:r>
        <w:t xml:space="preserve"> Acronym: FS_NG_RTC Unique identifier: 940066.</w:t>
      </w:r>
    </w:p>
    <w:p w14:paraId="750AFCD8" w14:textId="77777777" w:rsidR="00000000" w:rsidRDefault="00DE7085">
      <w:pPr>
        <w:keepNext/>
        <w:spacing w:before="100" w:beforeAutospacing="1" w:after="100" w:afterAutospacing="1"/>
        <w:divId w:val="1950695891"/>
        <w:rPr>
          <w:rFonts w:cs="Arial"/>
          <w:b/>
        </w:rPr>
      </w:pPr>
      <w:r>
        <w:rPr>
          <w:rFonts w:cs="Arial"/>
          <w:b/>
        </w:rPr>
        <w:t>Comment:</w:t>
      </w:r>
    </w:p>
    <w:p w14:paraId="4192D923" w14:textId="77777777" w:rsidR="00000000" w:rsidRDefault="00DE7085">
      <w:pPr>
        <w:spacing w:before="100" w:beforeAutospacing="1" w:after="100" w:afterAutospacing="1"/>
        <w:divId w:val="1950695891"/>
      </w:pPr>
      <w:r>
        <w:t>Revision of SP-211323_rev02. A</w:t>
      </w:r>
      <w:r>
        <w:t>pproved. Corrections at CC#5. Revised to SP-211644.</w:t>
      </w:r>
    </w:p>
    <w:p w14:paraId="39A0F87E"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6F69DF60" w14:textId="77777777" w:rsidR="00000000" w:rsidRDefault="00DE7085">
      <w:pPr>
        <w:spacing w:before="100" w:beforeAutospacing="1" w:after="100" w:afterAutospacing="1"/>
        <w:divId w:val="1950695891"/>
      </w:pPr>
      <w:r>
        <w:t>-</w:t>
      </w:r>
    </w:p>
    <w:p w14:paraId="4BAB4B67" w14:textId="77777777" w:rsidR="00000000" w:rsidRDefault="00DE7085">
      <w:pPr>
        <w:keepNext/>
        <w:spacing w:before="100" w:beforeAutospacing="1" w:after="100" w:afterAutospacing="1"/>
        <w:divId w:val="1950695891"/>
        <w:rPr>
          <w:rFonts w:cs="Arial"/>
          <w:b/>
        </w:rPr>
      </w:pPr>
      <w:r>
        <w:rPr>
          <w:rFonts w:cs="Arial"/>
          <w:b/>
        </w:rPr>
        <w:t>Status:</w:t>
      </w:r>
    </w:p>
    <w:p w14:paraId="05788D0E" w14:textId="77777777" w:rsidR="00000000" w:rsidRDefault="00DE7085">
      <w:pPr>
        <w:spacing w:before="100" w:beforeAutospacing="1" w:after="100" w:afterAutospacing="1"/>
        <w:divId w:val="1950695891"/>
      </w:pPr>
      <w:r>
        <w:t>Revised to SP-211644.</w:t>
      </w:r>
    </w:p>
    <w:p w14:paraId="7CC8155E" w14:textId="77777777" w:rsidR="00000000" w:rsidRDefault="00DE7085">
      <w:pPr>
        <w:keepNext/>
        <w:keepLines/>
        <w:pBdr>
          <w:top w:val="single" w:sz="4" w:space="1" w:color="auto"/>
        </w:pBdr>
        <w:spacing w:before="100" w:beforeAutospacing="1" w:after="100" w:afterAutospacing="1"/>
        <w:divId w:val="1950695891"/>
      </w:pPr>
      <w:r>
        <w:rPr>
          <w:color w:val="0000FF"/>
        </w:rPr>
        <w:t>TD SP-211644</w:t>
      </w:r>
      <w:r>
        <w:t xml:space="preserve"> </w:t>
      </w:r>
      <w:r>
        <w:t>(SID NEW) New SID: Study on evolution of IMS multimedia telephony service. (Source: China Mobile, China Unicom, Huawei, Hisilicon, ZTE, CATT, Vivo, Deutsche Telekom, T-Mobile USA, Ericsson, AT&amp;T, HONOR, KPN, Telefonica, Telecom Italia, Vodafone, Spreadtrum</w:t>
      </w:r>
      <w:r>
        <w:t>).</w:t>
      </w:r>
      <w:r>
        <w:br/>
      </w:r>
      <w:r>
        <w:rPr>
          <w:b/>
        </w:rPr>
        <w:t>Document for:</w:t>
      </w:r>
      <w:r>
        <w:t xml:space="preserve"> Approval.</w:t>
      </w:r>
      <w:r>
        <w:br/>
      </w:r>
      <w:r>
        <w:rPr>
          <w:b/>
        </w:rPr>
        <w:t>Abstract:</w:t>
      </w:r>
      <w:r>
        <w:t xml:space="preserve"> Acronym: FS_MMTELin5G Unique identifier: 940066.</w:t>
      </w:r>
    </w:p>
    <w:p w14:paraId="22E8BBB3" w14:textId="77777777" w:rsidR="00000000" w:rsidRDefault="00DE7085">
      <w:pPr>
        <w:keepNext/>
        <w:spacing w:before="100" w:beforeAutospacing="1" w:after="100" w:afterAutospacing="1"/>
        <w:divId w:val="1950695891"/>
        <w:rPr>
          <w:rFonts w:cs="Arial"/>
          <w:b/>
        </w:rPr>
      </w:pPr>
      <w:r>
        <w:rPr>
          <w:rFonts w:cs="Arial"/>
          <w:b/>
        </w:rPr>
        <w:t>Comment:</w:t>
      </w:r>
    </w:p>
    <w:p w14:paraId="557581F1" w14:textId="77777777" w:rsidR="00000000" w:rsidRDefault="00DE7085">
      <w:pPr>
        <w:spacing w:before="100" w:beforeAutospacing="1" w:after="100" w:afterAutospacing="1"/>
        <w:divId w:val="1950695891"/>
      </w:pPr>
      <w:r>
        <w:t>Revision of SP-211608. This SID NEW was approved.</w:t>
      </w:r>
    </w:p>
    <w:p w14:paraId="1806D212" w14:textId="77777777" w:rsidR="00000000" w:rsidRDefault="00DE7085">
      <w:pPr>
        <w:keepNext/>
        <w:spacing w:before="100" w:beforeAutospacing="1" w:after="100" w:afterAutospacing="1"/>
        <w:divId w:val="1950695891"/>
        <w:rPr>
          <w:rFonts w:cs="Arial"/>
          <w:b/>
        </w:rPr>
      </w:pPr>
      <w:r>
        <w:rPr>
          <w:rFonts w:cs="Arial"/>
          <w:b/>
        </w:rPr>
        <w:t>Discussion and conclusion:</w:t>
      </w:r>
    </w:p>
    <w:p w14:paraId="58B5B602" w14:textId="77777777" w:rsidR="00000000" w:rsidRDefault="00DE7085">
      <w:pPr>
        <w:spacing w:before="100" w:beforeAutospacing="1" w:after="100" w:afterAutospacing="1"/>
        <w:divId w:val="1950695891"/>
      </w:pPr>
      <w:r>
        <w:t>-</w:t>
      </w:r>
    </w:p>
    <w:p w14:paraId="4E1450C7" w14:textId="77777777" w:rsidR="00000000" w:rsidRDefault="00DE7085">
      <w:pPr>
        <w:keepNext/>
        <w:spacing w:before="100" w:beforeAutospacing="1" w:after="100" w:afterAutospacing="1"/>
        <w:divId w:val="1950695891"/>
        <w:rPr>
          <w:rFonts w:cs="Arial"/>
          <w:b/>
        </w:rPr>
      </w:pPr>
      <w:r>
        <w:rPr>
          <w:rFonts w:cs="Arial"/>
          <w:b/>
        </w:rPr>
        <w:t>Status:</w:t>
      </w:r>
    </w:p>
    <w:p w14:paraId="7C6BCB44" w14:textId="77777777" w:rsidR="00000000" w:rsidRDefault="00DE7085">
      <w:pPr>
        <w:spacing w:before="100" w:beforeAutospacing="1" w:after="100" w:afterAutospacing="1"/>
        <w:divId w:val="1950695891"/>
      </w:pPr>
      <w:r>
        <w:t>Approved.</w:t>
      </w:r>
    </w:p>
    <w:p w14:paraId="4E61DBE6" w14:textId="77777777" w:rsidR="00000000" w:rsidRDefault="00DE7085">
      <w:pPr>
        <w:keepNext/>
        <w:keepLines/>
        <w:pBdr>
          <w:top w:val="single" w:sz="4" w:space="1" w:color="auto"/>
        </w:pBdr>
        <w:spacing w:before="100" w:beforeAutospacing="1" w:after="100" w:afterAutospacing="1"/>
        <w:divId w:val="1950695891"/>
      </w:pPr>
      <w:r>
        <w:rPr>
          <w:color w:val="0000FF"/>
        </w:rPr>
        <w:t>TD SP-211324</w:t>
      </w:r>
      <w:r>
        <w:t xml:space="preserve"> (SID NEW) New SID: Architectural enhancements for 5</w:t>
      </w:r>
      <w:r>
        <w:t>G multicast-broadcast services Phase 2. (Source: Huawei, CBN).</w:t>
      </w:r>
      <w:r>
        <w:br/>
      </w:r>
      <w:r>
        <w:rPr>
          <w:b/>
        </w:rPr>
        <w:t>Document for:</w:t>
      </w:r>
      <w:r>
        <w:t xml:space="preserve"> Approval.</w:t>
      </w:r>
      <w:r>
        <w:br/>
      </w:r>
      <w:r>
        <w:rPr>
          <w:b/>
        </w:rPr>
        <w:t>Abstract:</w:t>
      </w:r>
      <w:r>
        <w:t xml:space="preserve"> Acronym: FS_5MBS_Ph2 Unique identifier: 940067.</w:t>
      </w:r>
    </w:p>
    <w:p w14:paraId="1B3DEB7C" w14:textId="77777777" w:rsidR="00000000" w:rsidRDefault="00DE7085">
      <w:pPr>
        <w:keepNext/>
        <w:spacing w:before="100" w:beforeAutospacing="1" w:after="100" w:afterAutospacing="1"/>
        <w:divId w:val="1950695891"/>
        <w:rPr>
          <w:rFonts w:cs="Arial"/>
          <w:b/>
        </w:rPr>
      </w:pPr>
      <w:r>
        <w:rPr>
          <w:rFonts w:cs="Arial"/>
          <w:b/>
        </w:rPr>
        <w:t>Comment:</w:t>
      </w:r>
    </w:p>
    <w:p w14:paraId="317FC139" w14:textId="77777777" w:rsidR="00000000" w:rsidRDefault="00DE7085">
      <w:pPr>
        <w:spacing w:before="100" w:beforeAutospacing="1" w:after="100" w:afterAutospacing="1"/>
        <w:divId w:val="1950695891"/>
      </w:pPr>
      <w:r>
        <w:t>Revision of Prioritization Workshop SP-211177. SP-211324rev_03 agreed. Revised to SP-211609.</w:t>
      </w:r>
    </w:p>
    <w:p w14:paraId="0D2484FF" w14:textId="77777777" w:rsidR="00000000" w:rsidRDefault="00DE7085">
      <w:pPr>
        <w:keepNext/>
        <w:spacing w:before="100" w:beforeAutospacing="1" w:after="100" w:afterAutospacing="1"/>
        <w:divId w:val="1950695891"/>
        <w:rPr>
          <w:rFonts w:cs="Arial"/>
          <w:b/>
        </w:rPr>
      </w:pPr>
      <w:r>
        <w:rPr>
          <w:rFonts w:cs="Arial"/>
          <w:b/>
        </w:rPr>
        <w:t>Discussio</w:t>
      </w:r>
      <w:r>
        <w:rPr>
          <w:rFonts w:cs="Arial"/>
          <w:b/>
        </w:rPr>
        <w:t>n and conclusion:</w:t>
      </w:r>
    </w:p>
    <w:p w14:paraId="4D0EE395" w14:textId="77777777" w:rsidR="00000000" w:rsidRDefault="00DE7085">
      <w:pPr>
        <w:spacing w:before="100" w:beforeAutospacing="1" w:after="100" w:afterAutospacing="1"/>
        <w:divId w:val="1950695891"/>
      </w:pPr>
      <w:r>
        <w:t>CC#1: SP-211324r01 was provided.</w:t>
      </w:r>
    </w:p>
    <w:p w14:paraId="4F3DA6C4" w14:textId="77777777" w:rsidR="00000000" w:rsidRDefault="00DE7085">
      <w:pPr>
        <w:keepNext/>
        <w:spacing w:before="100" w:beforeAutospacing="1" w:after="100" w:afterAutospacing="1"/>
        <w:divId w:val="1950695891"/>
        <w:rPr>
          <w:rFonts w:cs="Arial"/>
          <w:b/>
        </w:rPr>
      </w:pPr>
      <w:r>
        <w:rPr>
          <w:rFonts w:cs="Arial"/>
          <w:b/>
        </w:rPr>
        <w:t>Status:</w:t>
      </w:r>
    </w:p>
    <w:p w14:paraId="0B338CAA" w14:textId="77777777" w:rsidR="00000000" w:rsidRDefault="00DE7085">
      <w:pPr>
        <w:spacing w:before="100" w:beforeAutospacing="1" w:after="100" w:afterAutospacing="1"/>
        <w:divId w:val="1950695891"/>
      </w:pPr>
      <w:r>
        <w:t>Revised to SP-211609.</w:t>
      </w:r>
    </w:p>
    <w:p w14:paraId="53A818F8" w14:textId="77777777" w:rsidR="00000000" w:rsidRDefault="00DE7085">
      <w:pPr>
        <w:keepNext/>
        <w:keepLines/>
        <w:pBdr>
          <w:top w:val="single" w:sz="4" w:space="1" w:color="auto"/>
        </w:pBdr>
        <w:spacing w:before="100" w:beforeAutospacing="1" w:after="100" w:afterAutospacing="1"/>
        <w:divId w:val="1950695891"/>
      </w:pPr>
      <w:r>
        <w:rPr>
          <w:color w:val="0000FF"/>
        </w:rPr>
        <w:t>TD SP-211609</w:t>
      </w:r>
      <w:r>
        <w:t xml:space="preserve"> (SID NEW) New SID: Architectural enhancements for 5G multicast-broadcast services Phase 2. (Source: Huawei, CBN).</w:t>
      </w:r>
      <w:r>
        <w:br/>
      </w:r>
      <w:r>
        <w:rPr>
          <w:b/>
        </w:rPr>
        <w:t>Document for:</w:t>
      </w:r>
      <w:r>
        <w:t xml:space="preserve"> Approval.</w:t>
      </w:r>
      <w:r>
        <w:br/>
      </w:r>
      <w:r>
        <w:rPr>
          <w:b/>
        </w:rPr>
        <w:t>Abstract:</w:t>
      </w:r>
      <w:r>
        <w:t xml:space="preserve"> Acronym: FS_5M</w:t>
      </w:r>
      <w:r>
        <w:t>BS_Ph2 Unique identifier: 940067.</w:t>
      </w:r>
    </w:p>
    <w:p w14:paraId="72D2B94F" w14:textId="77777777" w:rsidR="00000000" w:rsidRDefault="00DE7085">
      <w:pPr>
        <w:keepNext/>
        <w:spacing w:before="100" w:beforeAutospacing="1" w:after="100" w:afterAutospacing="1"/>
        <w:divId w:val="1950695891"/>
        <w:rPr>
          <w:rFonts w:cs="Arial"/>
          <w:b/>
        </w:rPr>
      </w:pPr>
      <w:r>
        <w:rPr>
          <w:rFonts w:cs="Arial"/>
          <w:b/>
        </w:rPr>
        <w:t>Comment:</w:t>
      </w:r>
    </w:p>
    <w:p w14:paraId="191BF606" w14:textId="77777777" w:rsidR="00000000" w:rsidRDefault="00DE7085">
      <w:pPr>
        <w:spacing w:before="100" w:beforeAutospacing="1" w:after="100" w:afterAutospacing="1"/>
        <w:divId w:val="1950695891"/>
      </w:pPr>
      <w:r>
        <w:t>Revision of SP-211324_rev03. Approved. Corrections at CC#5. Revised to SP-211645.</w:t>
      </w:r>
    </w:p>
    <w:p w14:paraId="60BA146D" w14:textId="77777777" w:rsidR="00000000" w:rsidRDefault="00DE7085">
      <w:pPr>
        <w:keepNext/>
        <w:spacing w:before="100" w:beforeAutospacing="1" w:after="100" w:afterAutospacing="1"/>
        <w:divId w:val="1950695891"/>
        <w:rPr>
          <w:rFonts w:cs="Arial"/>
          <w:b/>
        </w:rPr>
      </w:pPr>
      <w:r>
        <w:rPr>
          <w:rFonts w:cs="Arial"/>
          <w:b/>
        </w:rPr>
        <w:t>Discussion and conclusion:</w:t>
      </w:r>
    </w:p>
    <w:p w14:paraId="5DAE880A" w14:textId="77777777" w:rsidR="00000000" w:rsidRDefault="00DE7085">
      <w:pPr>
        <w:spacing w:before="100" w:beforeAutospacing="1" w:after="100" w:afterAutospacing="1"/>
        <w:divId w:val="1950695891"/>
      </w:pPr>
      <w:r>
        <w:t>-</w:t>
      </w:r>
    </w:p>
    <w:p w14:paraId="0BA5DDCC"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753A9FBE" w14:textId="77777777" w:rsidR="00000000" w:rsidRDefault="00DE7085">
      <w:pPr>
        <w:spacing w:before="100" w:beforeAutospacing="1" w:after="100" w:afterAutospacing="1"/>
        <w:divId w:val="1950695891"/>
      </w:pPr>
      <w:r>
        <w:t>Revised to SP-211645.</w:t>
      </w:r>
    </w:p>
    <w:p w14:paraId="650F248C" w14:textId="77777777" w:rsidR="00000000" w:rsidRDefault="00DE7085">
      <w:pPr>
        <w:keepNext/>
        <w:keepLines/>
        <w:pBdr>
          <w:top w:val="single" w:sz="4" w:space="1" w:color="auto"/>
        </w:pBdr>
        <w:spacing w:before="100" w:beforeAutospacing="1" w:after="100" w:afterAutospacing="1"/>
        <w:divId w:val="1950695891"/>
      </w:pPr>
      <w:r>
        <w:rPr>
          <w:color w:val="0000FF"/>
        </w:rPr>
        <w:t>TD SP-211645</w:t>
      </w:r>
      <w:r>
        <w:t xml:space="preserve"> </w:t>
      </w:r>
      <w:r>
        <w:t>(SID NEW) New SID: Study on 5G multicast-broadcast services Phase 2. (Source: Huawei, CBN).</w:t>
      </w:r>
      <w:r>
        <w:br/>
      </w:r>
      <w:r>
        <w:rPr>
          <w:b/>
        </w:rPr>
        <w:t>Document for:</w:t>
      </w:r>
      <w:r>
        <w:t xml:space="preserve"> Approval.</w:t>
      </w:r>
      <w:r>
        <w:br/>
      </w:r>
      <w:r>
        <w:rPr>
          <w:b/>
        </w:rPr>
        <w:t>Abstract:</w:t>
      </w:r>
      <w:r>
        <w:t xml:space="preserve"> Acronym: FS_5MBS_Ph2 Unique identifier: 940067.</w:t>
      </w:r>
    </w:p>
    <w:p w14:paraId="10F9F7B0" w14:textId="77777777" w:rsidR="00000000" w:rsidRDefault="00DE7085">
      <w:pPr>
        <w:keepNext/>
        <w:spacing w:before="100" w:beforeAutospacing="1" w:after="100" w:afterAutospacing="1"/>
        <w:divId w:val="1950695891"/>
        <w:rPr>
          <w:rFonts w:cs="Arial"/>
          <w:b/>
        </w:rPr>
      </w:pPr>
      <w:r>
        <w:rPr>
          <w:rFonts w:cs="Arial"/>
          <w:b/>
        </w:rPr>
        <w:t>Comment:</w:t>
      </w:r>
    </w:p>
    <w:p w14:paraId="609FD2D5" w14:textId="77777777" w:rsidR="00000000" w:rsidRDefault="00DE7085">
      <w:pPr>
        <w:spacing w:before="100" w:beforeAutospacing="1" w:after="100" w:afterAutospacing="1"/>
        <w:divId w:val="1950695891"/>
      </w:pPr>
      <w:r>
        <w:t>Revision of SP-211609. This SID NEW was approved.</w:t>
      </w:r>
    </w:p>
    <w:p w14:paraId="6E68228C" w14:textId="77777777" w:rsidR="00000000" w:rsidRDefault="00DE7085">
      <w:pPr>
        <w:keepNext/>
        <w:spacing w:before="100" w:beforeAutospacing="1" w:after="100" w:afterAutospacing="1"/>
        <w:divId w:val="1950695891"/>
        <w:rPr>
          <w:rFonts w:cs="Arial"/>
          <w:b/>
        </w:rPr>
      </w:pPr>
      <w:r>
        <w:rPr>
          <w:rFonts w:cs="Arial"/>
          <w:b/>
        </w:rPr>
        <w:t>Discussion and conclusi</w:t>
      </w:r>
      <w:r>
        <w:rPr>
          <w:rFonts w:cs="Arial"/>
          <w:b/>
        </w:rPr>
        <w:t>on:</w:t>
      </w:r>
    </w:p>
    <w:p w14:paraId="2C0247A7" w14:textId="77777777" w:rsidR="00000000" w:rsidRDefault="00DE7085">
      <w:pPr>
        <w:spacing w:before="100" w:beforeAutospacing="1" w:after="100" w:afterAutospacing="1"/>
        <w:divId w:val="1950695891"/>
      </w:pPr>
      <w:r>
        <w:t>-</w:t>
      </w:r>
    </w:p>
    <w:p w14:paraId="6E838FA2" w14:textId="77777777" w:rsidR="00000000" w:rsidRDefault="00DE7085">
      <w:pPr>
        <w:keepNext/>
        <w:spacing w:before="100" w:beforeAutospacing="1" w:after="100" w:afterAutospacing="1"/>
        <w:divId w:val="1950695891"/>
        <w:rPr>
          <w:rFonts w:cs="Arial"/>
          <w:b/>
        </w:rPr>
      </w:pPr>
      <w:r>
        <w:rPr>
          <w:rFonts w:cs="Arial"/>
          <w:b/>
        </w:rPr>
        <w:t>Status:</w:t>
      </w:r>
    </w:p>
    <w:p w14:paraId="482A1C02" w14:textId="77777777" w:rsidR="00000000" w:rsidRDefault="00DE7085">
      <w:pPr>
        <w:spacing w:before="100" w:beforeAutospacing="1" w:after="100" w:afterAutospacing="1"/>
        <w:divId w:val="1950695891"/>
      </w:pPr>
      <w:r>
        <w:t>Approved.</w:t>
      </w:r>
    </w:p>
    <w:p w14:paraId="128150C5" w14:textId="77777777" w:rsidR="00000000" w:rsidRDefault="00DE7085">
      <w:pPr>
        <w:keepNext/>
        <w:keepLines/>
        <w:pBdr>
          <w:top w:val="single" w:sz="4" w:space="1" w:color="auto"/>
        </w:pBdr>
        <w:spacing w:before="100" w:beforeAutospacing="1" w:after="100" w:afterAutospacing="1"/>
        <w:divId w:val="1950695891"/>
      </w:pPr>
      <w:r>
        <w:rPr>
          <w:color w:val="0000FF"/>
        </w:rPr>
        <w:t>TD SP-211325</w:t>
      </w:r>
      <w:r>
        <w:t xml:space="preserve"> (SID NEW) New SID on Study on architecture enhancement for XR and media services. (Source: China Mobile, Huawei, Hisilicon, Tencent, Xiaomi).</w:t>
      </w:r>
      <w:r>
        <w:br/>
      </w:r>
      <w:r>
        <w:rPr>
          <w:b/>
        </w:rPr>
        <w:t>Document for:</w:t>
      </w:r>
      <w:r>
        <w:t xml:space="preserve"> Approval.</w:t>
      </w:r>
      <w:r>
        <w:br/>
      </w:r>
      <w:r>
        <w:rPr>
          <w:b/>
        </w:rPr>
        <w:t>Abstract:</w:t>
      </w:r>
      <w:r>
        <w:t xml:space="preserve"> Acronym: FS_XRM Unique identifier: 940068.</w:t>
      </w:r>
    </w:p>
    <w:p w14:paraId="06045975" w14:textId="77777777" w:rsidR="00000000" w:rsidRDefault="00DE7085">
      <w:pPr>
        <w:keepNext/>
        <w:spacing w:before="100" w:beforeAutospacing="1" w:after="100" w:afterAutospacing="1"/>
        <w:divId w:val="1950695891"/>
        <w:rPr>
          <w:rFonts w:cs="Arial"/>
          <w:b/>
        </w:rPr>
      </w:pPr>
      <w:r>
        <w:rPr>
          <w:rFonts w:cs="Arial"/>
          <w:b/>
        </w:rPr>
        <w:t>Comment:</w:t>
      </w:r>
    </w:p>
    <w:p w14:paraId="6FE88058" w14:textId="77777777" w:rsidR="00000000" w:rsidRDefault="00DE7085">
      <w:pPr>
        <w:spacing w:before="100" w:beforeAutospacing="1" w:after="100" w:afterAutospacing="1"/>
        <w:divId w:val="1950695891"/>
      </w:pPr>
      <w:r>
        <w:t>Revision of Prioritization Workshop SP-211178. SP-211325rev_06 agreed. Revised to SP-211610.</w:t>
      </w:r>
    </w:p>
    <w:p w14:paraId="45909B91" w14:textId="77777777" w:rsidR="00000000" w:rsidRDefault="00DE7085">
      <w:pPr>
        <w:keepNext/>
        <w:spacing w:before="100" w:beforeAutospacing="1" w:after="100" w:afterAutospacing="1"/>
        <w:divId w:val="1950695891"/>
        <w:rPr>
          <w:rFonts w:cs="Arial"/>
          <w:b/>
        </w:rPr>
      </w:pPr>
      <w:r>
        <w:rPr>
          <w:rFonts w:cs="Arial"/>
          <w:b/>
        </w:rPr>
        <w:t>Discussion and conclusion:</w:t>
      </w:r>
    </w:p>
    <w:p w14:paraId="57ACDD38" w14:textId="77777777" w:rsidR="00000000" w:rsidRDefault="00DE7085">
      <w:pPr>
        <w:spacing w:before="100" w:beforeAutospacing="1" w:after="100" w:afterAutospacing="1"/>
        <w:divId w:val="1950695891"/>
      </w:pPr>
      <w:r>
        <w:t>CC#1: SP-211325r01 was provided. There were issues outstanding on a number of the work tasks. The TSG SA Chair commented that w</w:t>
      </w:r>
      <w:r>
        <w:t xml:space="preserve">hen there are a large number of companies who wish to remove WTs, then the Rapporteur should consider whether the whole SID can be approved with the WT included. Huawei commented that there were not objections as such, but a different opinion on which WTs </w:t>
      </w:r>
      <w:r>
        <w:t xml:space="preserve">to remove to reduce the TU count. Qualcomm reminded the meeting that all SIDs will need consensus to be finally approved and included in the Work Plan. </w:t>
      </w:r>
      <w:r>
        <w:br/>
        <w:t>Indicative show of hands:</w:t>
      </w:r>
      <w:r>
        <w:br/>
        <w:t>Work Tasks Show of hands:</w:t>
      </w:r>
      <w:r>
        <w:br/>
        <w:t>WT3.5 OUT 10</w:t>
      </w:r>
      <w:r>
        <w:br/>
        <w:t>WT4.1 OUT 13</w:t>
      </w:r>
      <w:r>
        <w:br/>
        <w:t>Given above, WT1 OUT 7 WT</w:t>
      </w:r>
      <w:r>
        <w:t>1 In: 18.</w:t>
      </w:r>
    </w:p>
    <w:p w14:paraId="1DAF9B7E" w14:textId="77777777" w:rsidR="00000000" w:rsidRDefault="00DE7085">
      <w:pPr>
        <w:keepNext/>
        <w:spacing w:before="100" w:beforeAutospacing="1" w:after="100" w:afterAutospacing="1"/>
        <w:divId w:val="1950695891"/>
        <w:rPr>
          <w:rFonts w:cs="Arial"/>
          <w:b/>
        </w:rPr>
      </w:pPr>
      <w:r>
        <w:rPr>
          <w:rFonts w:cs="Arial"/>
          <w:b/>
        </w:rPr>
        <w:t>Status:</w:t>
      </w:r>
    </w:p>
    <w:p w14:paraId="74ECE4B2" w14:textId="77777777" w:rsidR="00000000" w:rsidRDefault="00DE7085">
      <w:pPr>
        <w:spacing w:before="100" w:beforeAutospacing="1" w:after="100" w:afterAutospacing="1"/>
        <w:divId w:val="1950695891"/>
      </w:pPr>
      <w:r>
        <w:t>Revised to SP-211610.</w:t>
      </w:r>
    </w:p>
    <w:p w14:paraId="3F0E7C25" w14:textId="77777777" w:rsidR="00000000" w:rsidRDefault="00DE7085">
      <w:pPr>
        <w:keepNext/>
        <w:keepLines/>
        <w:pBdr>
          <w:top w:val="single" w:sz="4" w:space="1" w:color="auto"/>
        </w:pBdr>
        <w:spacing w:before="100" w:beforeAutospacing="1" w:after="100" w:afterAutospacing="1"/>
        <w:divId w:val="1950695891"/>
      </w:pPr>
      <w:r>
        <w:rPr>
          <w:color w:val="0000FF"/>
        </w:rPr>
        <w:t>TD SP-211610</w:t>
      </w:r>
      <w:r>
        <w:t xml:space="preserve"> (SID NEW) New SID on Study on architecture enhancement for XR and media services. (Source: China Mobile, Huawei, Hisilicon, Tencent, Xiaomi).</w:t>
      </w:r>
      <w:r>
        <w:br/>
      </w:r>
      <w:r>
        <w:rPr>
          <w:b/>
        </w:rPr>
        <w:t>Document for:</w:t>
      </w:r>
      <w:r>
        <w:t xml:space="preserve"> Approval.</w:t>
      </w:r>
      <w:r>
        <w:br/>
      </w:r>
      <w:r>
        <w:rPr>
          <w:b/>
        </w:rPr>
        <w:t>Abstract:</w:t>
      </w:r>
      <w:r>
        <w:t xml:space="preserve"> Acronym: FS_XRM Unique iden</w:t>
      </w:r>
      <w:r>
        <w:t>tifier: 940068.</w:t>
      </w:r>
    </w:p>
    <w:p w14:paraId="29BD7E78" w14:textId="77777777" w:rsidR="00000000" w:rsidRDefault="00DE7085">
      <w:pPr>
        <w:keepNext/>
        <w:spacing w:before="100" w:beforeAutospacing="1" w:after="100" w:afterAutospacing="1"/>
        <w:divId w:val="1950695891"/>
        <w:rPr>
          <w:rFonts w:cs="Arial"/>
          <w:b/>
        </w:rPr>
      </w:pPr>
      <w:r>
        <w:rPr>
          <w:rFonts w:cs="Arial"/>
          <w:b/>
        </w:rPr>
        <w:t>Comment:</w:t>
      </w:r>
    </w:p>
    <w:p w14:paraId="65A99211" w14:textId="77777777" w:rsidR="00000000" w:rsidRDefault="00DE7085">
      <w:pPr>
        <w:spacing w:before="100" w:beforeAutospacing="1" w:after="100" w:afterAutospacing="1"/>
        <w:divId w:val="1950695891"/>
      </w:pPr>
      <w:r>
        <w:t>Revision of SP-211325_rev06. Approved. Corrections at CC#5. Revised to SP-211646.</w:t>
      </w:r>
    </w:p>
    <w:p w14:paraId="3555732A"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2A2FD5B2" w14:textId="77777777" w:rsidR="00000000" w:rsidRDefault="00DE7085">
      <w:pPr>
        <w:spacing w:before="100" w:beforeAutospacing="1" w:after="100" w:afterAutospacing="1"/>
        <w:divId w:val="1950695891"/>
      </w:pPr>
      <w:r>
        <w:t>-</w:t>
      </w:r>
    </w:p>
    <w:p w14:paraId="0825D36D" w14:textId="77777777" w:rsidR="00000000" w:rsidRDefault="00DE7085">
      <w:pPr>
        <w:keepNext/>
        <w:spacing w:before="100" w:beforeAutospacing="1" w:after="100" w:afterAutospacing="1"/>
        <w:divId w:val="1950695891"/>
        <w:rPr>
          <w:rFonts w:cs="Arial"/>
          <w:b/>
        </w:rPr>
      </w:pPr>
      <w:r>
        <w:rPr>
          <w:rFonts w:cs="Arial"/>
          <w:b/>
        </w:rPr>
        <w:t>Status:</w:t>
      </w:r>
    </w:p>
    <w:p w14:paraId="2E2CB432" w14:textId="77777777" w:rsidR="00000000" w:rsidRDefault="00DE7085">
      <w:pPr>
        <w:spacing w:before="100" w:beforeAutospacing="1" w:after="100" w:afterAutospacing="1"/>
        <w:divId w:val="1950695891"/>
      </w:pPr>
      <w:r>
        <w:t>Revised to SP-211646.</w:t>
      </w:r>
    </w:p>
    <w:p w14:paraId="0409B377" w14:textId="77777777" w:rsidR="00000000" w:rsidRDefault="00DE7085">
      <w:pPr>
        <w:keepNext/>
        <w:keepLines/>
        <w:pBdr>
          <w:top w:val="single" w:sz="4" w:space="1" w:color="auto"/>
        </w:pBdr>
        <w:spacing w:before="100" w:beforeAutospacing="1" w:after="100" w:afterAutospacing="1"/>
        <w:divId w:val="1950695891"/>
      </w:pPr>
      <w:r>
        <w:rPr>
          <w:color w:val="0000FF"/>
        </w:rPr>
        <w:t>TD SP-211646</w:t>
      </w:r>
      <w:r>
        <w:t xml:space="preserve"> (SID NEW) New SID: Study on XR (Extended Reality) and media services. (Source</w:t>
      </w:r>
      <w:r>
        <w:t>: China Mobile, Huawei, Hisilicon, Tencent, Xiaomi).</w:t>
      </w:r>
      <w:r>
        <w:br/>
      </w:r>
      <w:r>
        <w:rPr>
          <w:b/>
        </w:rPr>
        <w:t>Document for:</w:t>
      </w:r>
      <w:r>
        <w:t xml:space="preserve"> Approval.</w:t>
      </w:r>
      <w:r>
        <w:br/>
      </w:r>
      <w:r>
        <w:rPr>
          <w:b/>
        </w:rPr>
        <w:t>Abstract:</w:t>
      </w:r>
      <w:r>
        <w:t xml:space="preserve"> Acronym: FS_XRM Unique identifier: 940068.</w:t>
      </w:r>
    </w:p>
    <w:p w14:paraId="033692C8" w14:textId="77777777" w:rsidR="00000000" w:rsidRDefault="00DE7085">
      <w:pPr>
        <w:keepNext/>
        <w:spacing w:before="100" w:beforeAutospacing="1" w:after="100" w:afterAutospacing="1"/>
        <w:divId w:val="1950695891"/>
        <w:rPr>
          <w:rFonts w:cs="Arial"/>
          <w:b/>
        </w:rPr>
      </w:pPr>
      <w:r>
        <w:rPr>
          <w:rFonts w:cs="Arial"/>
          <w:b/>
        </w:rPr>
        <w:t>Comment:</w:t>
      </w:r>
    </w:p>
    <w:p w14:paraId="5FA9BF1F" w14:textId="77777777" w:rsidR="00000000" w:rsidRDefault="00DE7085">
      <w:pPr>
        <w:spacing w:before="100" w:beforeAutospacing="1" w:after="100" w:afterAutospacing="1"/>
        <w:divId w:val="1950695891"/>
      </w:pPr>
      <w:r>
        <w:t>Revision of SP-211610. This SID NEW was approved.</w:t>
      </w:r>
    </w:p>
    <w:p w14:paraId="0E15F883" w14:textId="77777777" w:rsidR="00000000" w:rsidRDefault="00DE7085">
      <w:pPr>
        <w:keepNext/>
        <w:spacing w:before="100" w:beforeAutospacing="1" w:after="100" w:afterAutospacing="1"/>
        <w:divId w:val="1950695891"/>
        <w:rPr>
          <w:rFonts w:cs="Arial"/>
          <w:b/>
        </w:rPr>
      </w:pPr>
      <w:r>
        <w:rPr>
          <w:rFonts w:cs="Arial"/>
          <w:b/>
        </w:rPr>
        <w:t>Discussion and conclusion:</w:t>
      </w:r>
    </w:p>
    <w:p w14:paraId="7BEB6173" w14:textId="77777777" w:rsidR="00000000" w:rsidRDefault="00DE7085">
      <w:pPr>
        <w:spacing w:before="100" w:beforeAutospacing="1" w:after="100" w:afterAutospacing="1"/>
        <w:divId w:val="1950695891"/>
      </w:pPr>
      <w:r>
        <w:t>-</w:t>
      </w:r>
    </w:p>
    <w:p w14:paraId="10066AE5" w14:textId="77777777" w:rsidR="00000000" w:rsidRDefault="00DE7085">
      <w:pPr>
        <w:keepNext/>
        <w:spacing w:before="100" w:beforeAutospacing="1" w:after="100" w:afterAutospacing="1"/>
        <w:divId w:val="1950695891"/>
        <w:rPr>
          <w:rFonts w:cs="Arial"/>
          <w:b/>
        </w:rPr>
      </w:pPr>
      <w:r>
        <w:rPr>
          <w:rFonts w:cs="Arial"/>
          <w:b/>
        </w:rPr>
        <w:t>Status:</w:t>
      </w:r>
    </w:p>
    <w:p w14:paraId="613F9F3E" w14:textId="77777777" w:rsidR="00000000" w:rsidRDefault="00DE7085">
      <w:pPr>
        <w:spacing w:before="100" w:beforeAutospacing="1" w:after="100" w:afterAutospacing="1"/>
        <w:divId w:val="1950695891"/>
      </w:pPr>
      <w:r>
        <w:t>Approved.</w:t>
      </w:r>
    </w:p>
    <w:p w14:paraId="60CCF55F" w14:textId="77777777" w:rsidR="00000000" w:rsidRDefault="00DE7085">
      <w:pPr>
        <w:keepNext/>
        <w:keepLines/>
        <w:pBdr>
          <w:top w:val="single" w:sz="4" w:space="1" w:color="auto"/>
        </w:pBdr>
        <w:spacing w:before="100" w:beforeAutospacing="1" w:after="100" w:afterAutospacing="1"/>
        <w:divId w:val="1950695891"/>
      </w:pPr>
      <w:r>
        <w:rPr>
          <w:color w:val="0000FF"/>
        </w:rPr>
        <w:t>TD </w:t>
      </w:r>
      <w:r>
        <w:rPr>
          <w:color w:val="0000FF"/>
        </w:rPr>
        <w:t>SP-211326</w:t>
      </w:r>
      <w:r>
        <w:t xml:space="preserve"> (SID NEW) New SID on Study on Architecture Enhancement to support Ranging based services and sidelink positioning. (Source: Xiaomi).</w:t>
      </w:r>
      <w:r>
        <w:br/>
      </w:r>
      <w:r>
        <w:rPr>
          <w:b/>
        </w:rPr>
        <w:t>Document for:</w:t>
      </w:r>
      <w:r>
        <w:t xml:space="preserve"> Approval.</w:t>
      </w:r>
      <w:r>
        <w:br/>
      </w:r>
      <w:r>
        <w:rPr>
          <w:b/>
        </w:rPr>
        <w:t>Abstract:</w:t>
      </w:r>
      <w:r>
        <w:t xml:space="preserve"> Acronym: FS_Ranging_SL_ARC Unique identifier: 940069.</w:t>
      </w:r>
    </w:p>
    <w:p w14:paraId="31EE3446" w14:textId="77777777" w:rsidR="00000000" w:rsidRDefault="00DE7085">
      <w:pPr>
        <w:keepNext/>
        <w:spacing w:before="100" w:beforeAutospacing="1" w:after="100" w:afterAutospacing="1"/>
        <w:divId w:val="1950695891"/>
        <w:rPr>
          <w:rFonts w:cs="Arial"/>
          <w:b/>
        </w:rPr>
      </w:pPr>
      <w:r>
        <w:rPr>
          <w:rFonts w:cs="Arial"/>
          <w:b/>
        </w:rPr>
        <w:t>Comment:</w:t>
      </w:r>
    </w:p>
    <w:p w14:paraId="1A583773" w14:textId="77777777" w:rsidR="00000000" w:rsidRDefault="00DE7085">
      <w:pPr>
        <w:spacing w:before="100" w:beforeAutospacing="1" w:after="100" w:afterAutospacing="1"/>
        <w:divId w:val="1950695891"/>
      </w:pPr>
      <w:r>
        <w:t>Revision of Prio</w:t>
      </w:r>
      <w:r>
        <w:t>ritization Workshop SP-211180r03. SP-211326rev_03 agreed. Revised to SP-211611.</w:t>
      </w:r>
    </w:p>
    <w:p w14:paraId="4553FE55" w14:textId="77777777" w:rsidR="00000000" w:rsidRDefault="00DE7085">
      <w:pPr>
        <w:keepNext/>
        <w:spacing w:before="100" w:beforeAutospacing="1" w:after="100" w:afterAutospacing="1"/>
        <w:divId w:val="1950695891"/>
        <w:rPr>
          <w:rFonts w:cs="Arial"/>
          <w:b/>
        </w:rPr>
      </w:pPr>
      <w:r>
        <w:rPr>
          <w:rFonts w:cs="Arial"/>
          <w:b/>
        </w:rPr>
        <w:t>Discussion and conclusion:</w:t>
      </w:r>
    </w:p>
    <w:p w14:paraId="4250EEA0" w14:textId="77777777" w:rsidR="00000000" w:rsidRDefault="00DE7085">
      <w:pPr>
        <w:spacing w:before="100" w:beforeAutospacing="1" w:after="100" w:afterAutospacing="1"/>
        <w:divId w:val="1950695891"/>
      </w:pPr>
      <w:r>
        <w:t>CC#1: No revision was provided.</w:t>
      </w:r>
    </w:p>
    <w:p w14:paraId="35DF519C" w14:textId="77777777" w:rsidR="00000000" w:rsidRDefault="00DE7085">
      <w:pPr>
        <w:keepNext/>
        <w:spacing w:before="100" w:beforeAutospacing="1" w:after="100" w:afterAutospacing="1"/>
        <w:divId w:val="1950695891"/>
        <w:rPr>
          <w:rFonts w:cs="Arial"/>
          <w:b/>
        </w:rPr>
      </w:pPr>
      <w:r>
        <w:rPr>
          <w:rFonts w:cs="Arial"/>
          <w:b/>
        </w:rPr>
        <w:t>Status:</w:t>
      </w:r>
    </w:p>
    <w:p w14:paraId="534A8D36" w14:textId="77777777" w:rsidR="00000000" w:rsidRDefault="00DE7085">
      <w:pPr>
        <w:spacing w:before="100" w:beforeAutospacing="1" w:after="100" w:afterAutospacing="1"/>
        <w:divId w:val="1950695891"/>
      </w:pPr>
      <w:r>
        <w:t>Revised to SP-211611.</w:t>
      </w:r>
    </w:p>
    <w:p w14:paraId="6E182BA7" w14:textId="77777777" w:rsidR="00000000" w:rsidRDefault="00DE7085">
      <w:pPr>
        <w:keepNext/>
        <w:keepLines/>
        <w:pBdr>
          <w:top w:val="single" w:sz="4" w:space="1" w:color="auto"/>
        </w:pBdr>
        <w:spacing w:before="100" w:beforeAutospacing="1" w:after="100" w:afterAutospacing="1"/>
        <w:divId w:val="1950695891"/>
      </w:pPr>
      <w:r>
        <w:rPr>
          <w:color w:val="0000FF"/>
        </w:rPr>
        <w:t>TD SP-211611</w:t>
      </w:r>
      <w:r>
        <w:t xml:space="preserve"> (SID NEW) New SID on Study on Architecture Enhancement to support Ranging </w:t>
      </w:r>
      <w:r>
        <w:t>based services and sidelink positioning. (Source: Xiaomi).</w:t>
      </w:r>
      <w:r>
        <w:br/>
      </w:r>
      <w:r>
        <w:rPr>
          <w:b/>
        </w:rPr>
        <w:t>Document for:</w:t>
      </w:r>
      <w:r>
        <w:t xml:space="preserve"> Approval.</w:t>
      </w:r>
      <w:r>
        <w:br/>
      </w:r>
      <w:r>
        <w:rPr>
          <w:b/>
        </w:rPr>
        <w:t>Abstract:</w:t>
      </w:r>
      <w:r>
        <w:t xml:space="preserve"> Acronym: FS_Ranging_SL_ARC Unique identifier: 940069.</w:t>
      </w:r>
    </w:p>
    <w:p w14:paraId="304F9A1C" w14:textId="77777777" w:rsidR="00000000" w:rsidRDefault="00DE7085">
      <w:pPr>
        <w:keepNext/>
        <w:spacing w:before="100" w:beforeAutospacing="1" w:after="100" w:afterAutospacing="1"/>
        <w:divId w:val="1950695891"/>
        <w:rPr>
          <w:rFonts w:cs="Arial"/>
          <w:b/>
        </w:rPr>
      </w:pPr>
      <w:r>
        <w:rPr>
          <w:rFonts w:cs="Arial"/>
          <w:b/>
        </w:rPr>
        <w:t>Comment:</w:t>
      </w:r>
    </w:p>
    <w:p w14:paraId="78D7E222" w14:textId="77777777" w:rsidR="00000000" w:rsidRDefault="00DE7085">
      <w:pPr>
        <w:spacing w:before="100" w:beforeAutospacing="1" w:after="100" w:afterAutospacing="1"/>
        <w:divId w:val="1950695891"/>
      </w:pPr>
      <w:r>
        <w:t>Revision of SP-211326_rev03. Approved. Corrections at CC#5. Revised to SP-211647.</w:t>
      </w:r>
    </w:p>
    <w:p w14:paraId="0D0B3AE0" w14:textId="77777777" w:rsidR="00000000" w:rsidRDefault="00DE7085">
      <w:pPr>
        <w:keepNext/>
        <w:spacing w:before="100" w:beforeAutospacing="1" w:after="100" w:afterAutospacing="1"/>
        <w:divId w:val="1950695891"/>
        <w:rPr>
          <w:rFonts w:cs="Arial"/>
          <w:b/>
        </w:rPr>
      </w:pPr>
      <w:r>
        <w:rPr>
          <w:rFonts w:cs="Arial"/>
          <w:b/>
        </w:rPr>
        <w:t>Discussion and con</w:t>
      </w:r>
      <w:r>
        <w:rPr>
          <w:rFonts w:cs="Arial"/>
          <w:b/>
        </w:rPr>
        <w:t>clusion:</w:t>
      </w:r>
    </w:p>
    <w:p w14:paraId="02DE550E" w14:textId="77777777" w:rsidR="00000000" w:rsidRDefault="00DE7085">
      <w:pPr>
        <w:spacing w:before="100" w:beforeAutospacing="1" w:after="100" w:afterAutospacing="1"/>
        <w:divId w:val="1950695891"/>
      </w:pPr>
      <w:r>
        <w:t>-</w:t>
      </w:r>
    </w:p>
    <w:p w14:paraId="2671BDF9"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7491C2A9" w14:textId="77777777" w:rsidR="00000000" w:rsidRDefault="00DE7085">
      <w:pPr>
        <w:spacing w:before="100" w:beforeAutospacing="1" w:after="100" w:afterAutospacing="1"/>
        <w:divId w:val="1950695891"/>
      </w:pPr>
      <w:r>
        <w:t>Revised to SP-211647.</w:t>
      </w:r>
    </w:p>
    <w:p w14:paraId="16E5CFFF" w14:textId="77777777" w:rsidR="00000000" w:rsidRDefault="00DE7085">
      <w:pPr>
        <w:keepNext/>
        <w:keepLines/>
        <w:pBdr>
          <w:top w:val="single" w:sz="4" w:space="1" w:color="auto"/>
        </w:pBdr>
        <w:spacing w:before="100" w:beforeAutospacing="1" w:after="100" w:afterAutospacing="1"/>
        <w:divId w:val="1950695891"/>
      </w:pPr>
      <w:r>
        <w:rPr>
          <w:color w:val="0000FF"/>
        </w:rPr>
        <w:t>TD SP-211647</w:t>
      </w:r>
      <w:r>
        <w:t xml:space="preserve"> (SID NEW) New SID: Study on Ranging based services and sidelink positioning. (Source: Xiaomi).</w:t>
      </w:r>
      <w:r>
        <w:br/>
      </w:r>
      <w:r>
        <w:rPr>
          <w:b/>
        </w:rPr>
        <w:t>Document for:</w:t>
      </w:r>
      <w:r>
        <w:t xml:space="preserve"> Approval.</w:t>
      </w:r>
      <w:r>
        <w:br/>
      </w:r>
      <w:r>
        <w:rPr>
          <w:b/>
        </w:rPr>
        <w:t>Abstract:</w:t>
      </w:r>
      <w:r>
        <w:t xml:space="preserve"> Acronym: FS_Ranging_SL Unique identifier: 940069.</w:t>
      </w:r>
    </w:p>
    <w:p w14:paraId="09693432" w14:textId="77777777" w:rsidR="00000000" w:rsidRDefault="00DE7085">
      <w:pPr>
        <w:keepNext/>
        <w:spacing w:before="100" w:beforeAutospacing="1" w:after="100" w:afterAutospacing="1"/>
        <w:divId w:val="1950695891"/>
        <w:rPr>
          <w:rFonts w:cs="Arial"/>
          <w:b/>
        </w:rPr>
      </w:pPr>
      <w:r>
        <w:rPr>
          <w:rFonts w:cs="Arial"/>
          <w:b/>
        </w:rPr>
        <w:t>Comment:</w:t>
      </w:r>
    </w:p>
    <w:p w14:paraId="24040B60" w14:textId="77777777" w:rsidR="00000000" w:rsidRDefault="00DE7085">
      <w:pPr>
        <w:spacing w:before="100" w:beforeAutospacing="1" w:after="100" w:afterAutospacing="1"/>
        <w:divId w:val="1950695891"/>
      </w:pPr>
      <w:r>
        <w:t>Revision of SP</w:t>
      </w:r>
      <w:r>
        <w:t>-211611. This SID NEW was approved.</w:t>
      </w:r>
    </w:p>
    <w:p w14:paraId="4A3537F8" w14:textId="77777777" w:rsidR="00000000" w:rsidRDefault="00DE7085">
      <w:pPr>
        <w:keepNext/>
        <w:spacing w:before="100" w:beforeAutospacing="1" w:after="100" w:afterAutospacing="1"/>
        <w:divId w:val="1950695891"/>
        <w:rPr>
          <w:rFonts w:cs="Arial"/>
          <w:b/>
        </w:rPr>
      </w:pPr>
      <w:r>
        <w:rPr>
          <w:rFonts w:cs="Arial"/>
          <w:b/>
        </w:rPr>
        <w:t>Discussion and conclusion:</w:t>
      </w:r>
    </w:p>
    <w:p w14:paraId="76B0F39E" w14:textId="77777777" w:rsidR="00000000" w:rsidRDefault="00DE7085">
      <w:pPr>
        <w:spacing w:before="100" w:beforeAutospacing="1" w:after="100" w:afterAutospacing="1"/>
        <w:divId w:val="1950695891"/>
      </w:pPr>
      <w:r>
        <w:t>-</w:t>
      </w:r>
    </w:p>
    <w:p w14:paraId="7D7EDC05" w14:textId="77777777" w:rsidR="00000000" w:rsidRDefault="00DE7085">
      <w:pPr>
        <w:keepNext/>
        <w:spacing w:before="100" w:beforeAutospacing="1" w:after="100" w:afterAutospacing="1"/>
        <w:divId w:val="1950695891"/>
        <w:rPr>
          <w:rFonts w:cs="Arial"/>
          <w:b/>
        </w:rPr>
      </w:pPr>
      <w:r>
        <w:rPr>
          <w:rFonts w:cs="Arial"/>
          <w:b/>
        </w:rPr>
        <w:t>Status:</w:t>
      </w:r>
    </w:p>
    <w:p w14:paraId="06CBB41D" w14:textId="77777777" w:rsidR="00000000" w:rsidRDefault="00DE7085">
      <w:pPr>
        <w:spacing w:before="100" w:beforeAutospacing="1" w:after="100" w:afterAutospacing="1"/>
        <w:divId w:val="1950695891"/>
      </w:pPr>
      <w:r>
        <w:t>Approved.</w:t>
      </w:r>
    </w:p>
    <w:p w14:paraId="4FC97F98" w14:textId="77777777" w:rsidR="00000000" w:rsidRDefault="00DE7085">
      <w:pPr>
        <w:keepNext/>
        <w:keepLines/>
        <w:pBdr>
          <w:top w:val="single" w:sz="4" w:space="1" w:color="auto"/>
        </w:pBdr>
        <w:spacing w:before="100" w:beforeAutospacing="1" w:after="100" w:afterAutospacing="1"/>
        <w:divId w:val="1950695891"/>
      </w:pPr>
      <w:r>
        <w:rPr>
          <w:color w:val="0000FF"/>
        </w:rPr>
        <w:t>TD SP-211327</w:t>
      </w:r>
      <w:r>
        <w:t xml:space="preserve"> (SID NEW) New SID on Access Traffic Steering, Switching and Splitting support in the 5G system architecture; Phase 3. (Source: Lenovo, Motorola Mobility, ZTE, B</w:t>
      </w:r>
      <w:r>
        <w:t>roadcom, Apple, Alibaba, Tencent, China Mobile, Convida Wireless, Deutsche Telekom, Nokia, Nokia Shanghai Bell, Samsung, Interdigital, MATRIXX Software, Cisco Systems, Charter Communications, CableLabs, Comcast, CATT, Inte).</w:t>
      </w:r>
      <w:r>
        <w:br/>
      </w:r>
      <w:r>
        <w:rPr>
          <w:b/>
        </w:rPr>
        <w:t>Document for:</w:t>
      </w:r>
      <w:r>
        <w:t xml:space="preserve"> Approval.</w:t>
      </w:r>
      <w:r>
        <w:br/>
      </w:r>
      <w:r>
        <w:rPr>
          <w:b/>
        </w:rPr>
        <w:t>Abstrac</w:t>
      </w:r>
      <w:r>
        <w:rPr>
          <w:b/>
        </w:rPr>
        <w:t>t:</w:t>
      </w:r>
      <w:r>
        <w:t xml:space="preserve"> Acronym: FS_ATSSS_Ph3 Unique identifier: 940070.</w:t>
      </w:r>
    </w:p>
    <w:p w14:paraId="0030D9DE" w14:textId="77777777" w:rsidR="00000000" w:rsidRDefault="00DE7085">
      <w:pPr>
        <w:keepNext/>
        <w:spacing w:before="100" w:beforeAutospacing="1" w:after="100" w:afterAutospacing="1"/>
        <w:divId w:val="1950695891"/>
        <w:rPr>
          <w:rFonts w:cs="Arial"/>
          <w:b/>
        </w:rPr>
      </w:pPr>
      <w:r>
        <w:rPr>
          <w:rFonts w:cs="Arial"/>
          <w:b/>
        </w:rPr>
        <w:t>Comment:</w:t>
      </w:r>
    </w:p>
    <w:p w14:paraId="6D22BF7C" w14:textId="77777777" w:rsidR="00000000" w:rsidRDefault="00DE7085">
      <w:pPr>
        <w:spacing w:before="100" w:beforeAutospacing="1" w:after="100" w:afterAutospacing="1"/>
        <w:divId w:val="1950695891"/>
      </w:pPr>
      <w:r>
        <w:t>Revision of Prioritization Workshop SP-211191r02. SP-211327rev_02 agreed. Revised to SP-211612.</w:t>
      </w:r>
    </w:p>
    <w:p w14:paraId="6918EDD5" w14:textId="77777777" w:rsidR="00000000" w:rsidRDefault="00DE7085">
      <w:pPr>
        <w:keepNext/>
        <w:spacing w:before="100" w:beforeAutospacing="1" w:after="100" w:afterAutospacing="1"/>
        <w:divId w:val="1950695891"/>
        <w:rPr>
          <w:rFonts w:cs="Arial"/>
          <w:b/>
        </w:rPr>
      </w:pPr>
      <w:r>
        <w:rPr>
          <w:rFonts w:cs="Arial"/>
          <w:b/>
        </w:rPr>
        <w:t>Discussion and conclusion:</w:t>
      </w:r>
    </w:p>
    <w:p w14:paraId="7C690148" w14:textId="77777777" w:rsidR="00000000" w:rsidRDefault="00DE7085">
      <w:pPr>
        <w:spacing w:before="100" w:beforeAutospacing="1" w:after="100" w:afterAutospacing="1"/>
        <w:divId w:val="1950695891"/>
      </w:pPr>
      <w:r>
        <w:t>CC#1: SP-211327r01 was provided. Resource reduced to 9 TUs.</w:t>
      </w:r>
    </w:p>
    <w:p w14:paraId="63631F7D" w14:textId="77777777" w:rsidR="00000000" w:rsidRDefault="00DE7085">
      <w:pPr>
        <w:keepNext/>
        <w:spacing w:before="100" w:beforeAutospacing="1" w:after="100" w:afterAutospacing="1"/>
        <w:divId w:val="1950695891"/>
        <w:rPr>
          <w:rFonts w:cs="Arial"/>
          <w:b/>
        </w:rPr>
      </w:pPr>
      <w:r>
        <w:rPr>
          <w:rFonts w:cs="Arial"/>
          <w:b/>
        </w:rPr>
        <w:t>Status:</w:t>
      </w:r>
    </w:p>
    <w:p w14:paraId="6CBBF3D2" w14:textId="77777777" w:rsidR="00000000" w:rsidRDefault="00DE7085">
      <w:pPr>
        <w:spacing w:before="100" w:beforeAutospacing="1" w:after="100" w:afterAutospacing="1"/>
        <w:divId w:val="1950695891"/>
      </w:pPr>
      <w:r>
        <w:t>Revised to SP-211612.</w:t>
      </w:r>
    </w:p>
    <w:p w14:paraId="0185B156" w14:textId="77777777" w:rsidR="00000000" w:rsidRDefault="00DE7085">
      <w:pPr>
        <w:keepNext/>
        <w:keepLines/>
        <w:pBdr>
          <w:top w:val="single" w:sz="4" w:space="1" w:color="auto"/>
        </w:pBdr>
        <w:spacing w:before="100" w:beforeAutospacing="1" w:after="100" w:afterAutospacing="1"/>
        <w:divId w:val="1950695891"/>
      </w:pPr>
      <w:r>
        <w:rPr>
          <w:color w:val="0000FF"/>
        </w:rPr>
        <w:t>TD SP-211612</w:t>
      </w:r>
      <w:r>
        <w:t xml:space="preserve"> (SID NEW) New SID: Study on Access Traffic Steering, Switching and Splitting support in the 5G system architecture; Phase 3. (Source: Lenovo, Motorola Mo</w:t>
      </w:r>
      <w:r>
        <w:t>bility, ZTE, Broadcom, Apple, Alibaba, Tencent, China Mobile, Convida Wireless, Deutsche Telekom, Nokia, Nokia Shanghai Bell, Samsung, Interdigital, MATRIXX Software, Cisco Systems, Charter Communications, CableLabs, Comcast, CATT, Intelsat, Vivo, BT, Thal</w:t>
      </w:r>
      <w:r>
        <w:t>es, HPE, Tessares, Telefonica, KPN, Orange, MediaTek Inc., Rogers Communications Canada, Huawei, Xiaomi, Bouygues Telecom, US Cellular, ETRI, NEC, UMA, Telstra, Tejas Networks, UIC, LG Electronics, Ericsson).</w:t>
      </w:r>
      <w:r>
        <w:br/>
      </w:r>
      <w:r>
        <w:rPr>
          <w:b/>
        </w:rPr>
        <w:t>Document for:</w:t>
      </w:r>
      <w:r>
        <w:t xml:space="preserve"> Approval.</w:t>
      </w:r>
      <w:r>
        <w:br/>
      </w:r>
      <w:r>
        <w:rPr>
          <w:b/>
        </w:rPr>
        <w:t>Abstract:</w:t>
      </w:r>
      <w:r>
        <w:t xml:space="preserve"> Acronym: FS_A</w:t>
      </w:r>
      <w:r>
        <w:t>TSSS_Ph3 Unique identifier: 940070.</w:t>
      </w:r>
    </w:p>
    <w:p w14:paraId="00F0CF0B" w14:textId="77777777" w:rsidR="00000000" w:rsidRDefault="00DE7085">
      <w:pPr>
        <w:keepNext/>
        <w:spacing w:before="100" w:beforeAutospacing="1" w:after="100" w:afterAutospacing="1"/>
        <w:divId w:val="1950695891"/>
        <w:rPr>
          <w:rFonts w:cs="Arial"/>
          <w:b/>
        </w:rPr>
      </w:pPr>
      <w:r>
        <w:rPr>
          <w:rFonts w:cs="Arial"/>
          <w:b/>
        </w:rPr>
        <w:t>Comment:</w:t>
      </w:r>
    </w:p>
    <w:p w14:paraId="31437F36" w14:textId="77777777" w:rsidR="00000000" w:rsidRDefault="00DE7085">
      <w:pPr>
        <w:spacing w:before="100" w:beforeAutospacing="1" w:after="100" w:afterAutospacing="1"/>
        <w:divId w:val="1950695891"/>
      </w:pPr>
      <w:r>
        <w:t>Revision of SP-211327_rev02. Approved.</w:t>
      </w:r>
    </w:p>
    <w:p w14:paraId="05741206"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50E41B60" w14:textId="77777777" w:rsidR="00000000" w:rsidRDefault="00DE7085">
      <w:pPr>
        <w:spacing w:before="100" w:beforeAutospacing="1" w:after="100" w:afterAutospacing="1"/>
        <w:divId w:val="1950695891"/>
      </w:pPr>
      <w:r>
        <w:t>-</w:t>
      </w:r>
    </w:p>
    <w:p w14:paraId="59FB13FE" w14:textId="77777777" w:rsidR="00000000" w:rsidRDefault="00DE7085">
      <w:pPr>
        <w:keepNext/>
        <w:spacing w:before="100" w:beforeAutospacing="1" w:after="100" w:afterAutospacing="1"/>
        <w:divId w:val="1950695891"/>
        <w:rPr>
          <w:rFonts w:cs="Arial"/>
          <w:b/>
        </w:rPr>
      </w:pPr>
      <w:r>
        <w:rPr>
          <w:rFonts w:cs="Arial"/>
          <w:b/>
        </w:rPr>
        <w:t>Status:</w:t>
      </w:r>
    </w:p>
    <w:p w14:paraId="103ADED4" w14:textId="77777777" w:rsidR="00000000" w:rsidRDefault="00DE7085">
      <w:pPr>
        <w:spacing w:before="100" w:beforeAutospacing="1" w:after="100" w:afterAutospacing="1"/>
        <w:divId w:val="1950695891"/>
      </w:pPr>
      <w:r>
        <w:t>Approved.</w:t>
      </w:r>
    </w:p>
    <w:p w14:paraId="3D831F8A" w14:textId="77777777" w:rsidR="00000000" w:rsidRDefault="00DE7085">
      <w:pPr>
        <w:keepNext/>
        <w:keepLines/>
        <w:pBdr>
          <w:top w:val="single" w:sz="4" w:space="1" w:color="auto"/>
        </w:pBdr>
        <w:spacing w:before="100" w:beforeAutospacing="1" w:after="100" w:afterAutospacing="1"/>
        <w:divId w:val="1950695891"/>
      </w:pPr>
      <w:r>
        <w:rPr>
          <w:color w:val="0000FF"/>
        </w:rPr>
        <w:t>TD SP-211328</w:t>
      </w:r>
      <w:r>
        <w:t xml:space="preserve"> (SID NEW) New SID on 5G System Support for AI/ML-based Services. (Source: OPPO, Samsung).</w:t>
      </w:r>
      <w:r>
        <w:br/>
      </w:r>
      <w:r>
        <w:rPr>
          <w:b/>
        </w:rPr>
        <w:t>Document for:</w:t>
      </w:r>
      <w:r>
        <w:t xml:space="preserve"> Approval</w:t>
      </w:r>
      <w:r>
        <w:t>.</w:t>
      </w:r>
      <w:r>
        <w:br/>
      </w:r>
      <w:r>
        <w:rPr>
          <w:b/>
        </w:rPr>
        <w:t>Abstract:</w:t>
      </w:r>
      <w:r>
        <w:t xml:space="preserve"> Acronym: FS_5GAIML Unique identifier: 940071.</w:t>
      </w:r>
    </w:p>
    <w:p w14:paraId="6A5DD7A2" w14:textId="77777777" w:rsidR="00000000" w:rsidRDefault="00DE7085">
      <w:pPr>
        <w:keepNext/>
        <w:spacing w:before="100" w:beforeAutospacing="1" w:after="100" w:afterAutospacing="1"/>
        <w:divId w:val="1950695891"/>
        <w:rPr>
          <w:rFonts w:cs="Arial"/>
          <w:b/>
        </w:rPr>
      </w:pPr>
      <w:r>
        <w:rPr>
          <w:rFonts w:cs="Arial"/>
          <w:b/>
        </w:rPr>
        <w:t>Comment:</w:t>
      </w:r>
    </w:p>
    <w:p w14:paraId="2D264E46" w14:textId="77777777" w:rsidR="00000000" w:rsidRDefault="00DE7085">
      <w:pPr>
        <w:spacing w:before="100" w:beforeAutospacing="1" w:after="100" w:afterAutospacing="1"/>
        <w:divId w:val="1950695891"/>
      </w:pPr>
      <w:r>
        <w:t>Revision of Prioritization Workshop SP-211192r01. SP-211328rev_08 agreed. Revised to SP-211613.</w:t>
      </w:r>
    </w:p>
    <w:p w14:paraId="3195A6E7" w14:textId="77777777" w:rsidR="00000000" w:rsidRDefault="00DE7085">
      <w:pPr>
        <w:keepNext/>
        <w:spacing w:before="100" w:beforeAutospacing="1" w:after="100" w:afterAutospacing="1"/>
        <w:divId w:val="1950695891"/>
        <w:rPr>
          <w:rFonts w:cs="Arial"/>
          <w:b/>
        </w:rPr>
      </w:pPr>
      <w:r>
        <w:rPr>
          <w:rFonts w:cs="Arial"/>
          <w:b/>
        </w:rPr>
        <w:t>Discussion and conclusion:</w:t>
      </w:r>
    </w:p>
    <w:p w14:paraId="5530ACBB" w14:textId="77777777" w:rsidR="00000000" w:rsidRDefault="00DE7085">
      <w:pPr>
        <w:spacing w:before="100" w:beforeAutospacing="1" w:after="100" w:afterAutospacing="1"/>
        <w:divId w:val="1950695891"/>
      </w:pPr>
      <w:r>
        <w:t>CC#1: SP-211328r03 was provided. This reduces the total resource t</w:t>
      </w:r>
      <w:r>
        <w:t>o 12 TUs.</w:t>
      </w:r>
    </w:p>
    <w:p w14:paraId="475F6058" w14:textId="77777777" w:rsidR="00000000" w:rsidRDefault="00DE7085">
      <w:pPr>
        <w:keepNext/>
        <w:spacing w:before="100" w:beforeAutospacing="1" w:after="100" w:afterAutospacing="1"/>
        <w:divId w:val="1950695891"/>
        <w:rPr>
          <w:rFonts w:cs="Arial"/>
          <w:b/>
        </w:rPr>
      </w:pPr>
      <w:r>
        <w:rPr>
          <w:rFonts w:cs="Arial"/>
          <w:b/>
        </w:rPr>
        <w:t>Status:</w:t>
      </w:r>
    </w:p>
    <w:p w14:paraId="30FFE4B7" w14:textId="77777777" w:rsidR="00000000" w:rsidRDefault="00DE7085">
      <w:pPr>
        <w:spacing w:before="100" w:beforeAutospacing="1" w:after="100" w:afterAutospacing="1"/>
        <w:divId w:val="1950695891"/>
      </w:pPr>
      <w:r>
        <w:t>Revised to SP-211613.</w:t>
      </w:r>
    </w:p>
    <w:p w14:paraId="63F604AA" w14:textId="77777777" w:rsidR="00000000" w:rsidRDefault="00DE7085">
      <w:pPr>
        <w:keepNext/>
        <w:keepLines/>
        <w:pBdr>
          <w:top w:val="single" w:sz="4" w:space="1" w:color="auto"/>
        </w:pBdr>
        <w:spacing w:before="100" w:beforeAutospacing="1" w:after="100" w:afterAutospacing="1"/>
        <w:divId w:val="1950695891"/>
      </w:pPr>
      <w:r>
        <w:rPr>
          <w:color w:val="0000FF"/>
        </w:rPr>
        <w:t>TD SP-211613</w:t>
      </w:r>
      <w:r>
        <w:t xml:space="preserve"> (SID NEW) New SID on 5G System Support for AI/ML-based Services. (Source: OPPO, Samsung).</w:t>
      </w:r>
      <w:r>
        <w:br/>
      </w:r>
      <w:r>
        <w:rPr>
          <w:b/>
        </w:rPr>
        <w:t>Document for:</w:t>
      </w:r>
      <w:r>
        <w:t xml:space="preserve"> Approval.</w:t>
      </w:r>
      <w:r>
        <w:br/>
      </w:r>
      <w:r>
        <w:rPr>
          <w:b/>
        </w:rPr>
        <w:t>Abstract:</w:t>
      </w:r>
      <w:r>
        <w:t xml:space="preserve"> Acronym: FS_5GAIML Unique identifier: 940071.</w:t>
      </w:r>
    </w:p>
    <w:p w14:paraId="701DD2D5" w14:textId="77777777" w:rsidR="00000000" w:rsidRDefault="00DE7085">
      <w:pPr>
        <w:keepNext/>
        <w:spacing w:before="100" w:beforeAutospacing="1" w:after="100" w:afterAutospacing="1"/>
        <w:divId w:val="1950695891"/>
        <w:rPr>
          <w:rFonts w:cs="Arial"/>
          <w:b/>
        </w:rPr>
      </w:pPr>
      <w:r>
        <w:rPr>
          <w:rFonts w:cs="Arial"/>
          <w:b/>
        </w:rPr>
        <w:t>Comment:</w:t>
      </w:r>
    </w:p>
    <w:p w14:paraId="432E36DB" w14:textId="77777777" w:rsidR="00000000" w:rsidRDefault="00DE7085">
      <w:pPr>
        <w:spacing w:before="100" w:beforeAutospacing="1" w:after="100" w:afterAutospacing="1"/>
        <w:divId w:val="1950695891"/>
      </w:pPr>
      <w:r>
        <w:t>Revision of SP-211328_re</w:t>
      </w:r>
      <w:r>
        <w:t>v08. Approved. Corrections at CC#5. Revised to SP-211648.</w:t>
      </w:r>
    </w:p>
    <w:p w14:paraId="5EFB449A" w14:textId="77777777" w:rsidR="00000000" w:rsidRDefault="00DE7085">
      <w:pPr>
        <w:keepNext/>
        <w:spacing w:before="100" w:beforeAutospacing="1" w:after="100" w:afterAutospacing="1"/>
        <w:divId w:val="1950695891"/>
        <w:rPr>
          <w:rFonts w:cs="Arial"/>
          <w:b/>
        </w:rPr>
      </w:pPr>
      <w:r>
        <w:rPr>
          <w:rFonts w:cs="Arial"/>
          <w:b/>
        </w:rPr>
        <w:t>Discussion and conclusion:</w:t>
      </w:r>
    </w:p>
    <w:p w14:paraId="6883A800" w14:textId="77777777" w:rsidR="00000000" w:rsidRDefault="00DE7085">
      <w:pPr>
        <w:spacing w:before="100" w:beforeAutospacing="1" w:after="100" w:afterAutospacing="1"/>
        <w:divId w:val="1950695891"/>
      </w:pPr>
      <w:r>
        <w:t>-</w:t>
      </w:r>
    </w:p>
    <w:p w14:paraId="1DD102F6" w14:textId="77777777" w:rsidR="00000000" w:rsidRDefault="00DE7085">
      <w:pPr>
        <w:keepNext/>
        <w:spacing w:before="100" w:beforeAutospacing="1" w:after="100" w:afterAutospacing="1"/>
        <w:divId w:val="1950695891"/>
        <w:rPr>
          <w:rFonts w:cs="Arial"/>
          <w:b/>
        </w:rPr>
      </w:pPr>
      <w:r>
        <w:rPr>
          <w:rFonts w:cs="Arial"/>
          <w:b/>
        </w:rPr>
        <w:t>Status:</w:t>
      </w:r>
    </w:p>
    <w:p w14:paraId="766B4D9D" w14:textId="77777777" w:rsidR="00000000" w:rsidRDefault="00DE7085">
      <w:pPr>
        <w:spacing w:before="100" w:beforeAutospacing="1" w:after="100" w:afterAutospacing="1"/>
        <w:divId w:val="1950695891"/>
      </w:pPr>
      <w:r>
        <w:t>Revised to SP-211648.</w:t>
      </w:r>
    </w:p>
    <w:p w14:paraId="0D8D6D5C" w14:textId="77777777" w:rsidR="00000000" w:rsidRDefault="00DE7085">
      <w:pPr>
        <w:keepNext/>
        <w:keepLines/>
        <w:pBdr>
          <w:top w:val="single" w:sz="4" w:space="1" w:color="auto"/>
        </w:pBdr>
        <w:spacing w:before="100" w:beforeAutospacing="1" w:after="100" w:afterAutospacing="1"/>
        <w:divId w:val="1950695891"/>
      </w:pPr>
      <w:r>
        <w:rPr>
          <w:color w:val="0000FF"/>
        </w:rPr>
        <w:t>TD SP-211648</w:t>
      </w:r>
      <w:r>
        <w:t xml:space="preserve"> </w:t>
      </w:r>
      <w:r>
        <w:t>(SID NEW) New SID: Study on System Support for AI/ML-based Services. (Source: OPPO, Samsung).</w:t>
      </w:r>
      <w:r>
        <w:br/>
      </w:r>
      <w:r>
        <w:rPr>
          <w:b/>
        </w:rPr>
        <w:t>Document for:</w:t>
      </w:r>
      <w:r>
        <w:t xml:space="preserve"> Approval.</w:t>
      </w:r>
      <w:r>
        <w:br/>
      </w:r>
      <w:r>
        <w:rPr>
          <w:b/>
        </w:rPr>
        <w:t>Abstract:</w:t>
      </w:r>
      <w:r>
        <w:t xml:space="preserve"> Acronym: FFS_AIMLsys Unique identifier: 940071.</w:t>
      </w:r>
    </w:p>
    <w:p w14:paraId="05A91680" w14:textId="77777777" w:rsidR="00000000" w:rsidRDefault="00DE7085">
      <w:pPr>
        <w:keepNext/>
        <w:spacing w:before="100" w:beforeAutospacing="1" w:after="100" w:afterAutospacing="1"/>
        <w:divId w:val="1950695891"/>
        <w:rPr>
          <w:rFonts w:cs="Arial"/>
          <w:b/>
        </w:rPr>
      </w:pPr>
      <w:r>
        <w:rPr>
          <w:rFonts w:cs="Arial"/>
          <w:b/>
        </w:rPr>
        <w:t>Comment:</w:t>
      </w:r>
    </w:p>
    <w:p w14:paraId="42D0E931" w14:textId="77777777" w:rsidR="00000000" w:rsidRDefault="00DE7085">
      <w:pPr>
        <w:spacing w:before="100" w:beforeAutospacing="1" w:after="100" w:afterAutospacing="1"/>
        <w:divId w:val="1950695891"/>
      </w:pPr>
      <w:r>
        <w:t>Revision of SP-211613. This SID NEW was approved.</w:t>
      </w:r>
    </w:p>
    <w:p w14:paraId="638EDB95" w14:textId="77777777" w:rsidR="00000000" w:rsidRDefault="00DE7085">
      <w:pPr>
        <w:keepNext/>
        <w:spacing w:before="100" w:beforeAutospacing="1" w:after="100" w:afterAutospacing="1"/>
        <w:divId w:val="1950695891"/>
        <w:rPr>
          <w:rFonts w:cs="Arial"/>
          <w:b/>
        </w:rPr>
      </w:pPr>
      <w:r>
        <w:rPr>
          <w:rFonts w:cs="Arial"/>
          <w:b/>
        </w:rPr>
        <w:t>Discussion and conclusion:</w:t>
      </w:r>
    </w:p>
    <w:p w14:paraId="7A8ADAB6" w14:textId="77777777" w:rsidR="00000000" w:rsidRDefault="00DE7085">
      <w:pPr>
        <w:spacing w:before="100" w:beforeAutospacing="1" w:after="100" w:afterAutospacing="1"/>
        <w:divId w:val="1950695891"/>
      </w:pPr>
      <w:r>
        <w:t>-</w:t>
      </w:r>
    </w:p>
    <w:p w14:paraId="3BF5746C"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52803A43" w14:textId="77777777" w:rsidR="00000000" w:rsidRDefault="00DE7085">
      <w:pPr>
        <w:spacing w:before="100" w:beforeAutospacing="1" w:after="100" w:afterAutospacing="1"/>
        <w:divId w:val="1950695891"/>
      </w:pPr>
      <w:r>
        <w:t>Approved.</w:t>
      </w:r>
    </w:p>
    <w:p w14:paraId="1C47ECD1" w14:textId="77777777" w:rsidR="00000000" w:rsidRDefault="00DE7085">
      <w:pPr>
        <w:keepNext/>
        <w:keepLines/>
        <w:pBdr>
          <w:top w:val="single" w:sz="4" w:space="1" w:color="auto"/>
        </w:pBdr>
        <w:spacing w:before="100" w:beforeAutospacing="1" w:after="100" w:afterAutospacing="1"/>
        <w:divId w:val="1950695891"/>
      </w:pPr>
      <w:r>
        <w:rPr>
          <w:color w:val="0000FF"/>
        </w:rPr>
        <w:t>TD SP-211329</w:t>
      </w:r>
      <w:r>
        <w:t xml:space="preserve"> (SID NEW) New SID: Study on enhancement of 5G UE Policy. (Source: Intel, Qualcomm Incorporated, OPPO, ZTE, NTT Docomo, vivo, Telecom Italia, China</w:t>
      </w:r>
      <w:r>
        <w:t xml:space="preserve"> Unicom, Huawei, HiSilicon, Vodafone, CATT, MediaTek, KPN, China Telecom, CMCC, KDDI, Xiaomi, Apple, Verizon UK Ltd, Samsung, Lenovo, Motorola Mobility, LG Electronics, Rakute).</w:t>
      </w:r>
      <w:r>
        <w:br/>
      </w:r>
      <w:r>
        <w:rPr>
          <w:b/>
        </w:rPr>
        <w:t>Document for:</w:t>
      </w:r>
      <w:r>
        <w:t xml:space="preserve"> Approval.</w:t>
      </w:r>
      <w:r>
        <w:br/>
      </w:r>
      <w:r>
        <w:rPr>
          <w:b/>
        </w:rPr>
        <w:t>Abstract:</w:t>
      </w:r>
      <w:r>
        <w:t xml:space="preserve"> Acronym: FS_eUEPO Unique identifier: 940072.</w:t>
      </w:r>
    </w:p>
    <w:p w14:paraId="0E54C48D" w14:textId="77777777" w:rsidR="00000000" w:rsidRDefault="00DE7085">
      <w:pPr>
        <w:keepNext/>
        <w:spacing w:before="100" w:beforeAutospacing="1" w:after="100" w:afterAutospacing="1"/>
        <w:divId w:val="1950695891"/>
        <w:rPr>
          <w:rFonts w:cs="Arial"/>
          <w:b/>
        </w:rPr>
      </w:pPr>
      <w:r>
        <w:rPr>
          <w:rFonts w:cs="Arial"/>
          <w:b/>
        </w:rPr>
        <w:t>Comment:</w:t>
      </w:r>
    </w:p>
    <w:p w14:paraId="650518A8" w14:textId="77777777" w:rsidR="00000000" w:rsidRDefault="00DE7085">
      <w:pPr>
        <w:spacing w:before="100" w:beforeAutospacing="1" w:after="100" w:afterAutospacing="1"/>
        <w:divId w:val="1950695891"/>
      </w:pPr>
      <w:r>
        <w:t>Revision of Prioritization Workshop SP-211193r02. SP-211329rev_08 agreed. Revised to SP-211614.</w:t>
      </w:r>
    </w:p>
    <w:p w14:paraId="0F8FD128" w14:textId="77777777" w:rsidR="00000000" w:rsidRDefault="00DE7085">
      <w:pPr>
        <w:keepNext/>
        <w:spacing w:before="100" w:beforeAutospacing="1" w:after="100" w:afterAutospacing="1"/>
        <w:divId w:val="1950695891"/>
        <w:rPr>
          <w:rFonts w:cs="Arial"/>
          <w:b/>
        </w:rPr>
      </w:pPr>
      <w:r>
        <w:rPr>
          <w:rFonts w:cs="Arial"/>
          <w:b/>
        </w:rPr>
        <w:t>Discussion and conclusion:</w:t>
      </w:r>
    </w:p>
    <w:p w14:paraId="1B57A321" w14:textId="77777777" w:rsidR="00000000" w:rsidRDefault="00DE7085">
      <w:pPr>
        <w:spacing w:before="100" w:beforeAutospacing="1" w:after="100" w:afterAutospacing="1"/>
        <w:divId w:val="1950695891"/>
      </w:pPr>
      <w:r>
        <w:t>CC#1: SP-211329r02 was provided. Reduced resources to 7.25 TUs. Lenovo asked to indicate the changes in the text of WTs. Sh</w:t>
      </w:r>
      <w:r>
        <w:t>ow of hands was requested on WTs 2.2 and 5.</w:t>
      </w:r>
      <w:r>
        <w:br/>
        <w:t>Work Tasks Show of hands:</w:t>
      </w:r>
      <w:r>
        <w:br/>
        <w:t>WT2.2 OUT 14</w:t>
      </w:r>
      <w:r>
        <w:br/>
        <w:t>WT5 OUT 13.</w:t>
      </w:r>
    </w:p>
    <w:p w14:paraId="0C19FA4A" w14:textId="77777777" w:rsidR="00000000" w:rsidRDefault="00DE7085">
      <w:pPr>
        <w:keepNext/>
        <w:spacing w:before="100" w:beforeAutospacing="1" w:after="100" w:afterAutospacing="1"/>
        <w:divId w:val="1950695891"/>
        <w:rPr>
          <w:rFonts w:cs="Arial"/>
          <w:b/>
        </w:rPr>
      </w:pPr>
      <w:r>
        <w:rPr>
          <w:rFonts w:cs="Arial"/>
          <w:b/>
        </w:rPr>
        <w:t>Status:</w:t>
      </w:r>
    </w:p>
    <w:p w14:paraId="5BA39F6E" w14:textId="77777777" w:rsidR="00000000" w:rsidRDefault="00DE7085">
      <w:pPr>
        <w:spacing w:before="100" w:beforeAutospacing="1" w:after="100" w:afterAutospacing="1"/>
        <w:divId w:val="1950695891"/>
      </w:pPr>
      <w:r>
        <w:t>Revised to SP-211614.</w:t>
      </w:r>
    </w:p>
    <w:p w14:paraId="2F2821CB" w14:textId="77777777" w:rsidR="00000000" w:rsidRDefault="00DE7085">
      <w:pPr>
        <w:keepNext/>
        <w:keepLines/>
        <w:pBdr>
          <w:top w:val="single" w:sz="4" w:space="1" w:color="auto"/>
        </w:pBdr>
        <w:spacing w:before="100" w:beforeAutospacing="1" w:after="100" w:afterAutospacing="1"/>
        <w:divId w:val="1950695891"/>
      </w:pPr>
      <w:r>
        <w:rPr>
          <w:color w:val="0000FF"/>
        </w:rPr>
        <w:t>TD SP-211614</w:t>
      </w:r>
      <w:r>
        <w:t xml:space="preserve"> (SID NEW) New SID: Study on enhancement of 5G UE Policy. (Source: Intel, Qualcomm Incorporated, OPPO, ZTE, NTT Docomo,</w:t>
      </w:r>
      <w:r>
        <w:t xml:space="preserve"> vivo, Telecom Italia, China Unicom, Huawei, HiSilicon, Vodafone, CATT, MediaTek, China Telecom, CMCC, KDDI, Xiaomi, Apple, Verizon UK Ltd, Samsung, Lenovo, Motorola Mobility, LG Electronics, Rakuten Mobile Inc., Ericsson, Convida Wireless, Orange, DISH Ne</w:t>
      </w:r>
      <w:r>
        <w:t>twork, Deutsche Telekom).</w:t>
      </w:r>
      <w:r>
        <w:br/>
      </w:r>
      <w:r>
        <w:rPr>
          <w:b/>
        </w:rPr>
        <w:t>Document for:</w:t>
      </w:r>
      <w:r>
        <w:t xml:space="preserve"> Approval.</w:t>
      </w:r>
      <w:r>
        <w:br/>
      </w:r>
      <w:r>
        <w:rPr>
          <w:b/>
        </w:rPr>
        <w:t>Abstract:</w:t>
      </w:r>
      <w:r>
        <w:t xml:space="preserve"> Acronym: FS_eUEPO Unique identifier: 940072.</w:t>
      </w:r>
    </w:p>
    <w:p w14:paraId="31A532A0" w14:textId="77777777" w:rsidR="00000000" w:rsidRDefault="00DE7085">
      <w:pPr>
        <w:keepNext/>
        <w:spacing w:before="100" w:beforeAutospacing="1" w:after="100" w:afterAutospacing="1"/>
        <w:divId w:val="1950695891"/>
        <w:rPr>
          <w:rFonts w:cs="Arial"/>
          <w:b/>
        </w:rPr>
      </w:pPr>
      <w:r>
        <w:rPr>
          <w:rFonts w:cs="Arial"/>
          <w:b/>
        </w:rPr>
        <w:t>Comment:</w:t>
      </w:r>
    </w:p>
    <w:p w14:paraId="299401B6" w14:textId="77777777" w:rsidR="00000000" w:rsidRDefault="00DE7085">
      <w:pPr>
        <w:spacing w:before="100" w:beforeAutospacing="1" w:after="100" w:afterAutospacing="1"/>
        <w:divId w:val="1950695891"/>
      </w:pPr>
      <w:r>
        <w:t>Revision of SP-211329_rev08. Approved. Corrections at CC#5. Revised to SP-211649.</w:t>
      </w:r>
    </w:p>
    <w:p w14:paraId="2E1277F0" w14:textId="77777777" w:rsidR="00000000" w:rsidRDefault="00DE7085">
      <w:pPr>
        <w:keepNext/>
        <w:spacing w:before="100" w:beforeAutospacing="1" w:after="100" w:afterAutospacing="1"/>
        <w:divId w:val="1950695891"/>
        <w:rPr>
          <w:rFonts w:cs="Arial"/>
          <w:b/>
        </w:rPr>
      </w:pPr>
      <w:r>
        <w:rPr>
          <w:rFonts w:cs="Arial"/>
          <w:b/>
        </w:rPr>
        <w:t>Discussion and conclusion:</w:t>
      </w:r>
    </w:p>
    <w:p w14:paraId="158FFD58" w14:textId="77777777" w:rsidR="00000000" w:rsidRDefault="00DE7085">
      <w:pPr>
        <w:spacing w:before="100" w:beforeAutospacing="1" w:after="100" w:afterAutospacing="1"/>
        <w:divId w:val="1950695891"/>
      </w:pPr>
      <w:r>
        <w:t>-</w:t>
      </w:r>
    </w:p>
    <w:p w14:paraId="4FF6D390" w14:textId="77777777" w:rsidR="00000000" w:rsidRDefault="00DE7085">
      <w:pPr>
        <w:keepNext/>
        <w:spacing w:before="100" w:beforeAutospacing="1" w:after="100" w:afterAutospacing="1"/>
        <w:divId w:val="1950695891"/>
        <w:rPr>
          <w:rFonts w:cs="Arial"/>
          <w:b/>
        </w:rPr>
      </w:pPr>
      <w:r>
        <w:rPr>
          <w:rFonts w:cs="Arial"/>
          <w:b/>
        </w:rPr>
        <w:t>Status:</w:t>
      </w:r>
    </w:p>
    <w:p w14:paraId="4B1F16CD" w14:textId="77777777" w:rsidR="00000000" w:rsidRDefault="00DE7085">
      <w:pPr>
        <w:spacing w:before="100" w:beforeAutospacing="1" w:after="100" w:afterAutospacing="1"/>
        <w:divId w:val="1950695891"/>
      </w:pPr>
      <w:r>
        <w:t>Revised to SP-211649.</w:t>
      </w:r>
    </w:p>
    <w:p w14:paraId="02BA8800"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w:t>
      </w:r>
      <w:r>
        <w:rPr>
          <w:color w:val="0000FF"/>
        </w:rPr>
        <w:t>D SP-211649</w:t>
      </w:r>
      <w:r>
        <w:t xml:space="preserve"> (SID NEW) New SID: Study on Enhancement of 5G UE Policy. (Source: Intel, Qualcomm Incorporated, OPPO, ZTE, NTT Docomo, vivo, Telecom Italia, China Unicom, Huawei, HiSilicon, Vodafone, CATT, MediaTek, China Telecom, CMCC, KDDI, Xiaomi, Apple, Ve</w:t>
      </w:r>
      <w:r>
        <w:t>rizon UK Ltd, Samsung, Lenovo, Motorola Mobility, LG Electronics, Rakuten Mobile Inc., Ericsson, Convida Wireless, Orange, DISH Network, Deutsche Telekom).</w:t>
      </w:r>
      <w:r>
        <w:br/>
      </w:r>
      <w:r>
        <w:rPr>
          <w:b/>
        </w:rPr>
        <w:t>Document for:</w:t>
      </w:r>
      <w:r>
        <w:t xml:space="preserve"> Approval.</w:t>
      </w:r>
      <w:r>
        <w:br/>
      </w:r>
      <w:r>
        <w:rPr>
          <w:b/>
        </w:rPr>
        <w:t>Abstract:</w:t>
      </w:r>
      <w:r>
        <w:t xml:space="preserve"> Acronym: FS_eUEPO Unique identifier: 940072.</w:t>
      </w:r>
    </w:p>
    <w:p w14:paraId="49000D17" w14:textId="77777777" w:rsidR="00000000" w:rsidRDefault="00DE7085">
      <w:pPr>
        <w:keepNext/>
        <w:spacing w:before="100" w:beforeAutospacing="1" w:after="100" w:afterAutospacing="1"/>
        <w:divId w:val="1950695891"/>
        <w:rPr>
          <w:rFonts w:cs="Arial"/>
          <w:b/>
        </w:rPr>
      </w:pPr>
      <w:r>
        <w:rPr>
          <w:rFonts w:cs="Arial"/>
          <w:b/>
        </w:rPr>
        <w:t>Comment:</w:t>
      </w:r>
    </w:p>
    <w:p w14:paraId="220301D4" w14:textId="77777777" w:rsidR="00000000" w:rsidRDefault="00DE7085">
      <w:pPr>
        <w:spacing w:before="100" w:beforeAutospacing="1" w:after="100" w:afterAutospacing="1"/>
        <w:divId w:val="1950695891"/>
      </w:pPr>
      <w:r>
        <w:t>Revision of SP-211614. This SID NEW was approved.</w:t>
      </w:r>
    </w:p>
    <w:p w14:paraId="6869DDA8" w14:textId="77777777" w:rsidR="00000000" w:rsidRDefault="00DE7085">
      <w:pPr>
        <w:keepNext/>
        <w:spacing w:before="100" w:beforeAutospacing="1" w:after="100" w:afterAutospacing="1"/>
        <w:divId w:val="1950695891"/>
        <w:rPr>
          <w:rFonts w:cs="Arial"/>
          <w:b/>
        </w:rPr>
      </w:pPr>
      <w:r>
        <w:rPr>
          <w:rFonts w:cs="Arial"/>
          <w:b/>
        </w:rPr>
        <w:t>Discussion and conclusion:</w:t>
      </w:r>
    </w:p>
    <w:p w14:paraId="40696659" w14:textId="77777777" w:rsidR="00000000" w:rsidRDefault="00DE7085">
      <w:pPr>
        <w:spacing w:before="100" w:beforeAutospacing="1" w:after="100" w:afterAutospacing="1"/>
        <w:divId w:val="1950695891"/>
      </w:pPr>
      <w:r>
        <w:t>-</w:t>
      </w:r>
    </w:p>
    <w:p w14:paraId="268848E3" w14:textId="77777777" w:rsidR="00000000" w:rsidRDefault="00DE7085">
      <w:pPr>
        <w:keepNext/>
        <w:spacing w:before="100" w:beforeAutospacing="1" w:after="100" w:afterAutospacing="1"/>
        <w:divId w:val="1950695891"/>
        <w:rPr>
          <w:rFonts w:cs="Arial"/>
          <w:b/>
        </w:rPr>
      </w:pPr>
      <w:r>
        <w:rPr>
          <w:rFonts w:cs="Arial"/>
          <w:b/>
        </w:rPr>
        <w:t>Status:</w:t>
      </w:r>
    </w:p>
    <w:p w14:paraId="5560FD29" w14:textId="77777777" w:rsidR="00000000" w:rsidRDefault="00DE7085">
      <w:pPr>
        <w:spacing w:before="100" w:beforeAutospacing="1" w:after="100" w:afterAutospacing="1"/>
        <w:divId w:val="1950695891"/>
      </w:pPr>
      <w:r>
        <w:t>Approved.</w:t>
      </w:r>
    </w:p>
    <w:p w14:paraId="04DCFFCA" w14:textId="77777777" w:rsidR="00000000" w:rsidRDefault="00DE7085">
      <w:pPr>
        <w:keepNext/>
        <w:keepLines/>
        <w:pBdr>
          <w:top w:val="single" w:sz="4" w:space="1" w:color="auto"/>
        </w:pBdr>
        <w:spacing w:before="100" w:beforeAutospacing="1" w:after="100" w:afterAutospacing="1"/>
        <w:divId w:val="1950695891"/>
      </w:pPr>
      <w:r>
        <w:rPr>
          <w:color w:val="0000FF"/>
        </w:rPr>
        <w:t>TD SP-211330</w:t>
      </w:r>
      <w:r>
        <w:t xml:space="preserve"> (SID NEW) New SID: Study on Enablers for Network Automation for 5G - phase 3. (Source: China Mobile, vivo).</w:t>
      </w:r>
      <w:r>
        <w:br/>
      </w:r>
      <w:r>
        <w:rPr>
          <w:b/>
        </w:rPr>
        <w:t>Document for:</w:t>
      </w:r>
      <w:r>
        <w:t xml:space="preserve"> Approval.</w:t>
      </w:r>
      <w:r>
        <w:br/>
      </w:r>
      <w:r>
        <w:rPr>
          <w:b/>
        </w:rPr>
        <w:t>Abstract:</w:t>
      </w:r>
      <w:r>
        <w:t xml:space="preserve"> Acro</w:t>
      </w:r>
      <w:r>
        <w:t>nym: FS_eNA_Ph3 Unique identifier: 940073.</w:t>
      </w:r>
    </w:p>
    <w:p w14:paraId="2D4D9F75" w14:textId="77777777" w:rsidR="00000000" w:rsidRDefault="00DE7085">
      <w:pPr>
        <w:keepNext/>
        <w:spacing w:before="100" w:beforeAutospacing="1" w:after="100" w:afterAutospacing="1"/>
        <w:divId w:val="1950695891"/>
        <w:rPr>
          <w:rFonts w:cs="Arial"/>
          <w:b/>
        </w:rPr>
      </w:pPr>
      <w:r>
        <w:rPr>
          <w:rFonts w:cs="Arial"/>
          <w:b/>
        </w:rPr>
        <w:t>Comment:</w:t>
      </w:r>
    </w:p>
    <w:p w14:paraId="15EB1264" w14:textId="77777777" w:rsidR="00000000" w:rsidRDefault="00DE7085">
      <w:pPr>
        <w:spacing w:before="100" w:beforeAutospacing="1" w:after="100" w:afterAutospacing="1"/>
        <w:divId w:val="1950695891"/>
      </w:pPr>
      <w:r>
        <w:t>Revision of Prioritization Workshop SP-211194r01. SP-211330rev_02 agreed. Revised to SP-211615.</w:t>
      </w:r>
    </w:p>
    <w:p w14:paraId="762D335B" w14:textId="77777777" w:rsidR="00000000" w:rsidRDefault="00DE7085">
      <w:pPr>
        <w:keepNext/>
        <w:spacing w:before="100" w:beforeAutospacing="1" w:after="100" w:afterAutospacing="1"/>
        <w:divId w:val="1950695891"/>
        <w:rPr>
          <w:rFonts w:cs="Arial"/>
          <w:b/>
        </w:rPr>
      </w:pPr>
      <w:r>
        <w:rPr>
          <w:rFonts w:cs="Arial"/>
          <w:b/>
        </w:rPr>
        <w:t>Discussion and conclusion:</w:t>
      </w:r>
    </w:p>
    <w:p w14:paraId="3F1830A1" w14:textId="77777777" w:rsidR="00000000" w:rsidRDefault="00DE7085">
      <w:pPr>
        <w:spacing w:before="100" w:beforeAutospacing="1" w:after="100" w:afterAutospacing="1"/>
        <w:divId w:val="1950695891"/>
      </w:pPr>
      <w:r>
        <w:t>CC#1: SP-211194r04 was provided. The correct SP#94-e TD number should be used for</w:t>
      </w:r>
      <w:r>
        <w:t xml:space="preserve"> the next update. WT 1.2 and 2.1 are under discussion for removal. </w:t>
      </w:r>
      <w:r>
        <w:br/>
        <w:t>Indicative show of hands:</w:t>
      </w:r>
      <w:r>
        <w:br/>
        <w:t>Work Tasks Show of hands:</w:t>
      </w:r>
      <w:r>
        <w:br/>
        <w:t>WT1.2 OUT 1</w:t>
      </w:r>
      <w:r>
        <w:br/>
        <w:t>WT2.1 OUT 6 WT2.1 In: 15</w:t>
      </w:r>
      <w:r>
        <w:br/>
        <w:t>This reduces the total resource to 15 TUs. AT&amp;T commented that they would need this to be reduced f</w:t>
      </w:r>
      <w:r>
        <w:t>urther to accept this SID. The TSG SA Chair replied that such issues should be provided with technical reasons for objecting to the SID.</w:t>
      </w:r>
    </w:p>
    <w:p w14:paraId="1E0E7305" w14:textId="77777777" w:rsidR="00000000" w:rsidRDefault="00DE7085">
      <w:pPr>
        <w:keepNext/>
        <w:spacing w:before="100" w:beforeAutospacing="1" w:after="100" w:afterAutospacing="1"/>
        <w:divId w:val="1950695891"/>
        <w:rPr>
          <w:rFonts w:cs="Arial"/>
          <w:b/>
        </w:rPr>
      </w:pPr>
      <w:r>
        <w:rPr>
          <w:rFonts w:cs="Arial"/>
          <w:b/>
        </w:rPr>
        <w:t>Status:</w:t>
      </w:r>
    </w:p>
    <w:p w14:paraId="2B5F5B30" w14:textId="77777777" w:rsidR="00000000" w:rsidRDefault="00DE7085">
      <w:pPr>
        <w:spacing w:before="100" w:beforeAutospacing="1" w:after="100" w:afterAutospacing="1"/>
        <w:divId w:val="1950695891"/>
      </w:pPr>
      <w:r>
        <w:t>Revised to SP-211615.</w:t>
      </w:r>
    </w:p>
    <w:p w14:paraId="043A0826" w14:textId="77777777" w:rsidR="00000000" w:rsidRDefault="00DE7085">
      <w:pPr>
        <w:keepNext/>
        <w:keepLines/>
        <w:pBdr>
          <w:top w:val="single" w:sz="4" w:space="1" w:color="auto"/>
        </w:pBdr>
        <w:spacing w:before="100" w:beforeAutospacing="1" w:after="100" w:afterAutospacing="1"/>
        <w:divId w:val="1950695891"/>
      </w:pPr>
      <w:r>
        <w:rPr>
          <w:color w:val="0000FF"/>
        </w:rPr>
        <w:t>TD SP-211615</w:t>
      </w:r>
      <w:r>
        <w:t xml:space="preserve"> (SID NEW) New SID: Study on Enablers for Network Automation for 5G - phase 3</w:t>
      </w:r>
      <w:r>
        <w:t>. (Source: China Mobile, vivo).</w:t>
      </w:r>
      <w:r>
        <w:br/>
      </w:r>
      <w:r>
        <w:rPr>
          <w:b/>
        </w:rPr>
        <w:t>Document for:</w:t>
      </w:r>
      <w:r>
        <w:t xml:space="preserve"> Approval.</w:t>
      </w:r>
      <w:r>
        <w:br/>
      </w:r>
      <w:r>
        <w:rPr>
          <w:b/>
        </w:rPr>
        <w:t>Abstract:</w:t>
      </w:r>
      <w:r>
        <w:t xml:space="preserve"> Acronym: FS_eNA_Ph3 Unique identifier: 940073.</w:t>
      </w:r>
    </w:p>
    <w:p w14:paraId="415746C3" w14:textId="77777777" w:rsidR="00000000" w:rsidRDefault="00DE7085">
      <w:pPr>
        <w:keepNext/>
        <w:spacing w:before="100" w:beforeAutospacing="1" w:after="100" w:afterAutospacing="1"/>
        <w:divId w:val="1950695891"/>
        <w:rPr>
          <w:rFonts w:cs="Arial"/>
          <w:b/>
        </w:rPr>
      </w:pPr>
      <w:r>
        <w:rPr>
          <w:rFonts w:cs="Arial"/>
          <w:b/>
        </w:rPr>
        <w:t>Comment:</w:t>
      </w:r>
    </w:p>
    <w:p w14:paraId="4C428014" w14:textId="77777777" w:rsidR="00000000" w:rsidRDefault="00DE7085">
      <w:pPr>
        <w:spacing w:before="100" w:beforeAutospacing="1" w:after="100" w:afterAutospacing="1"/>
        <w:divId w:val="1950695891"/>
      </w:pPr>
      <w:r>
        <w:t>Revision of SP-211330_rev02. Approved. Corrections at CC#5. Revised to SP-211650.</w:t>
      </w:r>
    </w:p>
    <w:p w14:paraId="2E3865EB"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44AABC5E" w14:textId="77777777" w:rsidR="00000000" w:rsidRDefault="00DE7085">
      <w:pPr>
        <w:spacing w:before="100" w:beforeAutospacing="1" w:after="100" w:afterAutospacing="1"/>
        <w:divId w:val="1950695891"/>
      </w:pPr>
      <w:r>
        <w:t>-</w:t>
      </w:r>
    </w:p>
    <w:p w14:paraId="65092D60" w14:textId="77777777" w:rsidR="00000000" w:rsidRDefault="00DE7085">
      <w:pPr>
        <w:keepNext/>
        <w:spacing w:before="100" w:beforeAutospacing="1" w:after="100" w:afterAutospacing="1"/>
        <w:divId w:val="1950695891"/>
        <w:rPr>
          <w:rFonts w:cs="Arial"/>
          <w:b/>
        </w:rPr>
      </w:pPr>
      <w:r>
        <w:rPr>
          <w:rFonts w:cs="Arial"/>
          <w:b/>
        </w:rPr>
        <w:t>Status:</w:t>
      </w:r>
    </w:p>
    <w:p w14:paraId="2C1EA3CD" w14:textId="77777777" w:rsidR="00000000" w:rsidRDefault="00DE7085">
      <w:pPr>
        <w:spacing w:before="100" w:beforeAutospacing="1" w:after="100" w:afterAutospacing="1"/>
        <w:divId w:val="1950695891"/>
      </w:pPr>
      <w:r>
        <w:t>Revised to SP-2</w:t>
      </w:r>
      <w:r>
        <w:t>11650.</w:t>
      </w:r>
    </w:p>
    <w:p w14:paraId="2E7EC6D7" w14:textId="77777777" w:rsidR="00000000" w:rsidRDefault="00DE7085">
      <w:pPr>
        <w:keepNext/>
        <w:keepLines/>
        <w:pBdr>
          <w:top w:val="single" w:sz="4" w:space="1" w:color="auto"/>
        </w:pBdr>
        <w:spacing w:before="100" w:beforeAutospacing="1" w:after="100" w:afterAutospacing="1"/>
        <w:divId w:val="1950695891"/>
      </w:pPr>
      <w:r>
        <w:rPr>
          <w:color w:val="0000FF"/>
        </w:rPr>
        <w:t>TD SP-211650</w:t>
      </w:r>
      <w:r>
        <w:t xml:space="preserve"> (SID NEW) New SID: Study on Enablers for Network Automation for 5G - Phase 3. (Source: China Mobile, vivo).</w:t>
      </w:r>
      <w:r>
        <w:br/>
      </w:r>
      <w:r>
        <w:rPr>
          <w:b/>
        </w:rPr>
        <w:t>Document for:</w:t>
      </w:r>
      <w:r>
        <w:t xml:space="preserve"> Approval.</w:t>
      </w:r>
      <w:r>
        <w:br/>
      </w:r>
      <w:r>
        <w:rPr>
          <w:b/>
        </w:rPr>
        <w:t>Abstract:</w:t>
      </w:r>
      <w:r>
        <w:t xml:space="preserve"> Acronym: FS_eNA_Ph3 Unique identifier: 940073.</w:t>
      </w:r>
    </w:p>
    <w:p w14:paraId="509EF800" w14:textId="77777777" w:rsidR="00000000" w:rsidRDefault="00DE7085">
      <w:pPr>
        <w:keepNext/>
        <w:spacing w:before="100" w:beforeAutospacing="1" w:after="100" w:afterAutospacing="1"/>
        <w:divId w:val="1950695891"/>
        <w:rPr>
          <w:rFonts w:cs="Arial"/>
          <w:b/>
        </w:rPr>
      </w:pPr>
      <w:r>
        <w:rPr>
          <w:rFonts w:cs="Arial"/>
          <w:b/>
        </w:rPr>
        <w:t>Comment:</w:t>
      </w:r>
    </w:p>
    <w:p w14:paraId="7D9D064A" w14:textId="77777777" w:rsidR="00000000" w:rsidRDefault="00DE7085">
      <w:pPr>
        <w:spacing w:before="100" w:beforeAutospacing="1" w:after="100" w:afterAutospacing="1"/>
        <w:divId w:val="1950695891"/>
      </w:pPr>
      <w:r>
        <w:t>Revision of SP-211615. This SID NEW wa</w:t>
      </w:r>
      <w:r>
        <w:t>s approved.</w:t>
      </w:r>
    </w:p>
    <w:p w14:paraId="0C07537A" w14:textId="77777777" w:rsidR="00000000" w:rsidRDefault="00DE7085">
      <w:pPr>
        <w:keepNext/>
        <w:spacing w:before="100" w:beforeAutospacing="1" w:after="100" w:afterAutospacing="1"/>
        <w:divId w:val="1950695891"/>
        <w:rPr>
          <w:rFonts w:cs="Arial"/>
          <w:b/>
        </w:rPr>
      </w:pPr>
      <w:r>
        <w:rPr>
          <w:rFonts w:cs="Arial"/>
          <w:b/>
        </w:rPr>
        <w:t>Discussion and conclusion:</w:t>
      </w:r>
    </w:p>
    <w:p w14:paraId="101A15E9" w14:textId="77777777" w:rsidR="00000000" w:rsidRDefault="00DE7085">
      <w:pPr>
        <w:spacing w:before="100" w:beforeAutospacing="1" w:after="100" w:afterAutospacing="1"/>
        <w:divId w:val="1950695891"/>
      </w:pPr>
      <w:r>
        <w:t>-</w:t>
      </w:r>
    </w:p>
    <w:p w14:paraId="53C75406" w14:textId="77777777" w:rsidR="00000000" w:rsidRDefault="00DE7085">
      <w:pPr>
        <w:keepNext/>
        <w:spacing w:before="100" w:beforeAutospacing="1" w:after="100" w:afterAutospacing="1"/>
        <w:divId w:val="1950695891"/>
        <w:rPr>
          <w:rFonts w:cs="Arial"/>
          <w:b/>
        </w:rPr>
      </w:pPr>
      <w:r>
        <w:rPr>
          <w:rFonts w:cs="Arial"/>
          <w:b/>
        </w:rPr>
        <w:t>Status:</w:t>
      </w:r>
    </w:p>
    <w:p w14:paraId="20EF55DB" w14:textId="77777777" w:rsidR="00000000" w:rsidRDefault="00DE7085">
      <w:pPr>
        <w:spacing w:before="100" w:beforeAutospacing="1" w:after="100" w:afterAutospacing="1"/>
        <w:divId w:val="1950695891"/>
      </w:pPr>
      <w:r>
        <w:t>Approved.</w:t>
      </w:r>
    </w:p>
    <w:p w14:paraId="18BD66B6" w14:textId="77777777" w:rsidR="00000000" w:rsidRDefault="00DE7085">
      <w:pPr>
        <w:keepNext/>
        <w:keepLines/>
        <w:pBdr>
          <w:top w:val="single" w:sz="4" w:space="1" w:color="auto"/>
        </w:pBdr>
        <w:spacing w:before="100" w:beforeAutospacing="1" w:after="100" w:afterAutospacing="1"/>
        <w:divId w:val="1950695891"/>
      </w:pPr>
      <w:r>
        <w:rPr>
          <w:color w:val="0000FF"/>
        </w:rPr>
        <w:t>TD SP-211331</w:t>
      </w:r>
      <w:r>
        <w:t xml:space="preserve"> </w:t>
      </w:r>
      <w:r>
        <w:t>(SID NEW) New SID: Study on 5GC enhancement for satellite access Phase 2. (Source: Thales, Xiaomi, Novamint, TNO, ABS).</w:t>
      </w:r>
      <w:r>
        <w:br/>
      </w:r>
      <w:r>
        <w:rPr>
          <w:b/>
        </w:rPr>
        <w:t>Document for:</w:t>
      </w:r>
      <w:r>
        <w:t xml:space="preserve"> Approval.</w:t>
      </w:r>
      <w:r>
        <w:br/>
      </w:r>
      <w:r>
        <w:rPr>
          <w:b/>
        </w:rPr>
        <w:t>Abstract:</w:t>
      </w:r>
      <w:r>
        <w:t xml:space="preserve"> Acronym: FS_5GSAT_ARCH_Ph2 Unique identifier: 940074.</w:t>
      </w:r>
    </w:p>
    <w:p w14:paraId="351A17C7" w14:textId="77777777" w:rsidR="00000000" w:rsidRDefault="00DE7085">
      <w:pPr>
        <w:keepNext/>
        <w:spacing w:before="100" w:beforeAutospacing="1" w:after="100" w:afterAutospacing="1"/>
        <w:divId w:val="1950695891"/>
        <w:rPr>
          <w:rFonts w:cs="Arial"/>
          <w:b/>
        </w:rPr>
      </w:pPr>
      <w:r>
        <w:rPr>
          <w:rFonts w:cs="Arial"/>
          <w:b/>
        </w:rPr>
        <w:t>Comment:</w:t>
      </w:r>
    </w:p>
    <w:p w14:paraId="450F07F5" w14:textId="77777777" w:rsidR="00000000" w:rsidRDefault="00DE7085">
      <w:pPr>
        <w:spacing w:before="100" w:beforeAutospacing="1" w:after="100" w:afterAutospacing="1"/>
        <w:divId w:val="1950695891"/>
      </w:pPr>
      <w:r>
        <w:t>Revision of Prioritization Workshop SP-</w:t>
      </w:r>
      <w:r>
        <w:t>211195r01. SP-211331rev_04 agreed. Revised to SP-211616.</w:t>
      </w:r>
    </w:p>
    <w:p w14:paraId="6CB11399" w14:textId="77777777" w:rsidR="00000000" w:rsidRDefault="00DE7085">
      <w:pPr>
        <w:keepNext/>
        <w:spacing w:before="100" w:beforeAutospacing="1" w:after="100" w:afterAutospacing="1"/>
        <w:divId w:val="1950695891"/>
        <w:rPr>
          <w:rFonts w:cs="Arial"/>
          <w:b/>
        </w:rPr>
      </w:pPr>
      <w:r>
        <w:rPr>
          <w:rFonts w:cs="Arial"/>
          <w:b/>
        </w:rPr>
        <w:t>Discussion and conclusion:</w:t>
      </w:r>
    </w:p>
    <w:p w14:paraId="6049CD5D" w14:textId="77777777" w:rsidR="00000000" w:rsidRDefault="00DE7085">
      <w:pPr>
        <w:spacing w:before="100" w:beforeAutospacing="1" w:after="100" w:afterAutospacing="1"/>
        <w:divId w:val="1950695891"/>
      </w:pPr>
      <w:r>
        <w:t xml:space="preserve">CC#1: SP-211331r01 was provided. </w:t>
      </w:r>
      <w:r>
        <w:br/>
        <w:t>Work Tasks Show of hands:</w:t>
      </w:r>
      <w:r>
        <w:br/>
        <w:t>WT2.1 OUT 12</w:t>
      </w:r>
      <w:r>
        <w:br/>
        <w:t>WT1.3 OUT 17.</w:t>
      </w:r>
    </w:p>
    <w:p w14:paraId="0A586180" w14:textId="77777777" w:rsidR="00000000" w:rsidRDefault="00DE7085">
      <w:pPr>
        <w:keepNext/>
        <w:spacing w:before="100" w:beforeAutospacing="1" w:after="100" w:afterAutospacing="1"/>
        <w:divId w:val="1950695891"/>
        <w:rPr>
          <w:rFonts w:cs="Arial"/>
          <w:b/>
        </w:rPr>
      </w:pPr>
      <w:r>
        <w:rPr>
          <w:rFonts w:cs="Arial"/>
          <w:b/>
        </w:rPr>
        <w:t>Status:</w:t>
      </w:r>
    </w:p>
    <w:p w14:paraId="7BA11083" w14:textId="77777777" w:rsidR="00000000" w:rsidRDefault="00DE7085">
      <w:pPr>
        <w:spacing w:before="100" w:beforeAutospacing="1" w:after="100" w:afterAutospacing="1"/>
        <w:divId w:val="1950695891"/>
      </w:pPr>
      <w:r>
        <w:t>Revised to SP-211616.</w:t>
      </w:r>
    </w:p>
    <w:p w14:paraId="6D036773" w14:textId="77777777" w:rsidR="00000000" w:rsidRDefault="00DE7085">
      <w:pPr>
        <w:keepNext/>
        <w:keepLines/>
        <w:pBdr>
          <w:top w:val="single" w:sz="4" w:space="1" w:color="auto"/>
        </w:pBdr>
        <w:spacing w:before="100" w:beforeAutospacing="1" w:after="100" w:afterAutospacing="1"/>
        <w:divId w:val="1950695891"/>
      </w:pPr>
      <w:r>
        <w:rPr>
          <w:color w:val="0000FF"/>
        </w:rPr>
        <w:t>TD SP-211616</w:t>
      </w:r>
      <w:r>
        <w:t xml:space="preserve"> (SID NEW) New SID: Study on 5GC enhancemen</w:t>
      </w:r>
      <w:r>
        <w:t>t for satellite access Phase 2. (Source: Thales, Xiaomi, Novamint, TNO, ABS).</w:t>
      </w:r>
      <w:r>
        <w:br/>
      </w:r>
      <w:r>
        <w:rPr>
          <w:b/>
        </w:rPr>
        <w:t>Document for:</w:t>
      </w:r>
      <w:r>
        <w:t xml:space="preserve"> Approval.</w:t>
      </w:r>
      <w:r>
        <w:br/>
      </w:r>
      <w:r>
        <w:rPr>
          <w:b/>
        </w:rPr>
        <w:t>Abstract:</w:t>
      </w:r>
      <w:r>
        <w:t xml:space="preserve"> Acronym: FS_5GSAT_ARCH_Ph2 Unique identifier: 940074.</w:t>
      </w:r>
    </w:p>
    <w:p w14:paraId="36A49C57" w14:textId="77777777" w:rsidR="00000000" w:rsidRDefault="00DE7085">
      <w:pPr>
        <w:keepNext/>
        <w:spacing w:before="100" w:beforeAutospacing="1" w:after="100" w:afterAutospacing="1"/>
        <w:divId w:val="1950695891"/>
        <w:rPr>
          <w:rFonts w:cs="Arial"/>
          <w:b/>
        </w:rPr>
      </w:pPr>
      <w:r>
        <w:rPr>
          <w:rFonts w:cs="Arial"/>
          <w:b/>
        </w:rPr>
        <w:t>Comment:</w:t>
      </w:r>
    </w:p>
    <w:p w14:paraId="640E8F4B" w14:textId="77777777" w:rsidR="00000000" w:rsidRDefault="00DE7085">
      <w:pPr>
        <w:spacing w:before="100" w:beforeAutospacing="1" w:after="100" w:afterAutospacing="1"/>
        <w:divId w:val="1950695891"/>
      </w:pPr>
      <w:r>
        <w:t>Revision of SP-211331_rev04. Approved. Corrections at CC#5. Revised to SP-211651.</w:t>
      </w:r>
    </w:p>
    <w:p w14:paraId="1D9C1A59"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08AB839B" w14:textId="77777777" w:rsidR="00000000" w:rsidRDefault="00DE7085">
      <w:pPr>
        <w:spacing w:before="100" w:beforeAutospacing="1" w:after="100" w:afterAutospacing="1"/>
        <w:divId w:val="1950695891"/>
      </w:pPr>
      <w:r>
        <w:t>-</w:t>
      </w:r>
    </w:p>
    <w:p w14:paraId="36E4786C" w14:textId="77777777" w:rsidR="00000000" w:rsidRDefault="00DE7085">
      <w:pPr>
        <w:keepNext/>
        <w:spacing w:before="100" w:beforeAutospacing="1" w:after="100" w:afterAutospacing="1"/>
        <w:divId w:val="1950695891"/>
        <w:rPr>
          <w:rFonts w:cs="Arial"/>
          <w:b/>
        </w:rPr>
      </w:pPr>
      <w:r>
        <w:rPr>
          <w:rFonts w:cs="Arial"/>
          <w:b/>
        </w:rPr>
        <w:t>Status:</w:t>
      </w:r>
    </w:p>
    <w:p w14:paraId="75EC9A07" w14:textId="77777777" w:rsidR="00000000" w:rsidRDefault="00DE7085">
      <w:pPr>
        <w:spacing w:before="100" w:beforeAutospacing="1" w:after="100" w:afterAutospacing="1"/>
        <w:divId w:val="1950695891"/>
      </w:pPr>
      <w:r>
        <w:t>Revised to SP-211651.</w:t>
      </w:r>
    </w:p>
    <w:p w14:paraId="10DDF3BC" w14:textId="77777777" w:rsidR="00000000" w:rsidRDefault="00DE7085">
      <w:pPr>
        <w:keepNext/>
        <w:keepLines/>
        <w:pBdr>
          <w:top w:val="single" w:sz="4" w:space="1" w:color="auto"/>
        </w:pBdr>
        <w:spacing w:before="100" w:beforeAutospacing="1" w:after="100" w:afterAutospacing="1"/>
        <w:divId w:val="1950695891"/>
      </w:pPr>
      <w:r>
        <w:rPr>
          <w:color w:val="0000FF"/>
        </w:rPr>
        <w:t>TD SP-211651</w:t>
      </w:r>
      <w:r>
        <w:t xml:space="preserve"> (SID NEW) New SID: Study on satellite access Phase 2. (Source: Thales, Xiaomi, Novamint, TNO, ABS).</w:t>
      </w:r>
      <w:r>
        <w:br/>
      </w:r>
      <w:r>
        <w:rPr>
          <w:b/>
        </w:rPr>
        <w:t>Do</w:t>
      </w:r>
      <w:r>
        <w:rPr>
          <w:b/>
        </w:rPr>
        <w:t>cument for:</w:t>
      </w:r>
      <w:r>
        <w:t xml:space="preserve"> Approval.</w:t>
      </w:r>
      <w:r>
        <w:br/>
      </w:r>
      <w:r>
        <w:rPr>
          <w:b/>
        </w:rPr>
        <w:t>Abstract:</w:t>
      </w:r>
      <w:r>
        <w:t xml:space="preserve"> Acronym: FS_5GSAT_Ph2 Unique identifier: 940074.</w:t>
      </w:r>
    </w:p>
    <w:p w14:paraId="2DDC2A12" w14:textId="77777777" w:rsidR="00000000" w:rsidRDefault="00DE7085">
      <w:pPr>
        <w:keepNext/>
        <w:spacing w:before="100" w:beforeAutospacing="1" w:after="100" w:afterAutospacing="1"/>
        <w:divId w:val="1950695891"/>
        <w:rPr>
          <w:rFonts w:cs="Arial"/>
          <w:b/>
        </w:rPr>
      </w:pPr>
      <w:r>
        <w:rPr>
          <w:rFonts w:cs="Arial"/>
          <w:b/>
        </w:rPr>
        <w:t>Comment:</w:t>
      </w:r>
    </w:p>
    <w:p w14:paraId="7246C5E9" w14:textId="77777777" w:rsidR="00000000" w:rsidRDefault="00DE7085">
      <w:pPr>
        <w:spacing w:before="100" w:beforeAutospacing="1" w:after="100" w:afterAutospacing="1"/>
        <w:divId w:val="1950695891"/>
      </w:pPr>
      <w:r>
        <w:t>Revision of SP-211616. This SID NEW was approved.</w:t>
      </w:r>
    </w:p>
    <w:p w14:paraId="20235F87" w14:textId="77777777" w:rsidR="00000000" w:rsidRDefault="00DE7085">
      <w:pPr>
        <w:keepNext/>
        <w:spacing w:before="100" w:beforeAutospacing="1" w:after="100" w:afterAutospacing="1"/>
        <w:divId w:val="1950695891"/>
        <w:rPr>
          <w:rFonts w:cs="Arial"/>
          <w:b/>
        </w:rPr>
      </w:pPr>
      <w:r>
        <w:rPr>
          <w:rFonts w:cs="Arial"/>
          <w:b/>
        </w:rPr>
        <w:t>Discussion and conclusion:</w:t>
      </w:r>
    </w:p>
    <w:p w14:paraId="08147678" w14:textId="77777777" w:rsidR="00000000" w:rsidRDefault="00DE7085">
      <w:pPr>
        <w:spacing w:before="100" w:beforeAutospacing="1" w:after="100" w:afterAutospacing="1"/>
        <w:divId w:val="1950695891"/>
      </w:pPr>
      <w:r>
        <w:t>-</w:t>
      </w:r>
    </w:p>
    <w:p w14:paraId="14118475" w14:textId="77777777" w:rsidR="00000000" w:rsidRDefault="00DE7085">
      <w:pPr>
        <w:keepNext/>
        <w:spacing w:before="100" w:beforeAutospacing="1" w:after="100" w:afterAutospacing="1"/>
        <w:divId w:val="1950695891"/>
        <w:rPr>
          <w:rFonts w:cs="Arial"/>
          <w:b/>
        </w:rPr>
      </w:pPr>
      <w:r>
        <w:rPr>
          <w:rFonts w:cs="Arial"/>
          <w:b/>
        </w:rPr>
        <w:t>Status:</w:t>
      </w:r>
    </w:p>
    <w:p w14:paraId="7F132C14" w14:textId="77777777" w:rsidR="00000000" w:rsidRDefault="00DE7085">
      <w:pPr>
        <w:spacing w:before="100" w:beforeAutospacing="1" w:after="100" w:afterAutospacing="1"/>
        <w:divId w:val="1950695891"/>
      </w:pPr>
      <w:r>
        <w:t>Approved.</w:t>
      </w:r>
    </w:p>
    <w:p w14:paraId="1D8F0895" w14:textId="77777777" w:rsidR="00000000" w:rsidRDefault="00DE7085">
      <w:pPr>
        <w:keepNext/>
        <w:keepLines/>
        <w:pBdr>
          <w:top w:val="single" w:sz="4" w:space="1" w:color="auto"/>
        </w:pBdr>
        <w:spacing w:before="100" w:beforeAutospacing="1" w:after="100" w:afterAutospacing="1"/>
        <w:divId w:val="1950695891"/>
      </w:pPr>
      <w:r>
        <w:rPr>
          <w:color w:val="0000FF"/>
        </w:rPr>
        <w:t>TD SP-211568</w:t>
      </w:r>
      <w:r>
        <w:t xml:space="preserve"> (SID NEW) New SID: Study on enhanced support of Non-Publ</w:t>
      </w:r>
      <w:r>
        <w:t>ic Networks phase 2. (Source: Ericsson, Futurewei, Convida Wireless, Charter, China Unicom, ETRI; Cisco, China Mobile, Lenovo, Motorola Mobility, Qualcomm, ZTE, Philips, Intel, MATRIXX Software, SHARP, InterDigital, LG Electronics, NEC, Samsung, OPPO, T-Mo</w:t>
      </w:r>
      <w:r>
        <w:t>bile USA, NICT, DISH Network,).</w:t>
      </w:r>
      <w:r>
        <w:br/>
      </w:r>
      <w:r>
        <w:rPr>
          <w:b/>
        </w:rPr>
        <w:t>Document for:</w:t>
      </w:r>
      <w:r>
        <w:t xml:space="preserve"> Approval.</w:t>
      </w:r>
      <w:r>
        <w:br/>
      </w:r>
      <w:r>
        <w:rPr>
          <w:b/>
        </w:rPr>
        <w:t>Abstract:</w:t>
      </w:r>
      <w:r>
        <w:t xml:space="preserve"> Acronym: FS_eNPN_Ph2 Unique identifier: 940075.</w:t>
      </w:r>
    </w:p>
    <w:p w14:paraId="134905C9" w14:textId="77777777" w:rsidR="00000000" w:rsidRDefault="00DE7085">
      <w:pPr>
        <w:keepNext/>
        <w:spacing w:before="100" w:beforeAutospacing="1" w:after="100" w:afterAutospacing="1"/>
        <w:divId w:val="1950695891"/>
        <w:rPr>
          <w:rFonts w:cs="Arial"/>
          <w:b/>
        </w:rPr>
      </w:pPr>
      <w:r>
        <w:rPr>
          <w:rFonts w:cs="Arial"/>
          <w:b/>
        </w:rPr>
        <w:t>Comment:</w:t>
      </w:r>
    </w:p>
    <w:p w14:paraId="736FB8B2" w14:textId="77777777" w:rsidR="00000000" w:rsidRDefault="00DE7085">
      <w:pPr>
        <w:spacing w:before="100" w:beforeAutospacing="1" w:after="100" w:afterAutospacing="1"/>
        <w:divId w:val="1950695891"/>
      </w:pPr>
      <w:r>
        <w:t>Revision of Prioritization Workshop SP-211196r01. SP-211568rev_03 agreed. Revised to SP-211617.</w:t>
      </w:r>
    </w:p>
    <w:p w14:paraId="200D8C36" w14:textId="77777777" w:rsidR="00000000" w:rsidRDefault="00DE7085">
      <w:pPr>
        <w:keepNext/>
        <w:spacing w:before="100" w:beforeAutospacing="1" w:after="100" w:afterAutospacing="1"/>
        <w:divId w:val="1950695891"/>
        <w:rPr>
          <w:rFonts w:cs="Arial"/>
          <w:b/>
        </w:rPr>
      </w:pPr>
      <w:r>
        <w:rPr>
          <w:rFonts w:cs="Arial"/>
          <w:b/>
        </w:rPr>
        <w:t>Discussion and conclusion:</w:t>
      </w:r>
    </w:p>
    <w:p w14:paraId="42C8BDB9" w14:textId="77777777" w:rsidR="00000000" w:rsidRDefault="00DE7085">
      <w:pPr>
        <w:spacing w:before="100" w:beforeAutospacing="1" w:after="100" w:afterAutospacing="1"/>
        <w:divId w:val="1950695891"/>
      </w:pPr>
      <w:r>
        <w:t>&amp;bsol;cc#1; No revision was provided.</w:t>
      </w:r>
      <w:r>
        <w:br/>
        <w:t>Work Tasks Show of hands:</w:t>
      </w:r>
      <w:r>
        <w:br/>
        <w:t>WT3a OUT 15.</w:t>
      </w:r>
    </w:p>
    <w:p w14:paraId="2A232E56" w14:textId="77777777" w:rsidR="00000000" w:rsidRDefault="00DE7085">
      <w:pPr>
        <w:keepNext/>
        <w:spacing w:before="100" w:beforeAutospacing="1" w:after="100" w:afterAutospacing="1"/>
        <w:divId w:val="1950695891"/>
        <w:rPr>
          <w:rFonts w:cs="Arial"/>
          <w:b/>
        </w:rPr>
      </w:pPr>
      <w:r>
        <w:rPr>
          <w:rFonts w:cs="Arial"/>
          <w:b/>
        </w:rPr>
        <w:t>Status:</w:t>
      </w:r>
    </w:p>
    <w:p w14:paraId="22B561B3" w14:textId="77777777" w:rsidR="00000000" w:rsidRDefault="00DE7085">
      <w:pPr>
        <w:spacing w:before="100" w:beforeAutospacing="1" w:after="100" w:afterAutospacing="1"/>
        <w:divId w:val="1950695891"/>
      </w:pPr>
      <w:r>
        <w:t>Revised to SP-211617.</w:t>
      </w:r>
    </w:p>
    <w:p w14:paraId="2371DC4E" w14:textId="77777777" w:rsidR="00000000" w:rsidRDefault="00DE7085">
      <w:pPr>
        <w:keepNext/>
        <w:keepLines/>
        <w:pBdr>
          <w:top w:val="single" w:sz="4" w:space="1" w:color="auto"/>
        </w:pBdr>
        <w:spacing w:before="100" w:beforeAutospacing="1" w:after="100" w:afterAutospacing="1"/>
        <w:divId w:val="1950695891"/>
      </w:pPr>
      <w:r>
        <w:rPr>
          <w:color w:val="0000FF"/>
        </w:rPr>
        <w:lastRenderedPageBreak/>
        <w:t>TD SP-211617</w:t>
      </w:r>
      <w:r>
        <w:t xml:space="preserve"> (SID NEW) New SID: Study on enhanced support of Non-Public Networks Phase 2. (Source: Ericsson, Futurewei, Co</w:t>
      </w:r>
      <w:r>
        <w:t>nvida Wireless, Charter, China Unicom, ETRI; Cisco, China Mobile, Lenovo, Motorola Mobility, Qualcomm, ZTE, Philips, Intel, MATRIXX Software, SHARP, InterDigital, LG Electronics, NEC, Samsung, OPPO, T-Mobile USA, NICT, DISH Network, vivo, KPN, CableLabs, S</w:t>
      </w:r>
      <w:r>
        <w:t>ennheiser, Siemens, MediaTek Inc.).</w:t>
      </w:r>
      <w:r>
        <w:br/>
      </w:r>
      <w:r>
        <w:rPr>
          <w:b/>
        </w:rPr>
        <w:t>Document for:</w:t>
      </w:r>
      <w:r>
        <w:t xml:space="preserve"> Approval.</w:t>
      </w:r>
      <w:r>
        <w:br/>
      </w:r>
      <w:r>
        <w:rPr>
          <w:b/>
        </w:rPr>
        <w:t>Abstract:</w:t>
      </w:r>
      <w:r>
        <w:t xml:space="preserve"> Acronym: FS_eNPN_Ph2 Unique identifier: 940075.</w:t>
      </w:r>
    </w:p>
    <w:p w14:paraId="621D72BA" w14:textId="77777777" w:rsidR="00000000" w:rsidRDefault="00DE7085">
      <w:pPr>
        <w:keepNext/>
        <w:spacing w:before="100" w:beforeAutospacing="1" w:after="100" w:afterAutospacing="1"/>
        <w:divId w:val="1950695891"/>
        <w:rPr>
          <w:rFonts w:cs="Arial"/>
          <w:b/>
        </w:rPr>
      </w:pPr>
      <w:r>
        <w:rPr>
          <w:rFonts w:cs="Arial"/>
          <w:b/>
        </w:rPr>
        <w:t>Comment:</w:t>
      </w:r>
    </w:p>
    <w:p w14:paraId="1EC733F9" w14:textId="77777777" w:rsidR="00000000" w:rsidRDefault="00DE7085">
      <w:pPr>
        <w:spacing w:before="100" w:beforeAutospacing="1" w:after="100" w:afterAutospacing="1"/>
        <w:divId w:val="1950695891"/>
      </w:pPr>
      <w:r>
        <w:t>Revision of SP-211568_rev03. Approved. Corrections at CC#5. Revised to SP-211656.</w:t>
      </w:r>
    </w:p>
    <w:p w14:paraId="5B21883C" w14:textId="77777777" w:rsidR="00000000" w:rsidRDefault="00DE7085">
      <w:pPr>
        <w:keepNext/>
        <w:spacing w:before="100" w:beforeAutospacing="1" w:after="100" w:afterAutospacing="1"/>
        <w:divId w:val="1950695891"/>
        <w:rPr>
          <w:rFonts w:cs="Arial"/>
          <w:b/>
        </w:rPr>
      </w:pPr>
      <w:r>
        <w:rPr>
          <w:rFonts w:cs="Arial"/>
          <w:b/>
        </w:rPr>
        <w:t>Discussion and conclusion:</w:t>
      </w:r>
    </w:p>
    <w:p w14:paraId="30744927" w14:textId="77777777" w:rsidR="00000000" w:rsidRDefault="00DE7085">
      <w:pPr>
        <w:spacing w:before="100" w:beforeAutospacing="1" w:after="100" w:afterAutospacing="1"/>
        <w:divId w:val="1950695891"/>
      </w:pPr>
      <w:r>
        <w:t>-</w:t>
      </w:r>
    </w:p>
    <w:p w14:paraId="78273176" w14:textId="77777777" w:rsidR="00000000" w:rsidRDefault="00DE7085">
      <w:pPr>
        <w:keepNext/>
        <w:spacing w:before="100" w:beforeAutospacing="1" w:after="100" w:afterAutospacing="1"/>
        <w:divId w:val="1950695891"/>
        <w:rPr>
          <w:rFonts w:cs="Arial"/>
          <w:b/>
        </w:rPr>
      </w:pPr>
      <w:r>
        <w:rPr>
          <w:rFonts w:cs="Arial"/>
          <w:b/>
        </w:rPr>
        <w:t>Status:</w:t>
      </w:r>
    </w:p>
    <w:p w14:paraId="12A162F9" w14:textId="77777777" w:rsidR="00000000" w:rsidRDefault="00DE7085">
      <w:pPr>
        <w:spacing w:before="100" w:beforeAutospacing="1" w:after="100" w:afterAutospacing="1"/>
        <w:divId w:val="1950695891"/>
      </w:pPr>
      <w:r>
        <w:t>Revised to</w:t>
      </w:r>
      <w:r>
        <w:t xml:space="preserve"> SP-211656.</w:t>
      </w:r>
    </w:p>
    <w:p w14:paraId="545E9B89" w14:textId="77777777" w:rsidR="00000000" w:rsidRDefault="00DE7085">
      <w:pPr>
        <w:keepNext/>
        <w:keepLines/>
        <w:pBdr>
          <w:top w:val="single" w:sz="4" w:space="1" w:color="auto"/>
        </w:pBdr>
        <w:spacing w:before="100" w:beforeAutospacing="1" w:after="100" w:afterAutospacing="1"/>
        <w:divId w:val="1950695891"/>
      </w:pPr>
      <w:r>
        <w:rPr>
          <w:color w:val="0000FF"/>
        </w:rPr>
        <w:t>TD SP-211656</w:t>
      </w:r>
      <w:r>
        <w:t xml:space="preserve"> (SID NEW) New SID: Study on enhanced support of Non-Public Networks Phase 2. (Source: Ericsson, Futurewei, Convida Wireless, Charter, China Unicom, ETRI; Cisco, China Mobile, Lenovo, Motorola Mobility, Qualcomm, ZTE, Philips, Intel</w:t>
      </w:r>
      <w:r>
        <w:t>, MATRIXX Software, SHARP, InterDigital, LG Electronics, NEC, Samsung, OPPO, T-Mobile USA, NICT, DISH Network, vivo, KPN, CableLabs, Sennheiser, Siemens, MediaTek Inc., Nokia, Nokia Shanghai Bell, Microsoft, MITRE, Spreadtrum Communications).</w:t>
      </w:r>
      <w:r>
        <w:br/>
      </w:r>
      <w:r>
        <w:rPr>
          <w:b/>
        </w:rPr>
        <w:t>Document for:</w:t>
      </w:r>
      <w:r>
        <w:t xml:space="preserve"> Approval.</w:t>
      </w:r>
      <w:r>
        <w:br/>
      </w:r>
      <w:r>
        <w:rPr>
          <w:b/>
        </w:rPr>
        <w:t>Abstract:</w:t>
      </w:r>
      <w:r>
        <w:t xml:space="preserve"> Acronym: FS_eNPN_Ph2 Unique identifier: 940075.</w:t>
      </w:r>
    </w:p>
    <w:p w14:paraId="4C81AFA2" w14:textId="77777777" w:rsidR="00000000" w:rsidRDefault="00DE7085">
      <w:pPr>
        <w:keepNext/>
        <w:spacing w:before="100" w:beforeAutospacing="1" w:after="100" w:afterAutospacing="1"/>
        <w:divId w:val="1950695891"/>
        <w:rPr>
          <w:rFonts w:cs="Arial"/>
          <w:b/>
        </w:rPr>
      </w:pPr>
      <w:r>
        <w:rPr>
          <w:rFonts w:cs="Arial"/>
          <w:b/>
        </w:rPr>
        <w:t>Comment:</w:t>
      </w:r>
    </w:p>
    <w:p w14:paraId="263BC407" w14:textId="77777777" w:rsidR="00000000" w:rsidRDefault="00DE7085">
      <w:pPr>
        <w:spacing w:before="100" w:beforeAutospacing="1" w:after="100" w:afterAutospacing="1"/>
        <w:divId w:val="1950695891"/>
      </w:pPr>
      <w:r>
        <w:t>Revision of SP-211617. This SID NEW was approved.</w:t>
      </w:r>
    </w:p>
    <w:p w14:paraId="5DDC02C7" w14:textId="77777777" w:rsidR="00000000" w:rsidRDefault="00DE7085">
      <w:pPr>
        <w:keepNext/>
        <w:spacing w:before="100" w:beforeAutospacing="1" w:after="100" w:afterAutospacing="1"/>
        <w:divId w:val="1950695891"/>
        <w:rPr>
          <w:rFonts w:cs="Arial"/>
          <w:b/>
        </w:rPr>
      </w:pPr>
      <w:r>
        <w:rPr>
          <w:rFonts w:cs="Arial"/>
          <w:b/>
        </w:rPr>
        <w:t>Discussion and conclusion:</w:t>
      </w:r>
    </w:p>
    <w:p w14:paraId="5C637C02" w14:textId="77777777" w:rsidR="00000000" w:rsidRDefault="00DE7085">
      <w:pPr>
        <w:spacing w:before="100" w:beforeAutospacing="1" w:after="100" w:afterAutospacing="1"/>
        <w:divId w:val="1950695891"/>
      </w:pPr>
      <w:r>
        <w:t>-</w:t>
      </w:r>
    </w:p>
    <w:p w14:paraId="6F995242" w14:textId="77777777" w:rsidR="00000000" w:rsidRDefault="00DE7085">
      <w:pPr>
        <w:keepNext/>
        <w:spacing w:before="100" w:beforeAutospacing="1" w:after="100" w:afterAutospacing="1"/>
        <w:divId w:val="1950695891"/>
        <w:rPr>
          <w:rFonts w:cs="Arial"/>
          <w:b/>
        </w:rPr>
      </w:pPr>
      <w:r>
        <w:rPr>
          <w:rFonts w:cs="Arial"/>
          <w:b/>
        </w:rPr>
        <w:t>Status:</w:t>
      </w:r>
    </w:p>
    <w:p w14:paraId="67F59FA4" w14:textId="77777777" w:rsidR="00000000" w:rsidRDefault="00DE7085">
      <w:pPr>
        <w:spacing w:before="100" w:beforeAutospacing="1" w:after="100" w:afterAutospacing="1"/>
        <w:divId w:val="1950695891"/>
      </w:pPr>
      <w:r>
        <w:t>Approved.</w:t>
      </w:r>
    </w:p>
    <w:p w14:paraId="54FA458C" w14:textId="77777777" w:rsidR="00000000" w:rsidRDefault="00DE7085">
      <w:pPr>
        <w:keepNext/>
        <w:keepLines/>
        <w:pBdr>
          <w:top w:val="single" w:sz="4" w:space="1" w:color="auto"/>
        </w:pBdr>
        <w:spacing w:before="100" w:beforeAutospacing="1" w:after="100" w:afterAutospacing="1"/>
        <w:divId w:val="1950695891"/>
      </w:pPr>
      <w:r>
        <w:rPr>
          <w:color w:val="0000FF"/>
        </w:rPr>
        <w:t>TD SP-211569</w:t>
      </w:r>
      <w:r>
        <w:t xml:space="preserve"> (SID NEW) Study on UPF enhancement for Exposure And SBA. (Source: Ch</w:t>
      </w:r>
      <w:r>
        <w:t>ina Mobile, AT&amp;T, Vodafone, CATT, Tencent, Deutsche Telekom, SK Telecom, Sandvine, Matrixx, Siemens, Sennheiser, DISH Network, Telstra, TELUS).</w:t>
      </w:r>
      <w:r>
        <w:br/>
      </w:r>
      <w:r>
        <w:rPr>
          <w:b/>
        </w:rPr>
        <w:t>Document for:</w:t>
      </w:r>
      <w:r>
        <w:t xml:space="preserve"> Approval.</w:t>
      </w:r>
      <w:r>
        <w:br/>
      </w:r>
      <w:r>
        <w:rPr>
          <w:b/>
        </w:rPr>
        <w:t>Abstract:</w:t>
      </w:r>
      <w:r>
        <w:t xml:space="preserve"> Acronym: FS_UPEAS Unique identifier: 940076.</w:t>
      </w:r>
    </w:p>
    <w:p w14:paraId="204AE613" w14:textId="77777777" w:rsidR="00000000" w:rsidRDefault="00DE7085">
      <w:pPr>
        <w:keepNext/>
        <w:spacing w:before="100" w:beforeAutospacing="1" w:after="100" w:afterAutospacing="1"/>
        <w:divId w:val="1950695891"/>
        <w:rPr>
          <w:rFonts w:cs="Arial"/>
          <w:b/>
        </w:rPr>
      </w:pPr>
      <w:r>
        <w:rPr>
          <w:rFonts w:cs="Arial"/>
          <w:b/>
        </w:rPr>
        <w:t>Comment:</w:t>
      </w:r>
    </w:p>
    <w:p w14:paraId="7469350D" w14:textId="77777777" w:rsidR="00000000" w:rsidRDefault="00DE7085">
      <w:pPr>
        <w:spacing w:before="100" w:beforeAutospacing="1" w:after="100" w:afterAutospacing="1"/>
        <w:divId w:val="1950695891"/>
      </w:pPr>
      <w:r>
        <w:t>Revision of Prioritizati</w:t>
      </w:r>
      <w:r>
        <w:t>on Workshop SP-211197r02. SP-211569rev_02 agreed. Revised to SP-211618.</w:t>
      </w:r>
    </w:p>
    <w:p w14:paraId="03251EE0" w14:textId="77777777" w:rsidR="00000000" w:rsidRDefault="00DE7085">
      <w:pPr>
        <w:keepNext/>
        <w:spacing w:before="100" w:beforeAutospacing="1" w:after="100" w:afterAutospacing="1"/>
        <w:divId w:val="1950695891"/>
        <w:rPr>
          <w:rFonts w:cs="Arial"/>
          <w:b/>
        </w:rPr>
      </w:pPr>
      <w:r>
        <w:rPr>
          <w:rFonts w:cs="Arial"/>
          <w:b/>
        </w:rPr>
        <w:t>Discussion and conclusion:</w:t>
      </w:r>
    </w:p>
    <w:p w14:paraId="421E2143" w14:textId="77777777" w:rsidR="00000000" w:rsidRDefault="00DE7085">
      <w:pPr>
        <w:spacing w:before="100" w:beforeAutospacing="1" w:after="100" w:afterAutospacing="1"/>
        <w:divId w:val="1950695891"/>
      </w:pPr>
      <w:r>
        <w:t>CC#1: SP-211569r01 was provided. Resource reduced to 5.5 TUs.</w:t>
      </w:r>
    </w:p>
    <w:p w14:paraId="18EECF6D"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1C98490A" w14:textId="77777777" w:rsidR="00000000" w:rsidRDefault="00DE7085">
      <w:pPr>
        <w:spacing w:before="100" w:beforeAutospacing="1" w:after="100" w:afterAutospacing="1"/>
        <w:divId w:val="1950695891"/>
      </w:pPr>
      <w:r>
        <w:t>Revised to SP-211618.</w:t>
      </w:r>
    </w:p>
    <w:p w14:paraId="1936C034" w14:textId="77777777" w:rsidR="00000000" w:rsidRDefault="00DE7085">
      <w:pPr>
        <w:keepNext/>
        <w:keepLines/>
        <w:pBdr>
          <w:top w:val="single" w:sz="4" w:space="1" w:color="auto"/>
        </w:pBdr>
        <w:spacing w:before="100" w:beforeAutospacing="1" w:after="100" w:afterAutospacing="1"/>
        <w:divId w:val="1950695891"/>
      </w:pPr>
      <w:r>
        <w:rPr>
          <w:color w:val="0000FF"/>
        </w:rPr>
        <w:t>TD SP-211618</w:t>
      </w:r>
      <w:r>
        <w:t xml:space="preserve"> </w:t>
      </w:r>
      <w:r>
        <w:t>(SID NEW) Study on UPF enhancement for Exposure And SBA. (Source: China Mobile, AT&amp;T, Vodafone, CATT, Tencent, Deutsche Telekom, SK Telecom, Sandvine, Matrixx, Siemens, Sennheiser, DISH Network, Telstra, TELUS).</w:t>
      </w:r>
      <w:r>
        <w:br/>
      </w:r>
      <w:r>
        <w:rPr>
          <w:b/>
        </w:rPr>
        <w:t>Document for:</w:t>
      </w:r>
      <w:r>
        <w:t xml:space="preserve"> Approval.</w:t>
      </w:r>
      <w:r>
        <w:br/>
      </w:r>
      <w:r>
        <w:rPr>
          <w:b/>
        </w:rPr>
        <w:t>Abstract:</w:t>
      </w:r>
      <w:r>
        <w:t xml:space="preserve"> Acronym: F</w:t>
      </w:r>
      <w:r>
        <w:t>S_UPEAS Unique identifier: 940076.</w:t>
      </w:r>
    </w:p>
    <w:p w14:paraId="64784DE0" w14:textId="77777777" w:rsidR="00000000" w:rsidRDefault="00DE7085">
      <w:pPr>
        <w:keepNext/>
        <w:spacing w:before="100" w:beforeAutospacing="1" w:after="100" w:afterAutospacing="1"/>
        <w:divId w:val="1950695891"/>
        <w:rPr>
          <w:rFonts w:cs="Arial"/>
          <w:b/>
        </w:rPr>
      </w:pPr>
      <w:r>
        <w:rPr>
          <w:rFonts w:cs="Arial"/>
          <w:b/>
        </w:rPr>
        <w:t>Comment:</w:t>
      </w:r>
    </w:p>
    <w:p w14:paraId="7650730C" w14:textId="77777777" w:rsidR="00000000" w:rsidRDefault="00DE7085">
      <w:pPr>
        <w:spacing w:before="100" w:beforeAutospacing="1" w:after="100" w:afterAutospacing="1"/>
        <w:divId w:val="1950695891"/>
      </w:pPr>
      <w:r>
        <w:t>Revision of SP-211569_rev02. Approved. Corrections at CC#5. Revised to SP-211652.</w:t>
      </w:r>
    </w:p>
    <w:p w14:paraId="075A8A0D" w14:textId="77777777" w:rsidR="00000000" w:rsidRDefault="00DE7085">
      <w:pPr>
        <w:keepNext/>
        <w:spacing w:before="100" w:beforeAutospacing="1" w:after="100" w:afterAutospacing="1"/>
        <w:divId w:val="1950695891"/>
        <w:rPr>
          <w:rFonts w:cs="Arial"/>
          <w:b/>
        </w:rPr>
      </w:pPr>
      <w:r>
        <w:rPr>
          <w:rFonts w:cs="Arial"/>
          <w:b/>
        </w:rPr>
        <w:t>Discussion and conclusion:</w:t>
      </w:r>
    </w:p>
    <w:p w14:paraId="376EBD69" w14:textId="77777777" w:rsidR="00000000" w:rsidRDefault="00DE7085">
      <w:pPr>
        <w:spacing w:before="100" w:beforeAutospacing="1" w:after="100" w:afterAutospacing="1"/>
        <w:divId w:val="1950695891"/>
      </w:pPr>
      <w:r>
        <w:t>-</w:t>
      </w:r>
    </w:p>
    <w:p w14:paraId="2E6530D3" w14:textId="77777777" w:rsidR="00000000" w:rsidRDefault="00DE7085">
      <w:pPr>
        <w:keepNext/>
        <w:spacing w:before="100" w:beforeAutospacing="1" w:after="100" w:afterAutospacing="1"/>
        <w:divId w:val="1950695891"/>
        <w:rPr>
          <w:rFonts w:cs="Arial"/>
          <w:b/>
        </w:rPr>
      </w:pPr>
      <w:r>
        <w:rPr>
          <w:rFonts w:cs="Arial"/>
          <w:b/>
        </w:rPr>
        <w:t>Status:</w:t>
      </w:r>
    </w:p>
    <w:p w14:paraId="7B0ED3A8" w14:textId="77777777" w:rsidR="00000000" w:rsidRDefault="00DE7085">
      <w:pPr>
        <w:spacing w:before="100" w:beforeAutospacing="1" w:after="100" w:afterAutospacing="1"/>
        <w:divId w:val="1950695891"/>
      </w:pPr>
      <w:r>
        <w:t>Revised to SP-211652.</w:t>
      </w:r>
    </w:p>
    <w:p w14:paraId="02DADF67" w14:textId="77777777" w:rsidR="00000000" w:rsidRDefault="00DE7085">
      <w:pPr>
        <w:keepNext/>
        <w:keepLines/>
        <w:pBdr>
          <w:top w:val="single" w:sz="4" w:space="1" w:color="auto"/>
        </w:pBdr>
        <w:spacing w:before="100" w:beforeAutospacing="1" w:after="100" w:afterAutospacing="1"/>
        <w:divId w:val="1950695891"/>
      </w:pPr>
      <w:r>
        <w:rPr>
          <w:color w:val="0000FF"/>
        </w:rPr>
        <w:t>TD SP-211652</w:t>
      </w:r>
      <w:r>
        <w:t xml:space="preserve"> (SID NEW) New SID: Study on UPF enhancement for Exposure A</w:t>
      </w:r>
      <w:r>
        <w:t>nd SBA. (Source: China Mobile, AT&amp;T, Vodafone, CATT, Tencent, Deutsche Telekom, SK Telecom, Sandvine, Matrixx, Siemens, Sennheiser, DISH Network, Telstra, TELUS, Microsoft).</w:t>
      </w:r>
      <w:r>
        <w:br/>
      </w:r>
      <w:r>
        <w:rPr>
          <w:b/>
        </w:rPr>
        <w:t>Document for:</w:t>
      </w:r>
      <w:r>
        <w:t xml:space="preserve"> Approval.</w:t>
      </w:r>
      <w:r>
        <w:br/>
      </w:r>
      <w:r>
        <w:rPr>
          <w:b/>
        </w:rPr>
        <w:t>Abstract:</w:t>
      </w:r>
      <w:r>
        <w:t xml:space="preserve"> Acronym: FS_UPEAS Unique identifier: 940076.</w:t>
      </w:r>
    </w:p>
    <w:p w14:paraId="21B92034" w14:textId="77777777" w:rsidR="00000000" w:rsidRDefault="00DE7085">
      <w:pPr>
        <w:keepNext/>
        <w:spacing w:before="100" w:beforeAutospacing="1" w:after="100" w:afterAutospacing="1"/>
        <w:divId w:val="1950695891"/>
        <w:rPr>
          <w:rFonts w:cs="Arial"/>
          <w:b/>
        </w:rPr>
      </w:pPr>
      <w:r>
        <w:rPr>
          <w:rFonts w:cs="Arial"/>
          <w:b/>
        </w:rPr>
        <w:t>Com</w:t>
      </w:r>
      <w:r>
        <w:rPr>
          <w:rFonts w:cs="Arial"/>
          <w:b/>
        </w:rPr>
        <w:t>ment:</w:t>
      </w:r>
    </w:p>
    <w:p w14:paraId="56151DB1" w14:textId="77777777" w:rsidR="00000000" w:rsidRDefault="00DE7085">
      <w:pPr>
        <w:spacing w:before="100" w:beforeAutospacing="1" w:after="100" w:afterAutospacing="1"/>
        <w:divId w:val="1950695891"/>
      </w:pPr>
      <w:r>
        <w:t>Revision of SP-211618. This SID NEW was approved.</w:t>
      </w:r>
    </w:p>
    <w:p w14:paraId="032105FE" w14:textId="77777777" w:rsidR="00000000" w:rsidRDefault="00DE7085">
      <w:pPr>
        <w:keepNext/>
        <w:spacing w:before="100" w:beforeAutospacing="1" w:after="100" w:afterAutospacing="1"/>
        <w:divId w:val="1950695891"/>
        <w:rPr>
          <w:rFonts w:cs="Arial"/>
          <w:b/>
        </w:rPr>
      </w:pPr>
      <w:r>
        <w:rPr>
          <w:rFonts w:cs="Arial"/>
          <w:b/>
        </w:rPr>
        <w:t>Discussion and conclusion:</w:t>
      </w:r>
    </w:p>
    <w:p w14:paraId="24EF89F6" w14:textId="77777777" w:rsidR="00000000" w:rsidRDefault="00DE7085">
      <w:pPr>
        <w:spacing w:before="100" w:beforeAutospacing="1" w:after="100" w:afterAutospacing="1"/>
        <w:divId w:val="1950695891"/>
      </w:pPr>
      <w:r>
        <w:t>-</w:t>
      </w:r>
    </w:p>
    <w:p w14:paraId="148C6E0D" w14:textId="77777777" w:rsidR="00000000" w:rsidRDefault="00DE7085">
      <w:pPr>
        <w:keepNext/>
        <w:spacing w:before="100" w:beforeAutospacing="1" w:after="100" w:afterAutospacing="1"/>
        <w:divId w:val="1950695891"/>
        <w:rPr>
          <w:rFonts w:cs="Arial"/>
          <w:b/>
        </w:rPr>
      </w:pPr>
      <w:r>
        <w:rPr>
          <w:rFonts w:cs="Arial"/>
          <w:b/>
        </w:rPr>
        <w:t>Status:</w:t>
      </w:r>
    </w:p>
    <w:p w14:paraId="6A669E5E" w14:textId="77777777" w:rsidR="00000000" w:rsidRDefault="00DE7085">
      <w:pPr>
        <w:spacing w:before="100" w:beforeAutospacing="1" w:after="100" w:afterAutospacing="1"/>
        <w:divId w:val="1950695891"/>
      </w:pPr>
      <w:r>
        <w:t>Approved.</w:t>
      </w:r>
    </w:p>
    <w:p w14:paraId="7DD67E72" w14:textId="77777777" w:rsidR="00000000" w:rsidRDefault="00DE7085">
      <w:pPr>
        <w:keepNext/>
        <w:keepLines/>
        <w:pBdr>
          <w:top w:val="single" w:sz="4" w:space="1" w:color="auto"/>
        </w:pBdr>
        <w:spacing w:before="100" w:beforeAutospacing="1" w:after="100" w:afterAutospacing="1"/>
        <w:divId w:val="1950695891"/>
      </w:pPr>
      <w:r>
        <w:rPr>
          <w:color w:val="0000FF"/>
        </w:rPr>
        <w:t>TD SP-211570</w:t>
      </w:r>
      <w:r>
        <w:t xml:space="preserve"> (SID NEW) New SID on Study on Proximity based Services in 5GS - Phase 2. (Source: CATT, OPPO).</w:t>
      </w:r>
      <w:r>
        <w:br/>
      </w:r>
      <w:r>
        <w:rPr>
          <w:b/>
        </w:rPr>
        <w:t>Document for:</w:t>
      </w:r>
      <w:r>
        <w:t xml:space="preserve"> Approval.</w:t>
      </w:r>
      <w:r>
        <w:br/>
      </w:r>
      <w:r>
        <w:rPr>
          <w:b/>
        </w:rPr>
        <w:t>Abstract:</w:t>
      </w:r>
      <w:r>
        <w:t xml:space="preserve"> </w:t>
      </w:r>
      <w:r>
        <w:t>Acronym: FS_5G_ProSe_Ph2 Unique identifier: 940077.</w:t>
      </w:r>
    </w:p>
    <w:p w14:paraId="28BDD6BF" w14:textId="77777777" w:rsidR="00000000" w:rsidRDefault="00DE7085">
      <w:pPr>
        <w:keepNext/>
        <w:spacing w:before="100" w:beforeAutospacing="1" w:after="100" w:afterAutospacing="1"/>
        <w:divId w:val="1950695891"/>
        <w:rPr>
          <w:rFonts w:cs="Arial"/>
          <w:b/>
        </w:rPr>
      </w:pPr>
      <w:r>
        <w:rPr>
          <w:rFonts w:cs="Arial"/>
          <w:b/>
        </w:rPr>
        <w:t>Comment:</w:t>
      </w:r>
    </w:p>
    <w:p w14:paraId="15E436A1" w14:textId="77777777" w:rsidR="00000000" w:rsidRDefault="00DE7085">
      <w:pPr>
        <w:spacing w:before="100" w:beforeAutospacing="1" w:after="100" w:afterAutospacing="1"/>
        <w:divId w:val="1950695891"/>
      </w:pPr>
      <w:r>
        <w:t>Revision of Prioritization Workshop SP-211198r02. SP-211570rev_05 agreed. Revised to SP-211619.</w:t>
      </w:r>
    </w:p>
    <w:p w14:paraId="6F107EC6" w14:textId="77777777" w:rsidR="00000000" w:rsidRDefault="00DE7085">
      <w:pPr>
        <w:keepNext/>
        <w:spacing w:before="100" w:beforeAutospacing="1" w:after="100" w:afterAutospacing="1"/>
        <w:divId w:val="1950695891"/>
        <w:rPr>
          <w:rFonts w:cs="Arial"/>
          <w:b/>
        </w:rPr>
      </w:pPr>
      <w:r>
        <w:rPr>
          <w:rFonts w:cs="Arial"/>
          <w:b/>
        </w:rPr>
        <w:t>Discussion and conclusion:</w:t>
      </w:r>
    </w:p>
    <w:p w14:paraId="66DC6C49" w14:textId="77777777" w:rsidR="00000000" w:rsidRDefault="00DE7085">
      <w:pPr>
        <w:spacing w:before="100" w:beforeAutospacing="1" w:after="100" w:afterAutospacing="1"/>
        <w:divId w:val="1950695891"/>
      </w:pPr>
      <w:r>
        <w:t>CC#1: SP-211570r03 was provided. This removes WTs 5 and 6. Qualcomm aske</w:t>
      </w:r>
      <w:r>
        <w:t>d to check support of WTs 4 and 8.</w:t>
      </w:r>
      <w:r>
        <w:br/>
        <w:t>Work Tasks Show of hands:</w:t>
      </w:r>
      <w:r>
        <w:br/>
        <w:t>WT4 OUT 15.</w:t>
      </w:r>
    </w:p>
    <w:p w14:paraId="31331E30"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1119DFF9" w14:textId="77777777" w:rsidR="00000000" w:rsidRDefault="00DE7085">
      <w:pPr>
        <w:spacing w:before="100" w:beforeAutospacing="1" w:after="100" w:afterAutospacing="1"/>
        <w:divId w:val="1950695891"/>
      </w:pPr>
      <w:r>
        <w:t>Revised to SP-211619.</w:t>
      </w:r>
    </w:p>
    <w:p w14:paraId="28B20057" w14:textId="77777777" w:rsidR="00000000" w:rsidRDefault="00DE7085">
      <w:pPr>
        <w:keepNext/>
        <w:keepLines/>
        <w:pBdr>
          <w:top w:val="single" w:sz="4" w:space="1" w:color="auto"/>
        </w:pBdr>
        <w:spacing w:before="100" w:beforeAutospacing="1" w:after="100" w:afterAutospacing="1"/>
        <w:divId w:val="1950695891"/>
      </w:pPr>
      <w:r>
        <w:rPr>
          <w:color w:val="0000FF"/>
        </w:rPr>
        <w:t>TD SP-211619</w:t>
      </w:r>
      <w:r>
        <w:t xml:space="preserve"> (SID NEW) New SID on Study on Proximity based Services in 5GS - Phase 2. (Source: CATT, OPPO).</w:t>
      </w:r>
      <w:r>
        <w:br/>
      </w:r>
      <w:r>
        <w:rPr>
          <w:b/>
        </w:rPr>
        <w:t>Document for:</w:t>
      </w:r>
      <w:r>
        <w:t xml:space="preserve"> Approval.</w:t>
      </w:r>
      <w:r>
        <w:br/>
      </w:r>
      <w:r>
        <w:rPr>
          <w:b/>
        </w:rPr>
        <w:t>Abstract:</w:t>
      </w:r>
      <w:r>
        <w:t xml:space="preserve"> Acronym: FS</w:t>
      </w:r>
      <w:r>
        <w:t>_5G_ProSe_Ph2 Unique identifier: 940077.</w:t>
      </w:r>
    </w:p>
    <w:p w14:paraId="4FC3DBE0" w14:textId="77777777" w:rsidR="00000000" w:rsidRDefault="00DE7085">
      <w:pPr>
        <w:keepNext/>
        <w:spacing w:before="100" w:beforeAutospacing="1" w:after="100" w:afterAutospacing="1"/>
        <w:divId w:val="1950695891"/>
        <w:rPr>
          <w:rFonts w:cs="Arial"/>
          <w:b/>
        </w:rPr>
      </w:pPr>
      <w:r>
        <w:rPr>
          <w:rFonts w:cs="Arial"/>
          <w:b/>
        </w:rPr>
        <w:t>Comment:</w:t>
      </w:r>
    </w:p>
    <w:p w14:paraId="27D70B26" w14:textId="77777777" w:rsidR="00000000" w:rsidRDefault="00DE7085">
      <w:pPr>
        <w:spacing w:before="100" w:beforeAutospacing="1" w:after="100" w:afterAutospacing="1"/>
        <w:divId w:val="1950695891"/>
      </w:pPr>
      <w:r>
        <w:t>Revision of SP-211570_rev05. Approved. Corrections at CC#5. Revised to SP-211653.</w:t>
      </w:r>
    </w:p>
    <w:p w14:paraId="7FD3846C" w14:textId="77777777" w:rsidR="00000000" w:rsidRDefault="00DE7085">
      <w:pPr>
        <w:keepNext/>
        <w:spacing w:before="100" w:beforeAutospacing="1" w:after="100" w:afterAutospacing="1"/>
        <w:divId w:val="1950695891"/>
        <w:rPr>
          <w:rFonts w:cs="Arial"/>
          <w:b/>
        </w:rPr>
      </w:pPr>
      <w:r>
        <w:rPr>
          <w:rFonts w:cs="Arial"/>
          <w:b/>
        </w:rPr>
        <w:t>Discussion and conclusion:</w:t>
      </w:r>
    </w:p>
    <w:p w14:paraId="708C1858" w14:textId="77777777" w:rsidR="00000000" w:rsidRDefault="00DE7085">
      <w:pPr>
        <w:spacing w:before="100" w:beforeAutospacing="1" w:after="100" w:afterAutospacing="1"/>
        <w:divId w:val="1950695891"/>
      </w:pPr>
      <w:r>
        <w:t>-</w:t>
      </w:r>
    </w:p>
    <w:p w14:paraId="498EE493" w14:textId="77777777" w:rsidR="00000000" w:rsidRDefault="00DE7085">
      <w:pPr>
        <w:keepNext/>
        <w:spacing w:before="100" w:beforeAutospacing="1" w:after="100" w:afterAutospacing="1"/>
        <w:divId w:val="1950695891"/>
        <w:rPr>
          <w:rFonts w:cs="Arial"/>
          <w:b/>
        </w:rPr>
      </w:pPr>
      <w:r>
        <w:rPr>
          <w:rFonts w:cs="Arial"/>
          <w:b/>
        </w:rPr>
        <w:t>Status:</w:t>
      </w:r>
    </w:p>
    <w:p w14:paraId="09E3B7F1" w14:textId="77777777" w:rsidR="00000000" w:rsidRDefault="00DE7085">
      <w:pPr>
        <w:spacing w:before="100" w:beforeAutospacing="1" w:after="100" w:afterAutospacing="1"/>
        <w:divId w:val="1950695891"/>
      </w:pPr>
      <w:r>
        <w:t>Revised to SP-211653.</w:t>
      </w:r>
    </w:p>
    <w:p w14:paraId="0014588B" w14:textId="77777777" w:rsidR="00000000" w:rsidRDefault="00DE7085">
      <w:pPr>
        <w:keepNext/>
        <w:keepLines/>
        <w:pBdr>
          <w:top w:val="single" w:sz="4" w:space="1" w:color="auto"/>
        </w:pBdr>
        <w:spacing w:before="100" w:beforeAutospacing="1" w:after="100" w:afterAutospacing="1"/>
        <w:divId w:val="1950695891"/>
      </w:pPr>
      <w:r>
        <w:rPr>
          <w:color w:val="0000FF"/>
        </w:rPr>
        <w:t>TD SP-211653</w:t>
      </w:r>
      <w:r>
        <w:t xml:space="preserve"> </w:t>
      </w:r>
      <w:r>
        <w:t>(SID NEW) New SID: Study on Proximity-based Services in 5GS Phase 2. (Source: CATT, OPPO).</w:t>
      </w:r>
      <w:r>
        <w:br/>
      </w:r>
      <w:r>
        <w:rPr>
          <w:b/>
        </w:rPr>
        <w:t>Document for:</w:t>
      </w:r>
      <w:r>
        <w:t xml:space="preserve"> Approval.</w:t>
      </w:r>
      <w:r>
        <w:br/>
      </w:r>
      <w:r>
        <w:rPr>
          <w:b/>
        </w:rPr>
        <w:t>Abstract:</w:t>
      </w:r>
      <w:r>
        <w:t xml:space="preserve"> Acronym: FS_5G_ProSe_Ph2 Unique identifier: 940077.</w:t>
      </w:r>
    </w:p>
    <w:p w14:paraId="2795849F" w14:textId="77777777" w:rsidR="00000000" w:rsidRDefault="00DE7085">
      <w:pPr>
        <w:keepNext/>
        <w:spacing w:before="100" w:beforeAutospacing="1" w:after="100" w:afterAutospacing="1"/>
        <w:divId w:val="1950695891"/>
        <w:rPr>
          <w:rFonts w:cs="Arial"/>
          <w:b/>
        </w:rPr>
      </w:pPr>
      <w:r>
        <w:rPr>
          <w:rFonts w:cs="Arial"/>
          <w:b/>
        </w:rPr>
        <w:t>Comment:</w:t>
      </w:r>
    </w:p>
    <w:p w14:paraId="2E0D7D1D" w14:textId="77777777" w:rsidR="00000000" w:rsidRDefault="00DE7085">
      <w:pPr>
        <w:spacing w:before="100" w:beforeAutospacing="1" w:after="100" w:afterAutospacing="1"/>
        <w:divId w:val="1950695891"/>
      </w:pPr>
      <w:r>
        <w:t>Revision of SP-211619. This SID NEW was approved.</w:t>
      </w:r>
    </w:p>
    <w:p w14:paraId="56858F3C" w14:textId="77777777" w:rsidR="00000000" w:rsidRDefault="00DE7085">
      <w:pPr>
        <w:keepNext/>
        <w:spacing w:before="100" w:beforeAutospacing="1" w:after="100" w:afterAutospacing="1"/>
        <w:divId w:val="1950695891"/>
        <w:rPr>
          <w:rFonts w:cs="Arial"/>
          <w:b/>
        </w:rPr>
      </w:pPr>
      <w:r>
        <w:rPr>
          <w:rFonts w:cs="Arial"/>
          <w:b/>
        </w:rPr>
        <w:t>Discussion and concl</w:t>
      </w:r>
      <w:r>
        <w:rPr>
          <w:rFonts w:cs="Arial"/>
          <w:b/>
        </w:rPr>
        <w:t>usion:</w:t>
      </w:r>
    </w:p>
    <w:p w14:paraId="5CD4D87F" w14:textId="77777777" w:rsidR="00000000" w:rsidRDefault="00DE7085">
      <w:pPr>
        <w:spacing w:before="100" w:beforeAutospacing="1" w:after="100" w:afterAutospacing="1"/>
        <w:divId w:val="1950695891"/>
      </w:pPr>
      <w:r>
        <w:t>-</w:t>
      </w:r>
    </w:p>
    <w:p w14:paraId="6C8268F6" w14:textId="77777777" w:rsidR="00000000" w:rsidRDefault="00DE7085">
      <w:pPr>
        <w:keepNext/>
        <w:spacing w:before="100" w:beforeAutospacing="1" w:after="100" w:afterAutospacing="1"/>
        <w:divId w:val="1950695891"/>
        <w:rPr>
          <w:rFonts w:cs="Arial"/>
          <w:b/>
        </w:rPr>
      </w:pPr>
      <w:r>
        <w:rPr>
          <w:rFonts w:cs="Arial"/>
          <w:b/>
        </w:rPr>
        <w:t>Status:</w:t>
      </w:r>
    </w:p>
    <w:p w14:paraId="620183A0" w14:textId="77777777" w:rsidR="00000000" w:rsidRDefault="00DE7085">
      <w:pPr>
        <w:spacing w:before="100" w:beforeAutospacing="1" w:after="100" w:afterAutospacing="1"/>
        <w:divId w:val="1950695891"/>
      </w:pPr>
      <w:r>
        <w:t>Approved.</w:t>
      </w:r>
    </w:p>
    <w:p w14:paraId="6F237E71" w14:textId="77777777" w:rsidR="00000000" w:rsidRDefault="00DE7085">
      <w:pPr>
        <w:keepNext/>
        <w:keepLines/>
        <w:pBdr>
          <w:top w:val="single" w:sz="4" w:space="1" w:color="auto"/>
        </w:pBdr>
        <w:spacing w:before="100" w:beforeAutospacing="1" w:after="100" w:afterAutospacing="1"/>
        <w:divId w:val="1950695891"/>
      </w:pPr>
      <w:r>
        <w:rPr>
          <w:color w:val="0000FF"/>
        </w:rPr>
        <w:t>TD SP-211585</w:t>
      </w:r>
      <w:r>
        <w:t xml:space="preserve"> (SID NEW) New SID: Study on Seamless UE context recovery.. (Source: Samsung, NEC, CableLabs, Cisco, InterDigital Inc.).</w:t>
      </w:r>
      <w:r>
        <w:br/>
      </w:r>
      <w:r>
        <w:rPr>
          <w:b/>
        </w:rPr>
        <w:t>Document for:</w:t>
      </w:r>
      <w:r>
        <w:t xml:space="preserve"> Approval.</w:t>
      </w:r>
      <w:r>
        <w:br/>
      </w:r>
      <w:r>
        <w:rPr>
          <w:b/>
        </w:rPr>
        <w:t>Abstract:</w:t>
      </w:r>
      <w:r>
        <w:t xml:space="preserve"> Acronym: FS_SUECR Unique identifier: 940079 (TBC).</w:t>
      </w:r>
    </w:p>
    <w:p w14:paraId="3FB6B5C7" w14:textId="77777777" w:rsidR="00000000" w:rsidRDefault="00DE7085">
      <w:pPr>
        <w:keepNext/>
        <w:spacing w:before="100" w:beforeAutospacing="1" w:after="100" w:afterAutospacing="1"/>
        <w:divId w:val="1950695891"/>
        <w:rPr>
          <w:rFonts w:cs="Arial"/>
          <w:b/>
        </w:rPr>
      </w:pPr>
      <w:r>
        <w:rPr>
          <w:rFonts w:cs="Arial"/>
          <w:b/>
        </w:rPr>
        <w:t>Comment:</w:t>
      </w:r>
    </w:p>
    <w:p w14:paraId="5F686F87" w14:textId="77777777" w:rsidR="00000000" w:rsidRDefault="00DE7085">
      <w:pPr>
        <w:spacing w:before="100" w:beforeAutospacing="1" w:after="100" w:afterAutospacing="1"/>
        <w:divId w:val="1950695891"/>
      </w:pPr>
      <w:r>
        <w:t>Re</w:t>
      </w:r>
      <w:r>
        <w:t>vision of Prioritization Workshop SP-211156. SP-211585rev_04 agreed. Revised to SP-211620.</w:t>
      </w:r>
    </w:p>
    <w:p w14:paraId="448B7EE3" w14:textId="77777777" w:rsidR="00000000" w:rsidRDefault="00DE7085">
      <w:pPr>
        <w:keepNext/>
        <w:spacing w:before="100" w:beforeAutospacing="1" w:after="100" w:afterAutospacing="1"/>
        <w:divId w:val="1950695891"/>
        <w:rPr>
          <w:rFonts w:cs="Arial"/>
          <w:b/>
        </w:rPr>
      </w:pPr>
      <w:r>
        <w:rPr>
          <w:rFonts w:cs="Arial"/>
          <w:b/>
        </w:rPr>
        <w:t>Discussion and conclusion:</w:t>
      </w:r>
    </w:p>
    <w:p w14:paraId="368F9312" w14:textId="77777777" w:rsidR="00000000" w:rsidRDefault="00DE7085">
      <w:pPr>
        <w:spacing w:before="100" w:beforeAutospacing="1" w:after="100" w:afterAutospacing="1"/>
        <w:divId w:val="1950695891"/>
      </w:pPr>
      <w:r>
        <w:t>CC#1: Samsung asked whether they could consider adding SUECR WT1 again (SP-211156 in Workshop), given the progress made in reducing resour</w:t>
      </w:r>
      <w:r>
        <w:t>ces. This can be added to the TSG SA document set for consideration.</w:t>
      </w:r>
    </w:p>
    <w:p w14:paraId="3D09F3C1" w14:textId="77777777" w:rsidR="00000000" w:rsidRDefault="00DE7085">
      <w:pPr>
        <w:keepNext/>
        <w:spacing w:before="100" w:beforeAutospacing="1" w:after="100" w:afterAutospacing="1"/>
        <w:divId w:val="1950695891"/>
        <w:rPr>
          <w:rFonts w:cs="Arial"/>
          <w:b/>
        </w:rPr>
      </w:pPr>
      <w:r>
        <w:rPr>
          <w:rFonts w:cs="Arial"/>
          <w:b/>
        </w:rPr>
        <w:lastRenderedPageBreak/>
        <w:t>Status:</w:t>
      </w:r>
    </w:p>
    <w:p w14:paraId="41D90144" w14:textId="77777777" w:rsidR="00000000" w:rsidRDefault="00DE7085">
      <w:pPr>
        <w:spacing w:before="100" w:beforeAutospacing="1" w:after="100" w:afterAutospacing="1"/>
        <w:divId w:val="1950695891"/>
      </w:pPr>
      <w:r>
        <w:t>Revised to SP-211620.</w:t>
      </w:r>
    </w:p>
    <w:p w14:paraId="3D12527D" w14:textId="77777777" w:rsidR="00000000" w:rsidRDefault="00DE7085">
      <w:pPr>
        <w:keepNext/>
        <w:keepLines/>
        <w:pBdr>
          <w:top w:val="single" w:sz="4" w:space="1" w:color="auto"/>
        </w:pBdr>
        <w:spacing w:before="100" w:beforeAutospacing="1" w:after="100" w:afterAutospacing="1"/>
        <w:divId w:val="1950695891"/>
      </w:pPr>
      <w:r>
        <w:rPr>
          <w:color w:val="0000FF"/>
        </w:rPr>
        <w:t>TD SP-211620</w:t>
      </w:r>
      <w:r>
        <w:t xml:space="preserve"> (SID NEW) Study on Seamless UE context recovery. (Source: Samsung, NEC, CableLabs, Cisco, InterDigital Inc.).</w:t>
      </w:r>
      <w:r>
        <w:br/>
      </w:r>
      <w:r>
        <w:rPr>
          <w:b/>
        </w:rPr>
        <w:t>Document for:</w:t>
      </w:r>
      <w:r>
        <w:t xml:space="preserve"> Approval.</w:t>
      </w:r>
      <w:r>
        <w:br/>
      </w:r>
      <w:r>
        <w:rPr>
          <w:b/>
        </w:rPr>
        <w:t>Abstract:</w:t>
      </w:r>
      <w:r>
        <w:t xml:space="preserve"> </w:t>
      </w:r>
      <w:r>
        <w:t>Acronym: FS_SUECR Unique identifier: 940079.</w:t>
      </w:r>
    </w:p>
    <w:p w14:paraId="02F35583" w14:textId="77777777" w:rsidR="00000000" w:rsidRDefault="00DE7085">
      <w:pPr>
        <w:keepNext/>
        <w:spacing w:before="100" w:beforeAutospacing="1" w:after="100" w:afterAutospacing="1"/>
        <w:divId w:val="1950695891"/>
        <w:rPr>
          <w:rFonts w:cs="Arial"/>
          <w:b/>
        </w:rPr>
      </w:pPr>
      <w:r>
        <w:rPr>
          <w:rFonts w:cs="Arial"/>
          <w:b/>
        </w:rPr>
        <w:t>Comment:</w:t>
      </w:r>
    </w:p>
    <w:p w14:paraId="4C243CBC" w14:textId="77777777" w:rsidR="00000000" w:rsidRDefault="00DE7085">
      <w:pPr>
        <w:spacing w:before="100" w:beforeAutospacing="1" w:after="100" w:afterAutospacing="1"/>
        <w:divId w:val="1950695891"/>
      </w:pPr>
      <w:r>
        <w:t>Revision of SP-211585_rev04. Approved. Corrections at CC#5. Revised to SP-211654.</w:t>
      </w:r>
    </w:p>
    <w:p w14:paraId="253AD058" w14:textId="77777777" w:rsidR="00000000" w:rsidRDefault="00DE7085">
      <w:pPr>
        <w:keepNext/>
        <w:spacing w:before="100" w:beforeAutospacing="1" w:after="100" w:afterAutospacing="1"/>
        <w:divId w:val="1950695891"/>
        <w:rPr>
          <w:rFonts w:cs="Arial"/>
          <w:b/>
        </w:rPr>
      </w:pPr>
      <w:r>
        <w:rPr>
          <w:rFonts w:cs="Arial"/>
          <w:b/>
        </w:rPr>
        <w:t>Discussion and conclusion:</w:t>
      </w:r>
    </w:p>
    <w:p w14:paraId="5C57747E" w14:textId="77777777" w:rsidR="00000000" w:rsidRDefault="00DE7085">
      <w:pPr>
        <w:spacing w:before="100" w:beforeAutospacing="1" w:after="100" w:afterAutospacing="1"/>
        <w:divId w:val="1950695891"/>
      </w:pPr>
      <w:r>
        <w:t>-</w:t>
      </w:r>
    </w:p>
    <w:p w14:paraId="221CEC47" w14:textId="77777777" w:rsidR="00000000" w:rsidRDefault="00DE7085">
      <w:pPr>
        <w:keepNext/>
        <w:spacing w:before="100" w:beforeAutospacing="1" w:after="100" w:afterAutospacing="1"/>
        <w:divId w:val="1950695891"/>
        <w:rPr>
          <w:rFonts w:cs="Arial"/>
          <w:b/>
        </w:rPr>
      </w:pPr>
      <w:r>
        <w:rPr>
          <w:rFonts w:cs="Arial"/>
          <w:b/>
        </w:rPr>
        <w:t>Status:</w:t>
      </w:r>
    </w:p>
    <w:p w14:paraId="4AA125DA" w14:textId="77777777" w:rsidR="00000000" w:rsidRDefault="00DE7085">
      <w:pPr>
        <w:spacing w:before="100" w:beforeAutospacing="1" w:after="100" w:afterAutospacing="1"/>
        <w:divId w:val="1950695891"/>
      </w:pPr>
      <w:r>
        <w:t>Revised to SP-211654.</w:t>
      </w:r>
    </w:p>
    <w:p w14:paraId="2335EFAB" w14:textId="77777777" w:rsidR="00000000" w:rsidRDefault="00DE7085">
      <w:pPr>
        <w:keepNext/>
        <w:keepLines/>
        <w:pBdr>
          <w:top w:val="single" w:sz="4" w:space="1" w:color="auto"/>
        </w:pBdr>
        <w:spacing w:before="100" w:beforeAutospacing="1" w:after="100" w:afterAutospacing="1"/>
        <w:divId w:val="1950695891"/>
      </w:pPr>
      <w:r>
        <w:rPr>
          <w:color w:val="0000FF"/>
        </w:rPr>
        <w:t>TD SP-211654</w:t>
      </w:r>
      <w:r>
        <w:t xml:space="preserve"> (SID NEW) New SID: Study on Seamless UE context </w:t>
      </w:r>
      <w:r>
        <w:t>recovery.. (Source: Samsung, NEC, CableLabs, Cisco, InterDigital Inc.).</w:t>
      </w:r>
      <w:r>
        <w:br/>
      </w:r>
      <w:r>
        <w:rPr>
          <w:b/>
        </w:rPr>
        <w:t>Document for:</w:t>
      </w:r>
      <w:r>
        <w:t xml:space="preserve"> Approval.</w:t>
      </w:r>
      <w:r>
        <w:br/>
      </w:r>
      <w:r>
        <w:rPr>
          <w:b/>
        </w:rPr>
        <w:t>Abstract:</w:t>
      </w:r>
      <w:r>
        <w:t xml:space="preserve"> Acronym: FS_SUECR Unique identifier: 940079.</w:t>
      </w:r>
    </w:p>
    <w:p w14:paraId="673833EF" w14:textId="77777777" w:rsidR="00000000" w:rsidRDefault="00DE7085">
      <w:pPr>
        <w:keepNext/>
        <w:spacing w:before="100" w:beforeAutospacing="1" w:after="100" w:afterAutospacing="1"/>
        <w:divId w:val="1950695891"/>
        <w:rPr>
          <w:rFonts w:cs="Arial"/>
          <w:b/>
        </w:rPr>
      </w:pPr>
      <w:r>
        <w:rPr>
          <w:rFonts w:cs="Arial"/>
          <w:b/>
        </w:rPr>
        <w:t>Comment:</w:t>
      </w:r>
    </w:p>
    <w:p w14:paraId="722D363B" w14:textId="77777777" w:rsidR="00000000" w:rsidRDefault="00DE7085">
      <w:pPr>
        <w:spacing w:before="100" w:beforeAutospacing="1" w:after="100" w:afterAutospacing="1"/>
        <w:divId w:val="1950695891"/>
      </w:pPr>
      <w:r>
        <w:t>Revision of SP-211620. This SID NEW was approved.</w:t>
      </w:r>
    </w:p>
    <w:p w14:paraId="4B86708A" w14:textId="77777777" w:rsidR="00000000" w:rsidRDefault="00DE7085">
      <w:pPr>
        <w:keepNext/>
        <w:spacing w:before="100" w:beforeAutospacing="1" w:after="100" w:afterAutospacing="1"/>
        <w:divId w:val="1950695891"/>
        <w:rPr>
          <w:rFonts w:cs="Arial"/>
          <w:b/>
        </w:rPr>
      </w:pPr>
      <w:r>
        <w:rPr>
          <w:rFonts w:cs="Arial"/>
          <w:b/>
        </w:rPr>
        <w:t>Discussion and conclusion:</w:t>
      </w:r>
    </w:p>
    <w:p w14:paraId="7F9848C1" w14:textId="77777777" w:rsidR="00000000" w:rsidRDefault="00DE7085">
      <w:pPr>
        <w:spacing w:before="100" w:beforeAutospacing="1" w:after="100" w:afterAutospacing="1"/>
        <w:divId w:val="1950695891"/>
      </w:pPr>
      <w:r>
        <w:t>-</w:t>
      </w:r>
    </w:p>
    <w:p w14:paraId="102C002A" w14:textId="77777777" w:rsidR="00000000" w:rsidRDefault="00DE7085">
      <w:pPr>
        <w:keepNext/>
        <w:spacing w:before="100" w:beforeAutospacing="1" w:after="100" w:afterAutospacing="1"/>
        <w:divId w:val="1950695891"/>
        <w:rPr>
          <w:rFonts w:cs="Arial"/>
          <w:b/>
        </w:rPr>
      </w:pPr>
      <w:r>
        <w:rPr>
          <w:rFonts w:cs="Arial"/>
          <w:b/>
        </w:rPr>
        <w:t>Status:</w:t>
      </w:r>
    </w:p>
    <w:p w14:paraId="030EFC0A" w14:textId="77777777" w:rsidR="00000000" w:rsidRDefault="00DE7085">
      <w:pPr>
        <w:spacing w:before="100" w:beforeAutospacing="1" w:after="100" w:afterAutospacing="1"/>
        <w:divId w:val="1950695891"/>
      </w:pPr>
      <w:r>
        <w:t>Approved.</w:t>
      </w:r>
    </w:p>
    <w:p w14:paraId="70E7C89F" w14:textId="77777777" w:rsidR="00000000" w:rsidRDefault="00DE7085">
      <w:pPr>
        <w:keepNext/>
        <w:keepLines/>
        <w:pBdr>
          <w:top w:val="single" w:sz="4" w:space="1" w:color="auto"/>
        </w:pBdr>
        <w:spacing w:before="100" w:beforeAutospacing="1" w:after="100" w:afterAutospacing="1"/>
        <w:divId w:val="1950695891"/>
      </w:pPr>
      <w:r>
        <w:rPr>
          <w:color w:val="0000FF"/>
        </w:rPr>
        <w:t>TD SP-211537</w:t>
      </w:r>
      <w:r>
        <w:t xml:space="preserve"> (SID NEW) Handling Machine Emergency. (Source: Reliance Jio).</w:t>
      </w:r>
      <w:r>
        <w:br/>
      </w:r>
      <w:r>
        <w:rPr>
          <w:b/>
        </w:rPr>
        <w:t>Document for:</w:t>
      </w:r>
      <w:r>
        <w:t xml:space="preserve"> Decision.</w:t>
      </w:r>
      <w:r>
        <w:br/>
      </w:r>
      <w:r>
        <w:rPr>
          <w:b/>
        </w:rPr>
        <w:t>Abstract:</w:t>
      </w:r>
      <w:r>
        <w:t xml:space="preserve"> Objective: The objective of this study item is to </w:t>
      </w:r>
      <w:r>
        <w:t>study the following areas for enhancing the mechanisms to handle 'Machine Emergency' in 5G network for the purpose of IIOT and certain Smart City deployment requirements: 1. Investigate possible mechanisms to handle Machine emergency independent of Human e</w:t>
      </w:r>
      <w:r>
        <w:t>mergency handling in 3GPP networks. 2. Investigate the different granular levels of 'Machine Emergency' that covers: - Scenarios that may arise from IIoT and Smart City use cases. - Study regulatory definitions of 'emergencies' for IIoT and Smart Cities as</w:t>
      </w:r>
      <w:r>
        <w:t xml:space="preserve"> applicable and investigate solutions that can address these definitions. 3. Investigate emergencies that may be derived either from alarms, logs or such data and once such an emergency is identified, investigate possible response mechanism within the 3GPP</w:t>
      </w:r>
      <w:r>
        <w:t xml:space="preserve"> scope that may include combination of sensor data, user calls, video feeds etc.</w:t>
      </w:r>
    </w:p>
    <w:p w14:paraId="0708766D" w14:textId="77777777" w:rsidR="00000000" w:rsidRDefault="00DE7085">
      <w:pPr>
        <w:keepNext/>
        <w:spacing w:before="100" w:beforeAutospacing="1" w:after="100" w:afterAutospacing="1"/>
        <w:divId w:val="1950695891"/>
        <w:rPr>
          <w:rFonts w:cs="Arial"/>
          <w:b/>
        </w:rPr>
      </w:pPr>
      <w:r>
        <w:rPr>
          <w:rFonts w:cs="Arial"/>
          <w:b/>
        </w:rPr>
        <w:t>Comment:</w:t>
      </w:r>
    </w:p>
    <w:p w14:paraId="6AB3E4F9" w14:textId="77777777" w:rsidR="00000000" w:rsidRDefault="00DE7085">
      <w:pPr>
        <w:spacing w:before="100" w:beforeAutospacing="1" w:after="100" w:afterAutospacing="1"/>
        <w:divId w:val="1950695891"/>
      </w:pPr>
      <w:r>
        <w:t>CC#4: This was postponed.</w:t>
      </w:r>
    </w:p>
    <w:p w14:paraId="12641933" w14:textId="77777777" w:rsidR="00000000" w:rsidRDefault="00DE7085">
      <w:pPr>
        <w:keepNext/>
        <w:spacing w:before="100" w:beforeAutospacing="1" w:after="100" w:afterAutospacing="1"/>
        <w:divId w:val="1950695891"/>
        <w:rPr>
          <w:rFonts w:cs="Arial"/>
          <w:b/>
        </w:rPr>
      </w:pPr>
      <w:r>
        <w:rPr>
          <w:rFonts w:cs="Arial"/>
          <w:b/>
        </w:rPr>
        <w:lastRenderedPageBreak/>
        <w:t>Discussion and conclusion:</w:t>
      </w:r>
    </w:p>
    <w:p w14:paraId="25276CDB" w14:textId="77777777" w:rsidR="00000000" w:rsidRDefault="00DE7085">
      <w:pPr>
        <w:spacing w:before="100" w:beforeAutospacing="1" w:after="100" w:afterAutospacing="1"/>
        <w:divId w:val="1950695891"/>
      </w:pPr>
      <w:r>
        <w:t>CC#4: This was postponed.</w:t>
      </w:r>
    </w:p>
    <w:p w14:paraId="7487D14A" w14:textId="77777777" w:rsidR="00000000" w:rsidRDefault="00DE7085">
      <w:pPr>
        <w:keepNext/>
        <w:spacing w:before="100" w:beforeAutospacing="1" w:after="100" w:afterAutospacing="1"/>
        <w:divId w:val="1950695891"/>
        <w:rPr>
          <w:rFonts w:cs="Arial"/>
          <w:b/>
        </w:rPr>
      </w:pPr>
      <w:r>
        <w:rPr>
          <w:rFonts w:cs="Arial"/>
          <w:b/>
        </w:rPr>
        <w:t>Status:</w:t>
      </w:r>
    </w:p>
    <w:p w14:paraId="19750BE1" w14:textId="77777777" w:rsidR="00000000" w:rsidRDefault="00DE7085">
      <w:pPr>
        <w:spacing w:before="100" w:beforeAutospacing="1" w:after="100" w:afterAutospacing="1"/>
        <w:divId w:val="1950695891"/>
      </w:pPr>
      <w:r>
        <w:t>Postponed.</w:t>
      </w:r>
    </w:p>
    <w:p w14:paraId="3A55844A" w14:textId="77777777" w:rsidR="00000000" w:rsidRDefault="00DE7085">
      <w:pPr>
        <w:keepNext/>
        <w:keepLines/>
        <w:pBdr>
          <w:top w:val="single" w:sz="4" w:space="1" w:color="auto"/>
        </w:pBdr>
        <w:spacing w:before="100" w:beforeAutospacing="1" w:after="100" w:afterAutospacing="1"/>
        <w:divId w:val="1950695891"/>
      </w:pPr>
      <w:r>
        <w:rPr>
          <w:color w:val="0000FF"/>
        </w:rPr>
        <w:t>TD SP-211538</w:t>
      </w:r>
      <w:r>
        <w:t xml:space="preserve"> (DISCUSSION) Enabling User Initiated broadcast. (Source</w:t>
      </w:r>
      <w:r>
        <w:t>: Reliance Jio).</w:t>
      </w:r>
      <w:r>
        <w:br/>
      </w:r>
      <w:r>
        <w:rPr>
          <w:b/>
        </w:rPr>
        <w:t>Document for:</w:t>
      </w:r>
      <w:r>
        <w:t xml:space="preserve"> Decision.</w:t>
      </w:r>
      <w:r>
        <w:br/>
      </w:r>
      <w:r>
        <w:rPr>
          <w:b/>
        </w:rPr>
        <w:t>Abstract:</w:t>
      </w:r>
      <w:r>
        <w:t xml:space="preserve"> Enabling User Initiated broadcast.</w:t>
      </w:r>
    </w:p>
    <w:p w14:paraId="7DC0E4A5" w14:textId="77777777" w:rsidR="00000000" w:rsidRDefault="00DE7085">
      <w:pPr>
        <w:keepNext/>
        <w:spacing w:before="100" w:beforeAutospacing="1" w:after="100" w:afterAutospacing="1"/>
        <w:divId w:val="1950695891"/>
        <w:rPr>
          <w:rFonts w:cs="Arial"/>
          <w:b/>
        </w:rPr>
      </w:pPr>
      <w:r>
        <w:rPr>
          <w:rFonts w:cs="Arial"/>
          <w:b/>
        </w:rPr>
        <w:t>Comment:</w:t>
      </w:r>
    </w:p>
    <w:p w14:paraId="6C107F01" w14:textId="77777777" w:rsidR="00000000" w:rsidRDefault="00DE7085">
      <w:pPr>
        <w:spacing w:before="100" w:beforeAutospacing="1" w:after="100" w:afterAutospacing="1"/>
        <w:divId w:val="1950695891"/>
      </w:pPr>
      <w:r>
        <w:t>CC#4: This was postponed.</w:t>
      </w:r>
    </w:p>
    <w:p w14:paraId="4FE54D50" w14:textId="77777777" w:rsidR="00000000" w:rsidRDefault="00DE7085">
      <w:pPr>
        <w:keepNext/>
        <w:spacing w:before="100" w:beforeAutospacing="1" w:after="100" w:afterAutospacing="1"/>
        <w:divId w:val="1950695891"/>
        <w:rPr>
          <w:rFonts w:cs="Arial"/>
          <w:b/>
        </w:rPr>
      </w:pPr>
      <w:r>
        <w:rPr>
          <w:rFonts w:cs="Arial"/>
          <w:b/>
        </w:rPr>
        <w:t>Discussion and conclusion:</w:t>
      </w:r>
    </w:p>
    <w:p w14:paraId="2AD3CAF5" w14:textId="77777777" w:rsidR="00000000" w:rsidRDefault="00DE7085">
      <w:pPr>
        <w:spacing w:before="100" w:beforeAutospacing="1" w:after="100" w:afterAutospacing="1"/>
        <w:divId w:val="1950695891"/>
      </w:pPr>
      <w:r>
        <w:t>CC#4: This was postponed.</w:t>
      </w:r>
    </w:p>
    <w:p w14:paraId="1A1DEB21" w14:textId="77777777" w:rsidR="00000000" w:rsidRDefault="00DE7085">
      <w:pPr>
        <w:keepNext/>
        <w:spacing w:before="100" w:beforeAutospacing="1" w:after="100" w:afterAutospacing="1"/>
        <w:divId w:val="1950695891"/>
        <w:rPr>
          <w:rFonts w:cs="Arial"/>
          <w:b/>
        </w:rPr>
      </w:pPr>
      <w:r>
        <w:rPr>
          <w:rFonts w:cs="Arial"/>
          <w:b/>
        </w:rPr>
        <w:t>Status:</w:t>
      </w:r>
    </w:p>
    <w:p w14:paraId="08D20777" w14:textId="77777777" w:rsidR="00000000" w:rsidRDefault="00DE7085">
      <w:pPr>
        <w:spacing w:before="100" w:beforeAutospacing="1" w:after="100" w:afterAutospacing="1"/>
        <w:divId w:val="1950695891"/>
      </w:pPr>
      <w:r>
        <w:t>Postponed.</w:t>
      </w:r>
    </w:p>
    <w:p w14:paraId="7C7515BA" w14:textId="77777777" w:rsidR="00000000" w:rsidRDefault="00DE7085">
      <w:pPr>
        <w:keepNext/>
        <w:keepLines/>
        <w:pBdr>
          <w:top w:val="single" w:sz="4" w:space="1" w:color="auto"/>
        </w:pBdr>
        <w:spacing w:before="100" w:beforeAutospacing="1" w:after="100" w:afterAutospacing="1"/>
        <w:divId w:val="1950695891"/>
      </w:pPr>
      <w:r>
        <w:rPr>
          <w:color w:val="0000FF"/>
        </w:rPr>
        <w:t>TD SP-211546</w:t>
      </w:r>
      <w:r>
        <w:t xml:space="preserve"> (DISCUSSION) Public Safety Priority for SA WG2 Rel</w:t>
      </w:r>
      <w:r>
        <w:t>ease 18 Work. (Source: FirstNet, AT&amp;T, UK Home Office, Erillisverkot, SyncTechno Inc, Softil, BDBOS, Netherlands Police, Nkom, MINISTERE DE L'INTERIEUR).</w:t>
      </w:r>
      <w:r>
        <w:br/>
      </w:r>
      <w:r>
        <w:rPr>
          <w:b/>
        </w:rPr>
        <w:t>Document for:</w:t>
      </w:r>
      <w:r>
        <w:t xml:space="preserve"> Endorsement.</w:t>
      </w:r>
      <w:r>
        <w:br/>
      </w:r>
      <w:r>
        <w:rPr>
          <w:b/>
        </w:rPr>
        <w:t>Abstract:</w:t>
      </w:r>
      <w:r>
        <w:t xml:space="preserve"> </w:t>
      </w:r>
      <w:r>
        <w:t>Discuss and consider high priority work items in SA WG2 for Public Safety in Release 18.</w:t>
      </w:r>
    </w:p>
    <w:p w14:paraId="32CF74EF" w14:textId="77777777" w:rsidR="00000000" w:rsidRDefault="00DE7085">
      <w:pPr>
        <w:keepNext/>
        <w:spacing w:before="100" w:beforeAutospacing="1" w:after="100" w:afterAutospacing="1"/>
        <w:divId w:val="1950695891"/>
        <w:rPr>
          <w:rFonts w:cs="Arial"/>
          <w:b/>
        </w:rPr>
      </w:pPr>
      <w:r>
        <w:rPr>
          <w:rFonts w:cs="Arial"/>
          <w:b/>
        </w:rPr>
        <w:t>Comment:</w:t>
      </w:r>
    </w:p>
    <w:p w14:paraId="5BC5D21C" w14:textId="77777777" w:rsidR="00000000" w:rsidRDefault="00DE7085">
      <w:pPr>
        <w:spacing w:before="100" w:beforeAutospacing="1" w:after="100" w:afterAutospacing="1"/>
        <w:divId w:val="1950695891"/>
      </w:pPr>
      <w:r>
        <w:t>CC#4: This was noted.</w:t>
      </w:r>
    </w:p>
    <w:p w14:paraId="4F1A5B7B" w14:textId="77777777" w:rsidR="00000000" w:rsidRDefault="00DE7085">
      <w:pPr>
        <w:keepNext/>
        <w:spacing w:before="100" w:beforeAutospacing="1" w:after="100" w:afterAutospacing="1"/>
        <w:divId w:val="1950695891"/>
        <w:rPr>
          <w:rFonts w:cs="Arial"/>
          <w:b/>
        </w:rPr>
      </w:pPr>
      <w:r>
        <w:rPr>
          <w:rFonts w:cs="Arial"/>
          <w:b/>
        </w:rPr>
        <w:t>Discussion and conclusion:</w:t>
      </w:r>
    </w:p>
    <w:p w14:paraId="41345952" w14:textId="77777777" w:rsidR="00000000" w:rsidRDefault="00DE7085">
      <w:pPr>
        <w:spacing w:before="100" w:beforeAutospacing="1" w:after="100" w:afterAutospacing="1"/>
        <w:divId w:val="1950695891"/>
      </w:pPr>
      <w:r>
        <w:t>CC#4: This was noted.</w:t>
      </w:r>
    </w:p>
    <w:p w14:paraId="10537E40" w14:textId="77777777" w:rsidR="00000000" w:rsidRDefault="00DE7085">
      <w:pPr>
        <w:keepNext/>
        <w:spacing w:before="100" w:beforeAutospacing="1" w:after="100" w:afterAutospacing="1"/>
        <w:divId w:val="1950695891"/>
        <w:rPr>
          <w:rFonts w:cs="Arial"/>
          <w:b/>
        </w:rPr>
      </w:pPr>
      <w:r>
        <w:rPr>
          <w:rFonts w:cs="Arial"/>
          <w:b/>
        </w:rPr>
        <w:t>Status:</w:t>
      </w:r>
    </w:p>
    <w:p w14:paraId="6E1F2075" w14:textId="77777777" w:rsidR="00000000" w:rsidRDefault="00DE7085">
      <w:pPr>
        <w:spacing w:before="100" w:beforeAutospacing="1" w:after="100" w:afterAutospacing="1"/>
        <w:divId w:val="1950695891"/>
      </w:pPr>
      <w:r>
        <w:t>Noted.</w:t>
      </w:r>
    </w:p>
    <w:p w14:paraId="3B2D2616" w14:textId="77777777" w:rsidR="00000000" w:rsidRDefault="00DE7085">
      <w:pPr>
        <w:keepNext/>
        <w:keepLines/>
        <w:pBdr>
          <w:top w:val="single" w:sz="4" w:space="1" w:color="auto"/>
        </w:pBdr>
        <w:spacing w:before="100" w:beforeAutospacing="1" w:after="100" w:afterAutospacing="1"/>
        <w:divId w:val="1950695891"/>
      </w:pPr>
      <w:r>
        <w:rPr>
          <w:color w:val="0000FF"/>
        </w:rPr>
        <w:t>TD SP-211655</w:t>
      </w:r>
      <w:r>
        <w:t xml:space="preserve"> </w:t>
      </w:r>
      <w:r>
        <w:t>(REPORT) List of Approved SA WG2 Study and Work Items. (Source: TSG SA Chair).</w:t>
      </w:r>
      <w:r>
        <w:br/>
      </w:r>
      <w:r>
        <w:rPr>
          <w:b/>
        </w:rPr>
        <w:t>Document for:</w:t>
      </w:r>
      <w:r>
        <w:t xml:space="preserve"> Information.</w:t>
      </w:r>
      <w:r>
        <w:br/>
      </w:r>
      <w:r>
        <w:rPr>
          <w:b/>
        </w:rPr>
        <w:t>Abstract:</w:t>
      </w:r>
      <w:r>
        <w:t xml:space="preserve"> List of Approved SA WG2 Study and Work Items.</w:t>
      </w:r>
    </w:p>
    <w:p w14:paraId="4E1ADDF4" w14:textId="77777777" w:rsidR="00000000" w:rsidRDefault="00DE7085">
      <w:pPr>
        <w:keepNext/>
        <w:spacing w:before="100" w:beforeAutospacing="1" w:after="100" w:afterAutospacing="1"/>
        <w:divId w:val="1950695891"/>
        <w:rPr>
          <w:rFonts w:cs="Arial"/>
          <w:b/>
        </w:rPr>
      </w:pPr>
      <w:r>
        <w:rPr>
          <w:rFonts w:cs="Arial"/>
          <w:b/>
        </w:rPr>
        <w:t>Comment:</w:t>
      </w:r>
    </w:p>
    <w:p w14:paraId="77C1A9D0" w14:textId="77777777" w:rsidR="00000000" w:rsidRDefault="00DE7085">
      <w:pPr>
        <w:spacing w:before="100" w:beforeAutospacing="1" w:after="100" w:afterAutospacing="1"/>
        <w:divId w:val="1950695891"/>
      </w:pPr>
      <w:r>
        <w:t>Revised to SP-211657.</w:t>
      </w:r>
    </w:p>
    <w:p w14:paraId="5B9C780A" w14:textId="77777777" w:rsidR="00000000" w:rsidRDefault="00DE7085">
      <w:pPr>
        <w:keepNext/>
        <w:spacing w:before="100" w:beforeAutospacing="1" w:after="100" w:afterAutospacing="1"/>
        <w:divId w:val="1950695891"/>
        <w:rPr>
          <w:rFonts w:cs="Arial"/>
          <w:b/>
        </w:rPr>
      </w:pPr>
      <w:r>
        <w:rPr>
          <w:rFonts w:cs="Arial"/>
          <w:b/>
        </w:rPr>
        <w:t>Discussion and conclusion:</w:t>
      </w:r>
    </w:p>
    <w:p w14:paraId="1CB5EBA1" w14:textId="77777777" w:rsidR="00000000" w:rsidRDefault="00DE7085">
      <w:pPr>
        <w:spacing w:before="100" w:beforeAutospacing="1" w:after="100" w:afterAutospacing="1"/>
        <w:divId w:val="1950695891"/>
      </w:pPr>
      <w:r>
        <w:t>CC#5: Intel commented that SP-211649</w:t>
      </w:r>
      <w:r>
        <w:t xml:space="preserve">, URE Policy Enhancement did not have a Phase 1 due to de-prioritization in Rel-17so Phase 2 may not be appropriate. SP-211649 should be FS_eUEPO, Study on Enhancement of 5G UE Policy. MCC will change this and upload the corrected document to the </w:t>
      </w:r>
      <w:r>
        <w:lastRenderedPageBreak/>
        <w:t>3GU (Docs</w:t>
      </w:r>
      <w:r>
        <w:t xml:space="preserve"> folder).</w:t>
      </w:r>
      <w:r>
        <w:br/>
        <w:t>OPPO commented that 5G_AIML was a generic term and suggested SYS_AIML for this. The Work Plan Manager replied that the idea is not to make Acronyms specific to a WG for easier tracking.</w:t>
      </w:r>
      <w:r>
        <w:br/>
        <w:t>China Mobile asked to revert the title and acronym of SP-211</w:t>
      </w:r>
      <w:r>
        <w:t>644 to FS_NG_RTC which is more accurate. MCC will change this and upload the corrected document to the 3GU (Docs folder).</w:t>
      </w:r>
      <w:r>
        <w:br/>
        <w:t>Xiaomi commented that the Additional Rapporteur in SP-211651 (FS_5GSAT_Ph2) is incorrect in the table (but correct in the SID).</w:t>
      </w:r>
      <w:r>
        <w:br/>
        <w:t xml:space="preserve">China </w:t>
      </w:r>
      <w:r>
        <w:t>Telecom asked to remove Phase 2 from SP-211642 (FS_AMP). MCC will change this and upload the corrected document to the 3GU (Docs folder).</w:t>
      </w:r>
      <w:r>
        <w:br/>
        <w:t xml:space="preserve">MediaTek commented that care needs to be taken in aligning Acronyms as AIML in SA WG2 is not related to AIML in other </w:t>
      </w:r>
      <w:r>
        <w:t>groups. The Work Plan Manager commented that outside 3GPP the Acronyms are used to find related work. It was agreed to change SP-211648 acronym to FS_AIMLsys. MCC will change this and upload the corrected document to the 3GU (Docs folder).</w:t>
      </w:r>
      <w:r>
        <w:br/>
        <w:t>MediaTek also co</w:t>
      </w:r>
      <w:r>
        <w:t>mmented that for many secondary Rapporteurs there is no work split mentioned. This should be discussed and updates provided to the next SA WG2 or TSG SA meeting.</w:t>
      </w:r>
      <w:r>
        <w:br/>
        <w:t>CMCC asked whether FS_UPEAS (SP-211652) can be updated to add supporting companies. The TSG SA</w:t>
      </w:r>
      <w:r>
        <w:t xml:space="preserve"> Chair asked for such changes to be done at SA WG2, to avoid consistent updates to the stable set of SIDs at this meeting.</w:t>
      </w:r>
      <w:r>
        <w:br/>
        <w:t>This report was revised in SP-211657.</w:t>
      </w:r>
    </w:p>
    <w:p w14:paraId="0A1D4AB8" w14:textId="77777777" w:rsidR="00000000" w:rsidRDefault="00DE7085">
      <w:pPr>
        <w:keepNext/>
        <w:spacing w:before="100" w:beforeAutospacing="1" w:after="100" w:afterAutospacing="1"/>
        <w:divId w:val="1950695891"/>
        <w:rPr>
          <w:rFonts w:cs="Arial"/>
          <w:b/>
        </w:rPr>
      </w:pPr>
      <w:r>
        <w:rPr>
          <w:rFonts w:cs="Arial"/>
          <w:b/>
        </w:rPr>
        <w:t>Status:</w:t>
      </w:r>
    </w:p>
    <w:p w14:paraId="20C83669" w14:textId="77777777" w:rsidR="00000000" w:rsidRDefault="00DE7085">
      <w:pPr>
        <w:spacing w:before="100" w:beforeAutospacing="1" w:after="100" w:afterAutospacing="1"/>
        <w:divId w:val="1950695891"/>
      </w:pPr>
      <w:r>
        <w:t>Revised to SP-211657.</w:t>
      </w:r>
    </w:p>
    <w:p w14:paraId="3BDC0B26" w14:textId="77777777" w:rsidR="00000000" w:rsidRDefault="00DE7085">
      <w:pPr>
        <w:keepNext/>
        <w:keepLines/>
        <w:pBdr>
          <w:top w:val="single" w:sz="4" w:space="1" w:color="auto"/>
        </w:pBdr>
        <w:spacing w:before="100" w:beforeAutospacing="1" w:after="100" w:afterAutospacing="1"/>
        <w:divId w:val="1950695891"/>
      </w:pPr>
      <w:r>
        <w:rPr>
          <w:color w:val="0000FF"/>
        </w:rPr>
        <w:t>TD SP-211657</w:t>
      </w:r>
      <w:r>
        <w:t xml:space="preserve"> (REPORT) List of Approved SA WG2 Study and Work Item</w:t>
      </w:r>
      <w:r>
        <w:t>s. (Source: TSG SA Chair).</w:t>
      </w:r>
      <w:r>
        <w:br/>
      </w:r>
      <w:r>
        <w:rPr>
          <w:b/>
        </w:rPr>
        <w:t>Document for:</w:t>
      </w:r>
      <w:r>
        <w:t xml:space="preserve"> Information.</w:t>
      </w:r>
      <w:r>
        <w:br/>
      </w:r>
      <w:r>
        <w:rPr>
          <w:b/>
        </w:rPr>
        <w:t>Abstract:</w:t>
      </w:r>
      <w:r>
        <w:t xml:space="preserve"> List of Approved SA WG2 Study and Work Items.</w:t>
      </w:r>
    </w:p>
    <w:p w14:paraId="03A482B5" w14:textId="77777777" w:rsidR="00000000" w:rsidRDefault="00DE7085">
      <w:pPr>
        <w:keepNext/>
        <w:spacing w:before="100" w:beforeAutospacing="1" w:after="100" w:afterAutospacing="1"/>
        <w:divId w:val="1950695891"/>
        <w:rPr>
          <w:rFonts w:cs="Arial"/>
          <w:b/>
        </w:rPr>
      </w:pPr>
      <w:r>
        <w:rPr>
          <w:rFonts w:cs="Arial"/>
          <w:b/>
        </w:rPr>
        <w:t>Comment:</w:t>
      </w:r>
    </w:p>
    <w:p w14:paraId="5936FB52" w14:textId="77777777" w:rsidR="00000000" w:rsidRDefault="00DE7085">
      <w:pPr>
        <w:spacing w:before="100" w:beforeAutospacing="1" w:after="100" w:afterAutospacing="1"/>
        <w:divId w:val="1950695891"/>
      </w:pPr>
      <w:r>
        <w:t>Revision of SP-211655. CC#5: Noted.</w:t>
      </w:r>
    </w:p>
    <w:p w14:paraId="2D546104" w14:textId="77777777" w:rsidR="00000000" w:rsidRDefault="00DE7085">
      <w:pPr>
        <w:keepNext/>
        <w:spacing w:before="100" w:beforeAutospacing="1" w:after="100" w:afterAutospacing="1"/>
        <w:divId w:val="1950695891"/>
        <w:rPr>
          <w:rFonts w:cs="Arial"/>
          <w:b/>
        </w:rPr>
      </w:pPr>
      <w:r>
        <w:rPr>
          <w:rFonts w:cs="Arial"/>
          <w:b/>
        </w:rPr>
        <w:t>Discussion and conclusion:</w:t>
      </w:r>
    </w:p>
    <w:p w14:paraId="191AA355" w14:textId="77777777" w:rsidR="00000000" w:rsidRDefault="00DE7085">
      <w:pPr>
        <w:spacing w:before="100" w:beforeAutospacing="1" w:after="100" w:afterAutospacing="1"/>
        <w:divId w:val="1950695891"/>
      </w:pPr>
      <w:r>
        <w:t>-</w:t>
      </w:r>
    </w:p>
    <w:p w14:paraId="2DF8B54B" w14:textId="77777777" w:rsidR="00000000" w:rsidRDefault="00DE7085">
      <w:pPr>
        <w:keepNext/>
        <w:spacing w:before="100" w:beforeAutospacing="1" w:after="100" w:afterAutospacing="1"/>
        <w:divId w:val="1950695891"/>
        <w:rPr>
          <w:rFonts w:cs="Arial"/>
          <w:b/>
        </w:rPr>
      </w:pPr>
      <w:r>
        <w:rPr>
          <w:rFonts w:cs="Arial"/>
          <w:b/>
        </w:rPr>
        <w:t>Status:</w:t>
      </w:r>
    </w:p>
    <w:p w14:paraId="394FC7AD" w14:textId="77777777" w:rsidR="00000000" w:rsidRDefault="00DE7085">
      <w:pPr>
        <w:spacing w:before="100" w:beforeAutospacing="1" w:after="100" w:afterAutospacing="1"/>
        <w:divId w:val="1950695891"/>
      </w:pPr>
      <w:r>
        <w:t>Noted.</w:t>
      </w:r>
    </w:p>
    <w:p w14:paraId="44AC11FD" w14:textId="77777777" w:rsidR="00000000" w:rsidRDefault="00DE7085">
      <w:pPr>
        <w:pStyle w:val="Heading1"/>
        <w:divId w:val="1601835246"/>
      </w:pPr>
      <w:bookmarkStart w:id="151" w:name="_Toc97638915"/>
      <w:bookmarkStart w:id="152" w:name="_Toc97639398"/>
      <w:r>
        <w:t>7.5</w:t>
      </w:r>
      <w:r>
        <w:tab/>
        <w:t>Release 19 Planning (schedule, prioritization, etc.)</w:t>
      </w:r>
      <w:bookmarkEnd w:id="151"/>
      <w:bookmarkEnd w:id="152"/>
    </w:p>
    <w:p w14:paraId="183ADE18" w14:textId="77777777" w:rsidR="00000000" w:rsidRDefault="00DE7085">
      <w:pPr>
        <w:keepNext/>
        <w:keepLines/>
        <w:pBdr>
          <w:top w:val="single" w:sz="4" w:space="1" w:color="auto"/>
        </w:pBdr>
        <w:spacing w:before="100" w:beforeAutospacing="1" w:after="100" w:afterAutospacing="1"/>
        <w:divId w:val="1601835246"/>
        <w:rPr>
          <w:rFonts w:eastAsiaTheme="minorEastAsia"/>
        </w:rPr>
      </w:pPr>
      <w:r>
        <w:rPr>
          <w:color w:val="0000FF"/>
        </w:rPr>
        <w:t>TD SP-211533</w:t>
      </w:r>
      <w:r>
        <w:t xml:space="preserve"> (REPORT) Proposed timeline for Rel-19 Stage 1. </w:t>
      </w:r>
      <w:r w:rsidRPr="00061339">
        <w:rPr>
          <w:lang w:val="fr-FR"/>
        </w:rPr>
        <w:t>(Source: SA WG1 Chair, ETSI MCC).</w:t>
      </w:r>
      <w:r w:rsidRPr="00061339">
        <w:rPr>
          <w:lang w:val="fr-FR"/>
        </w:rPr>
        <w:br/>
      </w:r>
      <w:r>
        <w:rPr>
          <w:b/>
        </w:rPr>
        <w:t>Document for:</w:t>
      </w:r>
      <w:r>
        <w:t xml:space="preserve"> Decision.</w:t>
      </w:r>
      <w:r>
        <w:br/>
      </w:r>
      <w:r>
        <w:rPr>
          <w:b/>
        </w:rPr>
        <w:t>Abstract:</w:t>
      </w:r>
      <w:r>
        <w:t xml:space="preserve"> Proposed timeline for Rel-19 Stage 1.</w:t>
      </w:r>
    </w:p>
    <w:p w14:paraId="256707A0" w14:textId="77777777" w:rsidR="00000000" w:rsidRDefault="00DE7085">
      <w:pPr>
        <w:keepNext/>
        <w:spacing w:before="100" w:beforeAutospacing="1" w:after="100" w:afterAutospacing="1"/>
        <w:divId w:val="1601835246"/>
        <w:rPr>
          <w:rFonts w:cs="Arial"/>
          <w:b/>
        </w:rPr>
      </w:pPr>
      <w:r>
        <w:rPr>
          <w:rFonts w:cs="Arial"/>
          <w:b/>
        </w:rPr>
        <w:t>Comment:</w:t>
      </w:r>
    </w:p>
    <w:p w14:paraId="7C9C54D8" w14:textId="77777777" w:rsidR="00000000" w:rsidRDefault="00DE7085">
      <w:pPr>
        <w:spacing w:before="100" w:beforeAutospacing="1" w:after="100" w:afterAutospacing="1"/>
        <w:divId w:val="1601835246"/>
      </w:pPr>
      <w:r>
        <w:t>CC#2: For further discussion. CC#4: This was noted.</w:t>
      </w:r>
    </w:p>
    <w:p w14:paraId="146FECDD" w14:textId="77777777" w:rsidR="00000000" w:rsidRDefault="00DE7085">
      <w:pPr>
        <w:keepNext/>
        <w:spacing w:before="100" w:beforeAutospacing="1" w:after="100" w:afterAutospacing="1"/>
        <w:divId w:val="1601835246"/>
        <w:rPr>
          <w:rFonts w:cs="Arial"/>
          <w:b/>
        </w:rPr>
      </w:pPr>
      <w:r>
        <w:rPr>
          <w:rFonts w:cs="Arial"/>
          <w:b/>
        </w:rPr>
        <w:t>Discussion and conclusion:</w:t>
      </w:r>
    </w:p>
    <w:p w14:paraId="24DEA0A5" w14:textId="77777777" w:rsidR="00000000" w:rsidRDefault="00DE7085">
      <w:pPr>
        <w:spacing w:before="100" w:beforeAutospacing="1" w:after="100" w:afterAutospacing="1"/>
        <w:divId w:val="1601835246"/>
      </w:pPr>
      <w:r>
        <w:t>CC</w:t>
      </w:r>
      <w:r>
        <w:t xml:space="preserve">#2: This was presented by the SA WG1 Chair to inform TSG SA of the adopted plan for SA WG1 which will be adjusted if necessary when TSG SA do overall Rel 19 planning. There were no concerns with SA WG1 using this for their internal planning, but this does </w:t>
      </w:r>
      <w:r>
        <w:t xml:space="preserve">not imply any overall 3GPP Rel 19 </w:t>
      </w:r>
      <w:r>
        <w:lastRenderedPageBreak/>
        <w:t>planning, as this had not yet been discussed. Deutsche Telekom commented that next Release planning discussions are usually done along with the current Release Stage 3 Freeze. China Mobile asked for clarification on the pr</w:t>
      </w:r>
      <w:r>
        <w:t xml:space="preserve">ioritization mentioned. The SA WG1 Chair clarified that this is internal SA WG1 prioritization if needed. The SA WG2 Chair asked whether this means that February 2022 is the last date that Stage 1 proposals are expected in SA WG1. The SA WG1 Chair replied </w:t>
      </w:r>
      <w:r>
        <w:t>that this was the announced procedure from SA WG1. The SA WG2 Chair considered February 2022was too early to close off Rel 19 Stage 1 proposals. The SA WG1 Chair added that exceptions will always be allowed for later input where there is support to include</w:t>
      </w:r>
      <w:r>
        <w:t xml:space="preserve"> it in Rel 19 (and consensus to include them). The SA WG1 Secretary clarified that this proposal is related to SA WG1 Studies, not normative Work. This was left for off-line discussion.</w:t>
      </w:r>
      <w:r>
        <w:br/>
        <w:t>CC#4: This was noted.</w:t>
      </w:r>
    </w:p>
    <w:p w14:paraId="0BC5A2ED" w14:textId="77777777" w:rsidR="00000000" w:rsidRDefault="00DE7085">
      <w:pPr>
        <w:keepNext/>
        <w:spacing w:before="100" w:beforeAutospacing="1" w:after="100" w:afterAutospacing="1"/>
        <w:divId w:val="1601835246"/>
        <w:rPr>
          <w:rFonts w:cs="Arial"/>
          <w:b/>
        </w:rPr>
      </w:pPr>
      <w:r>
        <w:rPr>
          <w:rFonts w:cs="Arial"/>
          <w:b/>
        </w:rPr>
        <w:t>Status:</w:t>
      </w:r>
    </w:p>
    <w:p w14:paraId="38080E6D" w14:textId="77777777" w:rsidR="00000000" w:rsidRDefault="00DE7085">
      <w:pPr>
        <w:spacing w:before="100" w:beforeAutospacing="1" w:after="100" w:afterAutospacing="1"/>
        <w:divId w:val="1601835246"/>
      </w:pPr>
      <w:r>
        <w:t>Noted.</w:t>
      </w:r>
    </w:p>
    <w:p w14:paraId="281E4B82" w14:textId="77777777" w:rsidR="00000000" w:rsidRDefault="00DE7085">
      <w:pPr>
        <w:pStyle w:val="Heading1"/>
        <w:divId w:val="1539853006"/>
      </w:pPr>
      <w:bookmarkStart w:id="153" w:name="_Toc97638916"/>
      <w:bookmarkStart w:id="154" w:name="_Toc97639399"/>
      <w:r>
        <w:t>8</w:t>
      </w:r>
      <w:r>
        <w:tab/>
        <w:t>Rel-8 CRs</w:t>
      </w:r>
      <w:bookmarkEnd w:id="153"/>
      <w:bookmarkEnd w:id="154"/>
      <w:r>
        <w:t xml:space="preserve"> </w:t>
      </w:r>
    </w:p>
    <w:p w14:paraId="2D4380E3" w14:textId="77777777" w:rsidR="00000000" w:rsidRDefault="00DE7085">
      <w:pPr>
        <w:pStyle w:val="Heading1"/>
        <w:divId w:val="761100722"/>
      </w:pPr>
      <w:bookmarkStart w:id="155" w:name="_Toc97638917"/>
      <w:bookmarkStart w:id="156" w:name="_Toc97639400"/>
      <w:r>
        <w:t>9</w:t>
      </w:r>
      <w:r>
        <w:tab/>
        <w:t>Rel-9 CRs</w:t>
      </w:r>
      <w:bookmarkEnd w:id="155"/>
      <w:bookmarkEnd w:id="156"/>
      <w:r>
        <w:t xml:space="preserve"> </w:t>
      </w:r>
    </w:p>
    <w:p w14:paraId="11B442F5" w14:textId="77777777" w:rsidR="00000000" w:rsidRDefault="00DE7085">
      <w:pPr>
        <w:pStyle w:val="Heading1"/>
        <w:divId w:val="1292832333"/>
      </w:pPr>
      <w:bookmarkStart w:id="157" w:name="_Toc97638918"/>
      <w:bookmarkStart w:id="158" w:name="_Toc97639401"/>
      <w:r>
        <w:t>10</w:t>
      </w:r>
      <w:r>
        <w:tab/>
      </w:r>
      <w:r>
        <w:t>Rel-10 CRs</w:t>
      </w:r>
      <w:bookmarkEnd w:id="157"/>
      <w:bookmarkEnd w:id="158"/>
    </w:p>
    <w:p w14:paraId="4B797736" w14:textId="77777777" w:rsidR="00000000" w:rsidRDefault="00DE7085">
      <w:pPr>
        <w:pStyle w:val="Heading1"/>
        <w:divId w:val="1806923936"/>
      </w:pPr>
      <w:bookmarkStart w:id="159" w:name="_Toc97638919"/>
      <w:bookmarkStart w:id="160" w:name="_Toc97639402"/>
      <w:r>
        <w:t>11</w:t>
      </w:r>
      <w:r>
        <w:tab/>
        <w:t>Rel-11 CRs</w:t>
      </w:r>
      <w:bookmarkEnd w:id="159"/>
      <w:bookmarkEnd w:id="160"/>
    </w:p>
    <w:p w14:paraId="0DDF3407" w14:textId="77777777" w:rsidR="00000000" w:rsidRDefault="00DE7085">
      <w:pPr>
        <w:pStyle w:val="Heading1"/>
        <w:divId w:val="1337803133"/>
      </w:pPr>
      <w:bookmarkStart w:id="161" w:name="_Toc97638920"/>
      <w:bookmarkStart w:id="162" w:name="_Toc97639403"/>
      <w:r>
        <w:t>12</w:t>
      </w:r>
      <w:r>
        <w:tab/>
        <w:t>Rel-12 CRs</w:t>
      </w:r>
      <w:bookmarkEnd w:id="161"/>
      <w:bookmarkEnd w:id="162"/>
      <w:r>
        <w:t xml:space="preserve"> </w:t>
      </w:r>
    </w:p>
    <w:p w14:paraId="46DBA91D" w14:textId="77777777" w:rsidR="00000000" w:rsidRDefault="00DE7085">
      <w:pPr>
        <w:keepNext/>
        <w:keepLines/>
        <w:pBdr>
          <w:top w:val="single" w:sz="4" w:space="1" w:color="auto"/>
        </w:pBdr>
        <w:spacing w:before="100" w:beforeAutospacing="1" w:after="100" w:afterAutospacing="1"/>
        <w:divId w:val="1337803133"/>
        <w:rPr>
          <w:rFonts w:eastAsiaTheme="minorEastAsia"/>
        </w:rPr>
      </w:pPr>
      <w:r>
        <w:rPr>
          <w:color w:val="0000FF"/>
        </w:rPr>
        <w:t>TD SP-211345</w:t>
      </w:r>
      <w:r>
        <w:t xml:space="preserve"> (CR PACK) CRs for Corrections to EVS Fixed-Point &amp; alternative Fixed Point Source Code, Floating Point Source Code and Update of Test Vectors (26.442, 26.443, 26.444 and 26.452) [WI Code: EVS_codec-SA WG</w:t>
      </w:r>
      <w:r>
        <w:t>4]. (Source: SA WG4).</w:t>
      </w:r>
      <w:r>
        <w:br/>
      </w:r>
      <w:r>
        <w:rPr>
          <w:b/>
        </w:rPr>
        <w:t>Document for:</w:t>
      </w:r>
      <w:r>
        <w:t xml:space="preserve"> Approval.</w:t>
      </w:r>
      <w:r>
        <w:br/>
      </w:r>
      <w:r>
        <w:rPr>
          <w:b/>
        </w:rPr>
        <w:t>Abstract:</w:t>
      </w:r>
      <w:r>
        <w:t xml:space="preserve"> 26.442 CR0044; 26.442 CR0045; 26.442 CR0046; 26.442 CR0047; 26.442 CR0048; 26.443 CR0041; 26.443 CR0042; 26.443 CR0043; 26.443 CR0044; 26.443 CR0045; 26.444 CR0041; 26.444 CR0042; 26.444 CR0043; 26.44</w:t>
      </w:r>
      <w:r>
        <w:t>4 CR0044; 26.444 CR0045; 26.452 CR0005; 26.445 CR0053R1; 26.445 CR0054R1; 26.445 CR0055R1; 26.445 CR0056R1; 26.445 CR0057R1.</w:t>
      </w:r>
    </w:p>
    <w:p w14:paraId="73F39CB1" w14:textId="77777777" w:rsidR="00000000" w:rsidRDefault="00DE7085">
      <w:pPr>
        <w:keepNext/>
        <w:spacing w:before="100" w:beforeAutospacing="1" w:after="100" w:afterAutospacing="1"/>
        <w:divId w:val="1337803133"/>
        <w:rPr>
          <w:rFonts w:cs="Arial"/>
          <w:b/>
        </w:rPr>
      </w:pPr>
      <w:r>
        <w:rPr>
          <w:rFonts w:cs="Arial"/>
          <w:b/>
        </w:rPr>
        <w:t>Comment:</w:t>
      </w:r>
    </w:p>
    <w:p w14:paraId="63CF265D" w14:textId="77777777" w:rsidR="00000000" w:rsidRDefault="00DE7085">
      <w:pPr>
        <w:spacing w:before="100" w:beforeAutospacing="1" w:after="100" w:afterAutospacing="1"/>
        <w:divId w:val="1337803133"/>
      </w:pPr>
      <w:r>
        <w:t>CC#1: This CR Pack was approved.</w:t>
      </w:r>
    </w:p>
    <w:p w14:paraId="1CFFA590" w14:textId="77777777" w:rsidR="00000000" w:rsidRDefault="00DE7085">
      <w:pPr>
        <w:keepNext/>
        <w:spacing w:before="100" w:beforeAutospacing="1" w:after="100" w:afterAutospacing="1"/>
        <w:divId w:val="1337803133"/>
        <w:rPr>
          <w:rFonts w:cs="Arial"/>
          <w:b/>
        </w:rPr>
      </w:pPr>
      <w:r>
        <w:rPr>
          <w:rFonts w:cs="Arial"/>
          <w:b/>
        </w:rPr>
        <w:t>Discussion and conclusion:</w:t>
      </w:r>
    </w:p>
    <w:p w14:paraId="167F4EBF" w14:textId="77777777" w:rsidR="00000000" w:rsidRDefault="00DE7085">
      <w:pPr>
        <w:spacing w:before="100" w:beforeAutospacing="1" w:after="100" w:afterAutospacing="1"/>
        <w:divId w:val="1337803133"/>
      </w:pPr>
      <w:r>
        <w:t>CC#1: This CR Pack was approved.</w:t>
      </w:r>
    </w:p>
    <w:p w14:paraId="2CFCA92A" w14:textId="77777777" w:rsidR="00000000" w:rsidRDefault="00DE7085">
      <w:pPr>
        <w:keepNext/>
        <w:spacing w:before="100" w:beforeAutospacing="1" w:after="100" w:afterAutospacing="1"/>
        <w:divId w:val="1337803133"/>
        <w:rPr>
          <w:rFonts w:cs="Arial"/>
          <w:b/>
        </w:rPr>
      </w:pPr>
      <w:r>
        <w:rPr>
          <w:rFonts w:cs="Arial"/>
          <w:b/>
        </w:rPr>
        <w:t>Status:</w:t>
      </w:r>
    </w:p>
    <w:p w14:paraId="73F27770" w14:textId="77777777" w:rsidR="00000000" w:rsidRDefault="00DE7085">
      <w:pPr>
        <w:spacing w:before="100" w:beforeAutospacing="1" w:after="100" w:afterAutospacing="1"/>
        <w:divId w:val="1337803133"/>
      </w:pPr>
      <w:r>
        <w:t>Approved.</w:t>
      </w:r>
    </w:p>
    <w:p w14:paraId="37DCF2F5" w14:textId="77777777" w:rsidR="00000000" w:rsidRDefault="00DE7085">
      <w:pPr>
        <w:keepNext/>
        <w:keepLines/>
        <w:pBdr>
          <w:top w:val="single" w:sz="4" w:space="1" w:color="auto"/>
        </w:pBdr>
        <w:spacing w:before="100" w:beforeAutospacing="1" w:after="100" w:afterAutospacing="1"/>
        <w:divId w:val="1337803133"/>
      </w:pPr>
      <w:r>
        <w:rPr>
          <w:color w:val="0000FF"/>
        </w:rPr>
        <w:t>TD SP-21157</w:t>
      </w:r>
      <w:r>
        <w:rPr>
          <w:color w:val="0000FF"/>
        </w:rPr>
        <w:t>1</w:t>
      </w:r>
      <w:r>
        <w:t xml:space="preserve"> (CR) 23.228 CR1250 (Rel-12, 'F'): Update IETF reference. (Source: Orange).</w:t>
      </w:r>
      <w:r>
        <w:br/>
      </w:r>
      <w:r>
        <w:rPr>
          <w:b/>
        </w:rPr>
        <w:t>Document for:</w:t>
      </w:r>
      <w:r>
        <w:t xml:space="preserve"> Approval.</w:t>
      </w:r>
      <w:r>
        <w:br/>
      </w:r>
      <w:r>
        <w:rPr>
          <w:b/>
        </w:rPr>
        <w:t>Abstract:</w:t>
      </w:r>
      <w:r>
        <w:t xml:space="preserve"> Update of draft-ietf-rtcweb-overview-13 published as RFC 8825.</w:t>
      </w:r>
    </w:p>
    <w:p w14:paraId="326170CE" w14:textId="77777777" w:rsidR="00000000" w:rsidRDefault="00DE7085">
      <w:pPr>
        <w:keepNext/>
        <w:spacing w:before="100" w:beforeAutospacing="1" w:after="100" w:afterAutospacing="1"/>
        <w:divId w:val="1337803133"/>
        <w:rPr>
          <w:rFonts w:cs="Arial"/>
          <w:b/>
        </w:rPr>
      </w:pPr>
      <w:r>
        <w:rPr>
          <w:rFonts w:cs="Arial"/>
          <w:b/>
        </w:rPr>
        <w:t>Comment:</w:t>
      </w:r>
    </w:p>
    <w:p w14:paraId="5F315378" w14:textId="77777777" w:rsidR="00000000" w:rsidRDefault="00DE7085">
      <w:pPr>
        <w:spacing w:before="100" w:beforeAutospacing="1" w:after="100" w:afterAutospacing="1"/>
        <w:divId w:val="1337803133"/>
      </w:pPr>
      <w:r>
        <w:t>CC#2: Check Category. This CR was approved.</w:t>
      </w:r>
    </w:p>
    <w:p w14:paraId="025C0B1F" w14:textId="77777777" w:rsidR="00000000" w:rsidRDefault="00DE7085">
      <w:pPr>
        <w:keepNext/>
        <w:spacing w:before="100" w:beforeAutospacing="1" w:after="100" w:afterAutospacing="1"/>
        <w:divId w:val="1337803133"/>
        <w:rPr>
          <w:rFonts w:cs="Arial"/>
          <w:b/>
        </w:rPr>
      </w:pPr>
      <w:r>
        <w:rPr>
          <w:rFonts w:cs="Arial"/>
          <w:b/>
        </w:rPr>
        <w:lastRenderedPageBreak/>
        <w:t>Discussion and conclusion:</w:t>
      </w:r>
    </w:p>
    <w:p w14:paraId="202366A7" w14:textId="77777777" w:rsidR="00000000" w:rsidRDefault="00DE7085">
      <w:pPr>
        <w:spacing w:before="100" w:beforeAutospacing="1" w:after="100" w:afterAutospacing="1"/>
        <w:divId w:val="1337803133"/>
      </w:pPr>
      <w:r>
        <w:t>CC</w:t>
      </w:r>
      <w:r>
        <w:t>#2: The SA WG2 Chair asked whether the Rel 12 CR should be Category D, rather than Category F. This should be discussed with the TSG CT Chair. 3GU Data for SP-211571 can be corrected if necessary.</w:t>
      </w:r>
    </w:p>
    <w:p w14:paraId="0925C59A" w14:textId="77777777" w:rsidR="00000000" w:rsidRDefault="00DE7085">
      <w:pPr>
        <w:keepNext/>
        <w:spacing w:before="100" w:beforeAutospacing="1" w:after="100" w:afterAutospacing="1"/>
        <w:divId w:val="1337803133"/>
        <w:rPr>
          <w:rFonts w:cs="Arial"/>
          <w:b/>
        </w:rPr>
      </w:pPr>
      <w:r>
        <w:rPr>
          <w:rFonts w:cs="Arial"/>
          <w:b/>
        </w:rPr>
        <w:t>Status:</w:t>
      </w:r>
    </w:p>
    <w:p w14:paraId="091A6084" w14:textId="77777777" w:rsidR="00000000" w:rsidRDefault="00DE7085">
      <w:pPr>
        <w:spacing w:before="100" w:beforeAutospacing="1" w:after="100" w:afterAutospacing="1"/>
        <w:divId w:val="1337803133"/>
      </w:pPr>
      <w:r>
        <w:t>Approved.</w:t>
      </w:r>
    </w:p>
    <w:p w14:paraId="53F56AF0" w14:textId="77777777" w:rsidR="00000000" w:rsidRDefault="00DE7085">
      <w:pPr>
        <w:keepNext/>
        <w:keepLines/>
        <w:pBdr>
          <w:top w:val="single" w:sz="4" w:space="1" w:color="auto"/>
        </w:pBdr>
        <w:spacing w:before="100" w:beforeAutospacing="1" w:after="100" w:afterAutospacing="1"/>
        <w:divId w:val="1337803133"/>
      </w:pPr>
      <w:r>
        <w:rPr>
          <w:color w:val="0000FF"/>
        </w:rPr>
        <w:t>TD SP-211572</w:t>
      </w:r>
      <w:r>
        <w:t xml:space="preserve"> (CR) 23.228 CR1251 (Rel-13, </w:t>
      </w:r>
      <w:r>
        <w:t>'A'): Update IETF reference. (Source: Orange).</w:t>
      </w:r>
      <w:r>
        <w:br/>
      </w:r>
      <w:r>
        <w:rPr>
          <w:b/>
        </w:rPr>
        <w:t>Document for:</w:t>
      </w:r>
      <w:r>
        <w:t xml:space="preserve"> Approval.</w:t>
      </w:r>
      <w:r>
        <w:br/>
      </w:r>
      <w:r>
        <w:rPr>
          <w:b/>
        </w:rPr>
        <w:t>Abstract:</w:t>
      </w:r>
      <w:r>
        <w:t xml:space="preserve"> Update of draft-ietf-rtcweb-overview-13 published as RFC 8825.</w:t>
      </w:r>
    </w:p>
    <w:p w14:paraId="091461DE" w14:textId="77777777" w:rsidR="00000000" w:rsidRDefault="00DE7085">
      <w:pPr>
        <w:keepNext/>
        <w:spacing w:before="100" w:beforeAutospacing="1" w:after="100" w:afterAutospacing="1"/>
        <w:divId w:val="1337803133"/>
        <w:rPr>
          <w:rFonts w:cs="Arial"/>
          <w:b/>
        </w:rPr>
      </w:pPr>
      <w:r>
        <w:rPr>
          <w:rFonts w:cs="Arial"/>
          <w:b/>
        </w:rPr>
        <w:t>Comment:</w:t>
      </w:r>
    </w:p>
    <w:p w14:paraId="6DFB2B9B" w14:textId="77777777" w:rsidR="00000000" w:rsidRDefault="00DE7085">
      <w:pPr>
        <w:spacing w:before="100" w:beforeAutospacing="1" w:after="100" w:afterAutospacing="1"/>
        <w:divId w:val="1337803133"/>
      </w:pPr>
      <w:r>
        <w:t>CC#2: This CR was approved.</w:t>
      </w:r>
    </w:p>
    <w:p w14:paraId="57C4CEB8" w14:textId="77777777" w:rsidR="00000000" w:rsidRDefault="00DE7085">
      <w:pPr>
        <w:keepNext/>
        <w:spacing w:before="100" w:beforeAutospacing="1" w:after="100" w:afterAutospacing="1"/>
        <w:divId w:val="1337803133"/>
        <w:rPr>
          <w:rFonts w:cs="Arial"/>
          <w:b/>
        </w:rPr>
      </w:pPr>
      <w:r>
        <w:rPr>
          <w:rFonts w:cs="Arial"/>
          <w:b/>
        </w:rPr>
        <w:t>Discussion and conclusion:</w:t>
      </w:r>
    </w:p>
    <w:p w14:paraId="343B5AF6" w14:textId="77777777" w:rsidR="00000000" w:rsidRDefault="00DE7085">
      <w:pPr>
        <w:spacing w:before="100" w:beforeAutospacing="1" w:after="100" w:afterAutospacing="1"/>
        <w:divId w:val="1337803133"/>
      </w:pPr>
      <w:r>
        <w:t>CC#2: This CR was approved.</w:t>
      </w:r>
    </w:p>
    <w:p w14:paraId="641D5B58" w14:textId="77777777" w:rsidR="00000000" w:rsidRDefault="00DE7085">
      <w:pPr>
        <w:keepNext/>
        <w:spacing w:before="100" w:beforeAutospacing="1" w:after="100" w:afterAutospacing="1"/>
        <w:divId w:val="1337803133"/>
        <w:rPr>
          <w:rFonts w:cs="Arial"/>
          <w:b/>
        </w:rPr>
      </w:pPr>
      <w:r>
        <w:rPr>
          <w:rFonts w:cs="Arial"/>
          <w:b/>
        </w:rPr>
        <w:t>Status:</w:t>
      </w:r>
    </w:p>
    <w:p w14:paraId="55461FDA" w14:textId="77777777" w:rsidR="00000000" w:rsidRDefault="00DE7085">
      <w:pPr>
        <w:spacing w:before="100" w:beforeAutospacing="1" w:after="100" w:afterAutospacing="1"/>
        <w:divId w:val="1337803133"/>
      </w:pPr>
      <w:r>
        <w:t>Approved.</w:t>
      </w:r>
    </w:p>
    <w:p w14:paraId="7E40C2B6" w14:textId="77777777" w:rsidR="00000000" w:rsidRDefault="00DE7085">
      <w:pPr>
        <w:keepNext/>
        <w:keepLines/>
        <w:pBdr>
          <w:top w:val="single" w:sz="4" w:space="1" w:color="auto"/>
        </w:pBdr>
        <w:spacing w:before="100" w:beforeAutospacing="1" w:after="100" w:afterAutospacing="1"/>
        <w:divId w:val="1337803133"/>
      </w:pPr>
      <w:r>
        <w:rPr>
          <w:color w:val="0000FF"/>
        </w:rPr>
        <w:t>TD SP-211573</w:t>
      </w:r>
      <w:r>
        <w:t xml:space="preserve"> (CR) 23.228 CR1252 (Rel-14, 'A'): Update IETF reference. (Source: Orange).</w:t>
      </w:r>
      <w:r>
        <w:br/>
      </w:r>
      <w:r>
        <w:rPr>
          <w:b/>
        </w:rPr>
        <w:t>Document for:</w:t>
      </w:r>
      <w:r>
        <w:t xml:space="preserve"> Approval.</w:t>
      </w:r>
      <w:r>
        <w:br/>
      </w:r>
      <w:r>
        <w:rPr>
          <w:b/>
        </w:rPr>
        <w:t>Abstract:</w:t>
      </w:r>
      <w:r>
        <w:t xml:space="preserve"> Update of draft-ietf-rtcweb-overview-13 published as RFC 8825.</w:t>
      </w:r>
    </w:p>
    <w:p w14:paraId="157ABC20" w14:textId="77777777" w:rsidR="00000000" w:rsidRDefault="00DE7085">
      <w:pPr>
        <w:keepNext/>
        <w:spacing w:before="100" w:beforeAutospacing="1" w:after="100" w:afterAutospacing="1"/>
        <w:divId w:val="1337803133"/>
        <w:rPr>
          <w:rFonts w:cs="Arial"/>
          <w:b/>
        </w:rPr>
      </w:pPr>
      <w:r>
        <w:rPr>
          <w:rFonts w:cs="Arial"/>
          <w:b/>
        </w:rPr>
        <w:t>Comment:</w:t>
      </w:r>
    </w:p>
    <w:p w14:paraId="208FE2C8" w14:textId="77777777" w:rsidR="00000000" w:rsidRDefault="00DE7085">
      <w:pPr>
        <w:spacing w:before="100" w:beforeAutospacing="1" w:after="100" w:afterAutospacing="1"/>
        <w:divId w:val="1337803133"/>
      </w:pPr>
      <w:r>
        <w:t>CC#2: This CR was approved.</w:t>
      </w:r>
    </w:p>
    <w:p w14:paraId="4AFBCD40" w14:textId="77777777" w:rsidR="00000000" w:rsidRDefault="00DE7085">
      <w:pPr>
        <w:keepNext/>
        <w:spacing w:before="100" w:beforeAutospacing="1" w:after="100" w:afterAutospacing="1"/>
        <w:divId w:val="1337803133"/>
        <w:rPr>
          <w:rFonts w:cs="Arial"/>
          <w:b/>
        </w:rPr>
      </w:pPr>
      <w:r>
        <w:rPr>
          <w:rFonts w:cs="Arial"/>
          <w:b/>
        </w:rPr>
        <w:t>Discussion and conclusio</w:t>
      </w:r>
      <w:r>
        <w:rPr>
          <w:rFonts w:cs="Arial"/>
          <w:b/>
        </w:rPr>
        <w:t>n:</w:t>
      </w:r>
    </w:p>
    <w:p w14:paraId="38FDEBBD" w14:textId="77777777" w:rsidR="00000000" w:rsidRDefault="00DE7085">
      <w:pPr>
        <w:spacing w:before="100" w:beforeAutospacing="1" w:after="100" w:afterAutospacing="1"/>
        <w:divId w:val="1337803133"/>
      </w:pPr>
      <w:r>
        <w:t>CC#2: This CR was approved.</w:t>
      </w:r>
    </w:p>
    <w:p w14:paraId="00498330" w14:textId="77777777" w:rsidR="00000000" w:rsidRDefault="00DE7085">
      <w:pPr>
        <w:keepNext/>
        <w:spacing w:before="100" w:beforeAutospacing="1" w:after="100" w:afterAutospacing="1"/>
        <w:divId w:val="1337803133"/>
        <w:rPr>
          <w:rFonts w:cs="Arial"/>
          <w:b/>
        </w:rPr>
      </w:pPr>
      <w:r>
        <w:rPr>
          <w:rFonts w:cs="Arial"/>
          <w:b/>
        </w:rPr>
        <w:t>Status:</w:t>
      </w:r>
    </w:p>
    <w:p w14:paraId="1F3A6D88" w14:textId="77777777" w:rsidR="00000000" w:rsidRDefault="00DE7085">
      <w:pPr>
        <w:spacing w:before="100" w:beforeAutospacing="1" w:after="100" w:afterAutospacing="1"/>
        <w:divId w:val="1337803133"/>
      </w:pPr>
      <w:r>
        <w:t>Approved.</w:t>
      </w:r>
    </w:p>
    <w:p w14:paraId="1F88AA84" w14:textId="77777777" w:rsidR="00000000" w:rsidRDefault="00DE7085">
      <w:pPr>
        <w:keepNext/>
        <w:keepLines/>
        <w:pBdr>
          <w:top w:val="single" w:sz="4" w:space="1" w:color="auto"/>
        </w:pBdr>
        <w:spacing w:before="100" w:beforeAutospacing="1" w:after="100" w:afterAutospacing="1"/>
        <w:divId w:val="1337803133"/>
      </w:pPr>
      <w:r>
        <w:rPr>
          <w:color w:val="0000FF"/>
        </w:rPr>
        <w:t>TD SP-211574</w:t>
      </w:r>
      <w:r>
        <w:t xml:space="preserve"> (CR) 23.228 CR1253 (Rel-15, 'A'): Update IETF reference. (Source: Orange).</w:t>
      </w:r>
      <w:r>
        <w:br/>
      </w:r>
      <w:r>
        <w:rPr>
          <w:b/>
        </w:rPr>
        <w:t>Document for:</w:t>
      </w:r>
      <w:r>
        <w:t xml:space="preserve"> Approval.</w:t>
      </w:r>
      <w:r>
        <w:br/>
      </w:r>
      <w:r>
        <w:rPr>
          <w:b/>
        </w:rPr>
        <w:t>Abstract:</w:t>
      </w:r>
      <w:r>
        <w:t xml:space="preserve"> </w:t>
      </w:r>
      <w:r>
        <w:t>Update of draft-ietf-rtcweb-overview-13 published as RFC 8825.</w:t>
      </w:r>
    </w:p>
    <w:p w14:paraId="59023CFA" w14:textId="77777777" w:rsidR="00000000" w:rsidRDefault="00DE7085">
      <w:pPr>
        <w:keepNext/>
        <w:spacing w:before="100" w:beforeAutospacing="1" w:after="100" w:afterAutospacing="1"/>
        <w:divId w:val="1337803133"/>
        <w:rPr>
          <w:rFonts w:cs="Arial"/>
          <w:b/>
        </w:rPr>
      </w:pPr>
      <w:r>
        <w:rPr>
          <w:rFonts w:cs="Arial"/>
          <w:b/>
        </w:rPr>
        <w:t>Comment:</w:t>
      </w:r>
    </w:p>
    <w:p w14:paraId="45EA3769" w14:textId="77777777" w:rsidR="00000000" w:rsidRDefault="00DE7085">
      <w:pPr>
        <w:spacing w:before="100" w:beforeAutospacing="1" w:after="100" w:afterAutospacing="1"/>
        <w:divId w:val="1337803133"/>
      </w:pPr>
      <w:r>
        <w:t>CC#2: This CR was approved.</w:t>
      </w:r>
    </w:p>
    <w:p w14:paraId="455C82E6" w14:textId="77777777" w:rsidR="00000000" w:rsidRDefault="00DE7085">
      <w:pPr>
        <w:keepNext/>
        <w:spacing w:before="100" w:beforeAutospacing="1" w:after="100" w:afterAutospacing="1"/>
        <w:divId w:val="1337803133"/>
        <w:rPr>
          <w:rFonts w:cs="Arial"/>
          <w:b/>
        </w:rPr>
      </w:pPr>
      <w:r>
        <w:rPr>
          <w:rFonts w:cs="Arial"/>
          <w:b/>
        </w:rPr>
        <w:t>Discussion and conclusion:</w:t>
      </w:r>
    </w:p>
    <w:p w14:paraId="09167D89" w14:textId="77777777" w:rsidR="00000000" w:rsidRDefault="00DE7085">
      <w:pPr>
        <w:spacing w:before="100" w:beforeAutospacing="1" w:after="100" w:afterAutospacing="1"/>
        <w:divId w:val="1337803133"/>
      </w:pPr>
      <w:r>
        <w:t>CC#2: This CR was approved.</w:t>
      </w:r>
    </w:p>
    <w:p w14:paraId="3EDAAB4A" w14:textId="77777777" w:rsidR="00000000" w:rsidRDefault="00DE7085">
      <w:pPr>
        <w:keepNext/>
        <w:spacing w:before="100" w:beforeAutospacing="1" w:after="100" w:afterAutospacing="1"/>
        <w:divId w:val="1337803133"/>
        <w:rPr>
          <w:rFonts w:cs="Arial"/>
          <w:b/>
        </w:rPr>
      </w:pPr>
      <w:r>
        <w:rPr>
          <w:rFonts w:cs="Arial"/>
          <w:b/>
        </w:rPr>
        <w:lastRenderedPageBreak/>
        <w:t>Status:</w:t>
      </w:r>
    </w:p>
    <w:p w14:paraId="65EA0A66" w14:textId="77777777" w:rsidR="00000000" w:rsidRDefault="00DE7085">
      <w:pPr>
        <w:spacing w:before="100" w:beforeAutospacing="1" w:after="100" w:afterAutospacing="1"/>
        <w:divId w:val="1337803133"/>
      </w:pPr>
      <w:r>
        <w:t>Approved.</w:t>
      </w:r>
    </w:p>
    <w:p w14:paraId="5E9DE70F" w14:textId="77777777" w:rsidR="00000000" w:rsidRDefault="00DE7085">
      <w:pPr>
        <w:keepNext/>
        <w:keepLines/>
        <w:pBdr>
          <w:top w:val="single" w:sz="4" w:space="1" w:color="auto"/>
        </w:pBdr>
        <w:spacing w:before="100" w:beforeAutospacing="1" w:after="100" w:afterAutospacing="1"/>
        <w:divId w:val="1337803133"/>
      </w:pPr>
      <w:r>
        <w:rPr>
          <w:color w:val="0000FF"/>
        </w:rPr>
        <w:t>TD SP-211575</w:t>
      </w:r>
      <w:r>
        <w:t xml:space="preserve"> (CR) 23.228 CR1254 (Rel-16, 'A'): Update IETF reference. (Source: Oran</w:t>
      </w:r>
      <w:r>
        <w:t>ge).</w:t>
      </w:r>
      <w:r>
        <w:br/>
      </w:r>
      <w:r>
        <w:rPr>
          <w:b/>
        </w:rPr>
        <w:t>Document for:</w:t>
      </w:r>
      <w:r>
        <w:t xml:space="preserve"> Approval.</w:t>
      </w:r>
      <w:r>
        <w:br/>
      </w:r>
      <w:r>
        <w:rPr>
          <w:b/>
        </w:rPr>
        <w:t>Abstract:</w:t>
      </w:r>
      <w:r>
        <w:t xml:space="preserve"> Update of draft-ietf-rtcweb-overview-13 published as RFC 8825.</w:t>
      </w:r>
    </w:p>
    <w:p w14:paraId="6AB61BE3" w14:textId="77777777" w:rsidR="00000000" w:rsidRDefault="00DE7085">
      <w:pPr>
        <w:keepNext/>
        <w:spacing w:before="100" w:beforeAutospacing="1" w:after="100" w:afterAutospacing="1"/>
        <w:divId w:val="1337803133"/>
        <w:rPr>
          <w:rFonts w:cs="Arial"/>
          <w:b/>
        </w:rPr>
      </w:pPr>
      <w:r>
        <w:rPr>
          <w:rFonts w:cs="Arial"/>
          <w:b/>
        </w:rPr>
        <w:t>Comment:</w:t>
      </w:r>
    </w:p>
    <w:p w14:paraId="6758D3D1" w14:textId="77777777" w:rsidR="00000000" w:rsidRDefault="00DE7085">
      <w:pPr>
        <w:spacing w:before="100" w:beforeAutospacing="1" w:after="100" w:afterAutospacing="1"/>
        <w:divId w:val="1337803133"/>
      </w:pPr>
      <w:r>
        <w:t>CC#2: This CR was approved.</w:t>
      </w:r>
    </w:p>
    <w:p w14:paraId="55C2D889" w14:textId="77777777" w:rsidR="00000000" w:rsidRDefault="00DE7085">
      <w:pPr>
        <w:keepNext/>
        <w:spacing w:before="100" w:beforeAutospacing="1" w:after="100" w:afterAutospacing="1"/>
        <w:divId w:val="1337803133"/>
        <w:rPr>
          <w:rFonts w:cs="Arial"/>
          <w:b/>
        </w:rPr>
      </w:pPr>
      <w:r>
        <w:rPr>
          <w:rFonts w:cs="Arial"/>
          <w:b/>
        </w:rPr>
        <w:t>Discussion and conclusion:</w:t>
      </w:r>
    </w:p>
    <w:p w14:paraId="2EF9D0EB" w14:textId="77777777" w:rsidR="00000000" w:rsidRDefault="00DE7085">
      <w:pPr>
        <w:spacing w:before="100" w:beforeAutospacing="1" w:after="100" w:afterAutospacing="1"/>
        <w:divId w:val="1337803133"/>
      </w:pPr>
      <w:r>
        <w:t>CC#2: This CR was approved.</w:t>
      </w:r>
    </w:p>
    <w:p w14:paraId="40D09659" w14:textId="77777777" w:rsidR="00000000" w:rsidRDefault="00DE7085">
      <w:pPr>
        <w:keepNext/>
        <w:spacing w:before="100" w:beforeAutospacing="1" w:after="100" w:afterAutospacing="1"/>
        <w:divId w:val="1337803133"/>
        <w:rPr>
          <w:rFonts w:cs="Arial"/>
          <w:b/>
        </w:rPr>
      </w:pPr>
      <w:r>
        <w:rPr>
          <w:rFonts w:cs="Arial"/>
          <w:b/>
        </w:rPr>
        <w:t>Status:</w:t>
      </w:r>
    </w:p>
    <w:p w14:paraId="1D24990B" w14:textId="77777777" w:rsidR="00000000" w:rsidRDefault="00DE7085">
      <w:pPr>
        <w:spacing w:before="100" w:beforeAutospacing="1" w:after="100" w:afterAutospacing="1"/>
        <w:divId w:val="1337803133"/>
      </w:pPr>
      <w:r>
        <w:t>Approved.</w:t>
      </w:r>
    </w:p>
    <w:p w14:paraId="20100421" w14:textId="77777777" w:rsidR="00000000" w:rsidRDefault="00DE7085">
      <w:pPr>
        <w:keepNext/>
        <w:keepLines/>
        <w:pBdr>
          <w:top w:val="single" w:sz="4" w:space="1" w:color="auto"/>
        </w:pBdr>
        <w:spacing w:before="100" w:beforeAutospacing="1" w:after="100" w:afterAutospacing="1"/>
        <w:divId w:val="1337803133"/>
      </w:pPr>
      <w:r>
        <w:rPr>
          <w:color w:val="0000FF"/>
        </w:rPr>
        <w:t>TD SP-211576</w:t>
      </w:r>
      <w:r>
        <w:t xml:space="preserve"> (CR) 23.228 CR1255 (Rel-17, 'A'</w:t>
      </w:r>
      <w:r>
        <w:t>): Update IETF reference. (Source: Orange).</w:t>
      </w:r>
      <w:r>
        <w:br/>
      </w:r>
      <w:r>
        <w:rPr>
          <w:b/>
        </w:rPr>
        <w:t>Document for:</w:t>
      </w:r>
      <w:r>
        <w:t xml:space="preserve"> Approval.</w:t>
      </w:r>
      <w:r>
        <w:br/>
      </w:r>
      <w:r>
        <w:rPr>
          <w:b/>
        </w:rPr>
        <w:t>Abstract:</w:t>
      </w:r>
      <w:r>
        <w:t xml:space="preserve"> Update of draft-ietf-rtcweb-overview-13 published as RFC 8825.</w:t>
      </w:r>
    </w:p>
    <w:p w14:paraId="217B2442" w14:textId="77777777" w:rsidR="00000000" w:rsidRDefault="00DE7085">
      <w:pPr>
        <w:keepNext/>
        <w:spacing w:before="100" w:beforeAutospacing="1" w:after="100" w:afterAutospacing="1"/>
        <w:divId w:val="1337803133"/>
        <w:rPr>
          <w:rFonts w:cs="Arial"/>
          <w:b/>
        </w:rPr>
      </w:pPr>
      <w:r>
        <w:rPr>
          <w:rFonts w:cs="Arial"/>
          <w:b/>
        </w:rPr>
        <w:t>Comment:</w:t>
      </w:r>
    </w:p>
    <w:p w14:paraId="0C2AA948" w14:textId="77777777" w:rsidR="00000000" w:rsidRDefault="00DE7085">
      <w:pPr>
        <w:spacing w:before="100" w:beforeAutospacing="1" w:after="100" w:afterAutospacing="1"/>
        <w:divId w:val="1337803133"/>
      </w:pPr>
      <w:r>
        <w:t>CC#2: This CR was approved.</w:t>
      </w:r>
    </w:p>
    <w:p w14:paraId="5BACF690" w14:textId="77777777" w:rsidR="00000000" w:rsidRDefault="00DE7085">
      <w:pPr>
        <w:keepNext/>
        <w:spacing w:before="100" w:beforeAutospacing="1" w:after="100" w:afterAutospacing="1"/>
        <w:divId w:val="1337803133"/>
        <w:rPr>
          <w:rFonts w:cs="Arial"/>
          <w:b/>
        </w:rPr>
      </w:pPr>
      <w:r>
        <w:rPr>
          <w:rFonts w:cs="Arial"/>
          <w:b/>
        </w:rPr>
        <w:t>Discussion and conclusion:</w:t>
      </w:r>
    </w:p>
    <w:p w14:paraId="157BD020" w14:textId="77777777" w:rsidR="00000000" w:rsidRDefault="00DE7085">
      <w:pPr>
        <w:spacing w:before="100" w:beforeAutospacing="1" w:after="100" w:afterAutospacing="1"/>
        <w:divId w:val="1337803133"/>
      </w:pPr>
      <w:r>
        <w:t>CC#2: This CR was approved.</w:t>
      </w:r>
    </w:p>
    <w:p w14:paraId="49EC1EFC" w14:textId="77777777" w:rsidR="00000000" w:rsidRDefault="00DE7085">
      <w:pPr>
        <w:keepNext/>
        <w:spacing w:before="100" w:beforeAutospacing="1" w:after="100" w:afterAutospacing="1"/>
        <w:divId w:val="1337803133"/>
        <w:rPr>
          <w:rFonts w:cs="Arial"/>
          <w:b/>
        </w:rPr>
      </w:pPr>
      <w:r>
        <w:rPr>
          <w:rFonts w:cs="Arial"/>
          <w:b/>
        </w:rPr>
        <w:t>Status:</w:t>
      </w:r>
    </w:p>
    <w:p w14:paraId="026D8EB4" w14:textId="77777777" w:rsidR="00000000" w:rsidRDefault="00DE7085">
      <w:pPr>
        <w:spacing w:before="100" w:beforeAutospacing="1" w:after="100" w:afterAutospacing="1"/>
        <w:divId w:val="1337803133"/>
      </w:pPr>
      <w:r>
        <w:t>Approved.</w:t>
      </w:r>
    </w:p>
    <w:p w14:paraId="40084B1C" w14:textId="77777777" w:rsidR="00000000" w:rsidRDefault="00DE7085">
      <w:pPr>
        <w:pStyle w:val="Heading1"/>
        <w:divId w:val="867135585"/>
      </w:pPr>
      <w:bookmarkStart w:id="163" w:name="_Toc97638921"/>
      <w:bookmarkStart w:id="164" w:name="_Toc97639404"/>
      <w:r>
        <w:t>13</w:t>
      </w:r>
      <w:r>
        <w:tab/>
        <w:t>Rel-13 CRs</w:t>
      </w:r>
      <w:bookmarkEnd w:id="163"/>
      <w:bookmarkEnd w:id="164"/>
      <w:r>
        <w:t xml:space="preserve"> </w:t>
      </w:r>
    </w:p>
    <w:p w14:paraId="19364219" w14:textId="77777777" w:rsidR="00000000" w:rsidRDefault="00DE7085">
      <w:pPr>
        <w:pStyle w:val="Heading1"/>
        <w:divId w:val="1000427950"/>
      </w:pPr>
      <w:bookmarkStart w:id="165" w:name="_Toc97638922"/>
      <w:bookmarkStart w:id="166" w:name="_Toc97639405"/>
      <w:r>
        <w:t>14</w:t>
      </w:r>
      <w:r>
        <w:tab/>
        <w:t>Rel-14 CRs</w:t>
      </w:r>
      <w:bookmarkEnd w:id="165"/>
      <w:bookmarkEnd w:id="166"/>
      <w:r>
        <w:t xml:space="preserve"> </w:t>
      </w:r>
    </w:p>
    <w:p w14:paraId="51928A27" w14:textId="77777777" w:rsidR="00000000" w:rsidRDefault="00DE7085">
      <w:pPr>
        <w:keepNext/>
        <w:keepLines/>
        <w:pBdr>
          <w:top w:val="single" w:sz="4" w:space="1" w:color="auto"/>
        </w:pBdr>
        <w:spacing w:before="100" w:beforeAutospacing="1" w:after="100" w:afterAutospacing="1"/>
        <w:divId w:val="1000427950"/>
        <w:rPr>
          <w:rFonts w:eastAsiaTheme="minorEastAsia"/>
        </w:rPr>
      </w:pPr>
      <w:r>
        <w:rPr>
          <w:color w:val="0000FF"/>
        </w:rPr>
        <w:t>TD SP-211369</w:t>
      </w:r>
      <w:r>
        <w:t xml:space="preserve"> (CR PACK) Rel-14 CRs on Security Assurance Specification for 3GPP network products (SCAS). (Source: SA WG3).</w:t>
      </w:r>
      <w:r>
        <w:br/>
      </w:r>
      <w:r>
        <w:rPr>
          <w:b/>
        </w:rPr>
        <w:t>Document for:</w:t>
      </w:r>
      <w:r>
        <w:t xml:space="preserve"> Approval.</w:t>
      </w:r>
      <w:r>
        <w:br/>
      </w:r>
      <w:r>
        <w:rPr>
          <w:b/>
        </w:rPr>
        <w:t>Abstract:</w:t>
      </w:r>
      <w:r>
        <w:t xml:space="preserve"> 33.916 CR0008R1; 33.916 </w:t>
      </w:r>
      <w:r>
        <w:t>CR0009; 33.916 CR0010; 33.116 CR0002R1; 33.116 CR0003R1; 33.116 CR0004R1.</w:t>
      </w:r>
    </w:p>
    <w:p w14:paraId="7DCAE889" w14:textId="77777777" w:rsidR="00000000" w:rsidRDefault="00DE7085">
      <w:pPr>
        <w:keepNext/>
        <w:spacing w:before="100" w:beforeAutospacing="1" w:after="100" w:afterAutospacing="1"/>
        <w:divId w:val="1000427950"/>
        <w:rPr>
          <w:rFonts w:cs="Arial"/>
          <w:b/>
        </w:rPr>
      </w:pPr>
      <w:r>
        <w:rPr>
          <w:rFonts w:cs="Arial"/>
          <w:b/>
        </w:rPr>
        <w:t>Comment:</w:t>
      </w:r>
    </w:p>
    <w:p w14:paraId="6C47BEF6" w14:textId="77777777" w:rsidR="00000000" w:rsidRDefault="00DE7085">
      <w:pPr>
        <w:spacing w:before="100" w:beforeAutospacing="1" w:after="100" w:afterAutospacing="1"/>
        <w:divId w:val="1000427950"/>
      </w:pPr>
      <w:r>
        <w:t>CC#4: This CR Pack was approved.</w:t>
      </w:r>
    </w:p>
    <w:p w14:paraId="1775D27D" w14:textId="77777777" w:rsidR="00000000" w:rsidRDefault="00DE7085">
      <w:pPr>
        <w:keepNext/>
        <w:spacing w:before="100" w:beforeAutospacing="1" w:after="100" w:afterAutospacing="1"/>
        <w:divId w:val="1000427950"/>
        <w:rPr>
          <w:rFonts w:cs="Arial"/>
          <w:b/>
        </w:rPr>
      </w:pPr>
      <w:r>
        <w:rPr>
          <w:rFonts w:cs="Arial"/>
          <w:b/>
        </w:rPr>
        <w:t>Discussion and conclusion:</w:t>
      </w:r>
    </w:p>
    <w:p w14:paraId="1E18C746" w14:textId="77777777" w:rsidR="00000000" w:rsidRDefault="00DE7085">
      <w:pPr>
        <w:spacing w:before="100" w:beforeAutospacing="1" w:after="100" w:afterAutospacing="1"/>
        <w:divId w:val="1000427950"/>
      </w:pPr>
      <w:r>
        <w:t>CC#4: This CR Pack was approved.</w:t>
      </w:r>
    </w:p>
    <w:p w14:paraId="37A1954F" w14:textId="77777777" w:rsidR="00000000" w:rsidRDefault="00DE7085">
      <w:pPr>
        <w:keepNext/>
        <w:spacing w:before="100" w:beforeAutospacing="1" w:after="100" w:afterAutospacing="1"/>
        <w:divId w:val="1000427950"/>
        <w:rPr>
          <w:rFonts w:cs="Arial"/>
          <w:b/>
        </w:rPr>
      </w:pPr>
      <w:r>
        <w:rPr>
          <w:rFonts w:cs="Arial"/>
          <w:b/>
        </w:rPr>
        <w:lastRenderedPageBreak/>
        <w:t>Status:</w:t>
      </w:r>
    </w:p>
    <w:p w14:paraId="4CE9B91C" w14:textId="77777777" w:rsidR="00000000" w:rsidRDefault="00DE7085">
      <w:pPr>
        <w:spacing w:before="100" w:beforeAutospacing="1" w:after="100" w:afterAutospacing="1"/>
        <w:divId w:val="1000427950"/>
      </w:pPr>
      <w:r>
        <w:t>Approved.</w:t>
      </w:r>
    </w:p>
    <w:p w14:paraId="3D6F56F7" w14:textId="77777777" w:rsidR="00000000" w:rsidRDefault="00DE7085">
      <w:pPr>
        <w:pStyle w:val="Heading1"/>
        <w:divId w:val="957838737"/>
      </w:pPr>
      <w:bookmarkStart w:id="167" w:name="_Toc97638923"/>
      <w:bookmarkStart w:id="168" w:name="_Toc97639406"/>
      <w:r>
        <w:t>15</w:t>
      </w:r>
      <w:r>
        <w:tab/>
        <w:t>Rel-15 CRs</w:t>
      </w:r>
      <w:bookmarkEnd w:id="167"/>
      <w:bookmarkEnd w:id="168"/>
      <w:r>
        <w:t xml:space="preserve"> </w:t>
      </w:r>
    </w:p>
    <w:p w14:paraId="73681BDE" w14:textId="77777777" w:rsidR="00000000" w:rsidRDefault="00DE7085">
      <w:pPr>
        <w:pStyle w:val="Heading2"/>
        <w:divId w:val="957838737"/>
        <w:rPr>
          <w:color w:val="0000FF"/>
        </w:rPr>
      </w:pPr>
      <w:bookmarkStart w:id="169" w:name="_Toc97638924"/>
      <w:bookmarkStart w:id="170" w:name="_Toc97639407"/>
      <w:r>
        <w:rPr>
          <w:color w:val="0000FF"/>
        </w:rPr>
        <w:t>Block 5 (to approve / note Thursday 15:00 UTC)</w:t>
      </w:r>
      <w:bookmarkEnd w:id="169"/>
      <w:bookmarkEnd w:id="170"/>
    </w:p>
    <w:p w14:paraId="7C020131" w14:textId="77777777" w:rsidR="00000000" w:rsidRDefault="00DE7085">
      <w:pPr>
        <w:keepNext/>
        <w:keepLines/>
        <w:pBdr>
          <w:top w:val="single" w:sz="4" w:space="1" w:color="auto"/>
        </w:pBdr>
        <w:spacing w:before="100" w:beforeAutospacing="1" w:after="100" w:afterAutospacing="1"/>
        <w:divId w:val="1000427950"/>
        <w:rPr>
          <w:rFonts w:eastAsiaTheme="minorEastAsia"/>
        </w:rPr>
      </w:pPr>
      <w:r>
        <w:rPr>
          <w:color w:val="0000FF"/>
        </w:rPr>
        <w:t>TD SP-211370</w:t>
      </w:r>
      <w:r>
        <w:t xml:space="preserve"> (CR PACK) Rel-16 CRs on Security Assurance Specification for 5G. (Source: SA WG3).</w:t>
      </w:r>
      <w:r>
        <w:br/>
      </w:r>
      <w:r>
        <w:rPr>
          <w:b/>
        </w:rPr>
        <w:t>Document for:</w:t>
      </w:r>
      <w:r>
        <w:t xml:space="preserve"> Approval.</w:t>
      </w:r>
      <w:r>
        <w:br/>
      </w:r>
      <w:r>
        <w:rPr>
          <w:b/>
        </w:rPr>
        <w:t>Abstract:</w:t>
      </w:r>
      <w:r>
        <w:t xml:space="preserve"> 33.512 CR0014; 33.512 CR0015; 33.512 CR0016; 33.512 CR0017; 33.512 CR0020; 33.512 CR0021.</w:t>
      </w:r>
    </w:p>
    <w:p w14:paraId="73F4A437" w14:textId="77777777" w:rsidR="00000000" w:rsidRDefault="00DE7085">
      <w:pPr>
        <w:keepNext/>
        <w:spacing w:before="100" w:beforeAutospacing="1" w:after="100" w:afterAutospacing="1"/>
        <w:divId w:val="1000427950"/>
        <w:rPr>
          <w:rFonts w:cs="Arial"/>
          <w:b/>
        </w:rPr>
      </w:pPr>
      <w:r>
        <w:rPr>
          <w:rFonts w:cs="Arial"/>
          <w:b/>
        </w:rPr>
        <w:t>Comment:</w:t>
      </w:r>
    </w:p>
    <w:p w14:paraId="0B4CD615" w14:textId="77777777" w:rsidR="00000000" w:rsidRDefault="00DE7085">
      <w:pPr>
        <w:spacing w:before="100" w:beforeAutospacing="1" w:after="100" w:afterAutospacing="1"/>
        <w:divId w:val="1000427950"/>
      </w:pPr>
      <w:r>
        <w:t>For Block Approval. CC#4: B</w:t>
      </w:r>
      <w:r>
        <w:t>lock Approved.</w:t>
      </w:r>
    </w:p>
    <w:p w14:paraId="1DBDA019" w14:textId="77777777" w:rsidR="00000000" w:rsidRDefault="00DE7085">
      <w:pPr>
        <w:keepNext/>
        <w:spacing w:before="100" w:beforeAutospacing="1" w:after="100" w:afterAutospacing="1"/>
        <w:divId w:val="1000427950"/>
        <w:rPr>
          <w:rFonts w:cs="Arial"/>
          <w:b/>
        </w:rPr>
      </w:pPr>
      <w:r>
        <w:rPr>
          <w:rFonts w:cs="Arial"/>
          <w:b/>
        </w:rPr>
        <w:t>Discussion and conclusion:</w:t>
      </w:r>
    </w:p>
    <w:p w14:paraId="0EB3A8F7" w14:textId="77777777" w:rsidR="00000000" w:rsidRDefault="00DE7085">
      <w:pPr>
        <w:spacing w:before="100" w:beforeAutospacing="1" w:after="100" w:afterAutospacing="1"/>
        <w:divId w:val="1000427950"/>
      </w:pPr>
      <w:r>
        <w:t>-</w:t>
      </w:r>
    </w:p>
    <w:p w14:paraId="1D65C2F4" w14:textId="77777777" w:rsidR="00000000" w:rsidRDefault="00DE7085">
      <w:pPr>
        <w:keepNext/>
        <w:spacing w:before="100" w:beforeAutospacing="1" w:after="100" w:afterAutospacing="1"/>
        <w:divId w:val="1000427950"/>
        <w:rPr>
          <w:rFonts w:cs="Arial"/>
          <w:b/>
        </w:rPr>
      </w:pPr>
      <w:r>
        <w:rPr>
          <w:rFonts w:cs="Arial"/>
          <w:b/>
        </w:rPr>
        <w:t>Status:</w:t>
      </w:r>
    </w:p>
    <w:p w14:paraId="63F4DF75" w14:textId="77777777" w:rsidR="00000000" w:rsidRDefault="00DE7085">
      <w:pPr>
        <w:spacing w:before="100" w:beforeAutospacing="1" w:after="100" w:afterAutospacing="1"/>
        <w:divId w:val="1000427950"/>
      </w:pPr>
      <w:r>
        <w:t>Approved.</w:t>
      </w:r>
    </w:p>
    <w:p w14:paraId="442D7D05" w14:textId="77777777" w:rsidR="00000000" w:rsidRDefault="00DE7085">
      <w:pPr>
        <w:keepNext/>
        <w:keepLines/>
        <w:pBdr>
          <w:top w:val="single" w:sz="4" w:space="1" w:color="auto"/>
        </w:pBdr>
        <w:spacing w:before="100" w:beforeAutospacing="1" w:after="100" w:afterAutospacing="1"/>
        <w:divId w:val="1000427950"/>
      </w:pPr>
      <w:r>
        <w:rPr>
          <w:color w:val="0000FF"/>
        </w:rPr>
        <w:t>TD SP-211376</w:t>
      </w:r>
      <w:r>
        <w:t xml:space="preserve"> (CR PACK) Rel-15 CRs on MC Security Enhancements. (Source: SA WG3).</w:t>
      </w:r>
      <w:r>
        <w:br/>
      </w:r>
      <w:r>
        <w:rPr>
          <w:b/>
        </w:rPr>
        <w:t>Document for:</w:t>
      </w:r>
      <w:r>
        <w:t xml:space="preserve"> Approval.</w:t>
      </w:r>
      <w:r>
        <w:br/>
      </w:r>
      <w:r>
        <w:rPr>
          <w:b/>
        </w:rPr>
        <w:t>Abstract:</w:t>
      </w:r>
      <w:r>
        <w:t xml:space="preserve"> 33.180 CR0178; 33.180 CR0179; 33.180 CR0180; 33.180 CR0181; 33.180 CR0182; 33.1</w:t>
      </w:r>
      <w:r>
        <w:t>80 CR0183.</w:t>
      </w:r>
    </w:p>
    <w:p w14:paraId="202209C7" w14:textId="77777777" w:rsidR="00000000" w:rsidRDefault="00DE7085">
      <w:pPr>
        <w:keepNext/>
        <w:spacing w:before="100" w:beforeAutospacing="1" w:after="100" w:afterAutospacing="1"/>
        <w:divId w:val="1000427950"/>
        <w:rPr>
          <w:rFonts w:cs="Arial"/>
          <w:b/>
        </w:rPr>
      </w:pPr>
      <w:r>
        <w:rPr>
          <w:rFonts w:cs="Arial"/>
          <w:b/>
        </w:rPr>
        <w:t>Comment:</w:t>
      </w:r>
    </w:p>
    <w:p w14:paraId="54DDCC6B" w14:textId="77777777" w:rsidR="00000000" w:rsidRDefault="00DE7085">
      <w:pPr>
        <w:spacing w:before="100" w:beforeAutospacing="1" w:after="100" w:afterAutospacing="1"/>
        <w:divId w:val="1000427950"/>
      </w:pPr>
      <w:r>
        <w:t>For Block Approval. CC#4: Block Approved.</w:t>
      </w:r>
    </w:p>
    <w:p w14:paraId="5BF7F664" w14:textId="77777777" w:rsidR="00000000" w:rsidRDefault="00DE7085">
      <w:pPr>
        <w:keepNext/>
        <w:spacing w:before="100" w:beforeAutospacing="1" w:after="100" w:afterAutospacing="1"/>
        <w:divId w:val="1000427950"/>
        <w:rPr>
          <w:rFonts w:cs="Arial"/>
          <w:b/>
        </w:rPr>
      </w:pPr>
      <w:r>
        <w:rPr>
          <w:rFonts w:cs="Arial"/>
          <w:b/>
        </w:rPr>
        <w:t>Discussion and conclusion:</w:t>
      </w:r>
    </w:p>
    <w:p w14:paraId="52B44C25" w14:textId="77777777" w:rsidR="00000000" w:rsidRDefault="00DE7085">
      <w:pPr>
        <w:spacing w:before="100" w:beforeAutospacing="1" w:after="100" w:afterAutospacing="1"/>
        <w:divId w:val="1000427950"/>
      </w:pPr>
      <w:r>
        <w:t>-</w:t>
      </w:r>
    </w:p>
    <w:p w14:paraId="69D9FDE8" w14:textId="77777777" w:rsidR="00000000" w:rsidRDefault="00DE7085">
      <w:pPr>
        <w:keepNext/>
        <w:spacing w:before="100" w:beforeAutospacing="1" w:after="100" w:afterAutospacing="1"/>
        <w:divId w:val="1000427950"/>
        <w:rPr>
          <w:rFonts w:cs="Arial"/>
          <w:b/>
        </w:rPr>
      </w:pPr>
      <w:r>
        <w:rPr>
          <w:rFonts w:cs="Arial"/>
          <w:b/>
        </w:rPr>
        <w:t>Status:</w:t>
      </w:r>
    </w:p>
    <w:p w14:paraId="6AEE9EA5" w14:textId="77777777" w:rsidR="00000000" w:rsidRDefault="00DE7085">
      <w:pPr>
        <w:spacing w:before="100" w:beforeAutospacing="1" w:after="100" w:afterAutospacing="1"/>
        <w:divId w:val="1000427950"/>
      </w:pPr>
      <w:r>
        <w:t>Approved.</w:t>
      </w:r>
    </w:p>
    <w:p w14:paraId="5F491953" w14:textId="77777777" w:rsidR="00000000" w:rsidRDefault="00DE7085">
      <w:pPr>
        <w:keepNext/>
        <w:keepLines/>
        <w:pBdr>
          <w:top w:val="single" w:sz="4" w:space="1" w:color="auto"/>
        </w:pBdr>
        <w:spacing w:before="100" w:beforeAutospacing="1" w:after="100" w:afterAutospacing="1"/>
        <w:divId w:val="1000427950"/>
      </w:pPr>
      <w:r>
        <w:rPr>
          <w:color w:val="0000FF"/>
        </w:rPr>
        <w:t>TD SP-211456</w:t>
      </w:r>
      <w:r>
        <w:t xml:space="preserve"> </w:t>
      </w:r>
      <w:r>
        <w:t>(CR PACK) Rel-15 CRs on Management and orchestration of 5G networks and network slicing. (Source: SA WG5).</w:t>
      </w:r>
      <w:r>
        <w:br/>
      </w:r>
      <w:r>
        <w:rPr>
          <w:b/>
        </w:rPr>
        <w:t>Document for:</w:t>
      </w:r>
      <w:r>
        <w:t xml:space="preserve"> Approval.</w:t>
      </w:r>
      <w:r>
        <w:br/>
      </w:r>
      <w:r>
        <w:rPr>
          <w:b/>
        </w:rPr>
        <w:t>Abstract:</w:t>
      </w:r>
      <w:r>
        <w:t xml:space="preserve"> 28.533 CR0084R2; 28.533 CR0085R2; 28.533 CR0089R1.</w:t>
      </w:r>
    </w:p>
    <w:p w14:paraId="125D68E3" w14:textId="77777777" w:rsidR="00000000" w:rsidRDefault="00DE7085">
      <w:pPr>
        <w:keepNext/>
        <w:spacing w:before="100" w:beforeAutospacing="1" w:after="100" w:afterAutospacing="1"/>
        <w:divId w:val="1000427950"/>
        <w:rPr>
          <w:rFonts w:cs="Arial"/>
          <w:b/>
        </w:rPr>
      </w:pPr>
      <w:r>
        <w:rPr>
          <w:rFonts w:cs="Arial"/>
          <w:b/>
        </w:rPr>
        <w:t>Comment:</w:t>
      </w:r>
    </w:p>
    <w:p w14:paraId="248D76E0" w14:textId="77777777" w:rsidR="00000000" w:rsidRDefault="00DE7085">
      <w:pPr>
        <w:spacing w:before="100" w:beforeAutospacing="1" w:after="100" w:afterAutospacing="1"/>
        <w:divId w:val="1000427950"/>
      </w:pPr>
      <w:r>
        <w:t>For Block Approval. CC#4: Block Approved.</w:t>
      </w:r>
    </w:p>
    <w:p w14:paraId="621641DF" w14:textId="77777777" w:rsidR="00000000" w:rsidRDefault="00DE7085">
      <w:pPr>
        <w:keepNext/>
        <w:spacing w:before="100" w:beforeAutospacing="1" w:after="100" w:afterAutospacing="1"/>
        <w:divId w:val="1000427950"/>
        <w:rPr>
          <w:rFonts w:cs="Arial"/>
          <w:b/>
        </w:rPr>
      </w:pPr>
      <w:r>
        <w:rPr>
          <w:rFonts w:cs="Arial"/>
          <w:b/>
        </w:rPr>
        <w:t>Discussion an</w:t>
      </w:r>
      <w:r>
        <w:rPr>
          <w:rFonts w:cs="Arial"/>
          <w:b/>
        </w:rPr>
        <w:t>d conclusion:</w:t>
      </w:r>
    </w:p>
    <w:p w14:paraId="0AE9E154" w14:textId="77777777" w:rsidR="00000000" w:rsidRDefault="00DE7085">
      <w:pPr>
        <w:spacing w:before="100" w:beforeAutospacing="1" w:after="100" w:afterAutospacing="1"/>
        <w:divId w:val="1000427950"/>
      </w:pPr>
      <w:r>
        <w:t>-</w:t>
      </w:r>
    </w:p>
    <w:p w14:paraId="49761AC6" w14:textId="77777777" w:rsidR="00000000" w:rsidRDefault="00DE7085">
      <w:pPr>
        <w:keepNext/>
        <w:spacing w:before="100" w:beforeAutospacing="1" w:after="100" w:afterAutospacing="1"/>
        <w:divId w:val="1000427950"/>
        <w:rPr>
          <w:rFonts w:cs="Arial"/>
          <w:b/>
        </w:rPr>
      </w:pPr>
      <w:r>
        <w:rPr>
          <w:rFonts w:cs="Arial"/>
          <w:b/>
        </w:rPr>
        <w:lastRenderedPageBreak/>
        <w:t>Status:</w:t>
      </w:r>
    </w:p>
    <w:p w14:paraId="52EDEDCD" w14:textId="77777777" w:rsidR="00000000" w:rsidRDefault="00DE7085">
      <w:pPr>
        <w:spacing w:before="100" w:beforeAutospacing="1" w:after="100" w:afterAutospacing="1"/>
        <w:divId w:val="1000427950"/>
      </w:pPr>
      <w:r>
        <w:t>Approved.</w:t>
      </w:r>
    </w:p>
    <w:p w14:paraId="0CC8C371" w14:textId="77777777" w:rsidR="00000000" w:rsidRDefault="00DE7085">
      <w:pPr>
        <w:keepNext/>
        <w:keepLines/>
        <w:pBdr>
          <w:top w:val="single" w:sz="4" w:space="1" w:color="auto"/>
        </w:pBdr>
        <w:spacing w:before="100" w:beforeAutospacing="1" w:after="100" w:afterAutospacing="1"/>
        <w:divId w:val="1000427950"/>
      </w:pPr>
      <w:r>
        <w:rPr>
          <w:color w:val="0000FF"/>
        </w:rPr>
        <w:t>TD SP-211478</w:t>
      </w:r>
      <w:r>
        <w:t xml:space="preserve"> (CR PACK) Rel-15 CRs on Network Resource Model (NRM) for 5G networks and network slicing. (Source: SA WG5).</w:t>
      </w:r>
      <w:r>
        <w:br/>
      </w:r>
      <w:r>
        <w:rPr>
          <w:b/>
        </w:rPr>
        <w:t>Document for:</w:t>
      </w:r>
      <w:r>
        <w:t xml:space="preserve"> Approval.</w:t>
      </w:r>
      <w:r>
        <w:br/>
      </w:r>
      <w:r>
        <w:rPr>
          <w:b/>
        </w:rPr>
        <w:t>Abstract:</w:t>
      </w:r>
      <w:r>
        <w:t xml:space="preserve"> 28.622 CR0123; 28.622 CR0124.</w:t>
      </w:r>
    </w:p>
    <w:p w14:paraId="0CFE8418" w14:textId="77777777" w:rsidR="00000000" w:rsidRDefault="00DE7085">
      <w:pPr>
        <w:keepNext/>
        <w:spacing w:before="100" w:beforeAutospacing="1" w:after="100" w:afterAutospacing="1"/>
        <w:divId w:val="1000427950"/>
        <w:rPr>
          <w:rFonts w:cs="Arial"/>
          <w:b/>
        </w:rPr>
      </w:pPr>
      <w:r>
        <w:rPr>
          <w:rFonts w:cs="Arial"/>
          <w:b/>
        </w:rPr>
        <w:t>Comment:</w:t>
      </w:r>
    </w:p>
    <w:p w14:paraId="1B1E4F7C" w14:textId="77777777" w:rsidR="00000000" w:rsidRDefault="00DE7085">
      <w:pPr>
        <w:spacing w:before="100" w:beforeAutospacing="1" w:after="100" w:afterAutospacing="1"/>
        <w:divId w:val="1000427950"/>
      </w:pPr>
      <w:r>
        <w:t>For Block Approval. CC#4: Block Approved.</w:t>
      </w:r>
    </w:p>
    <w:p w14:paraId="74DBF573" w14:textId="77777777" w:rsidR="00000000" w:rsidRDefault="00DE7085">
      <w:pPr>
        <w:keepNext/>
        <w:spacing w:before="100" w:beforeAutospacing="1" w:after="100" w:afterAutospacing="1"/>
        <w:divId w:val="1000427950"/>
        <w:rPr>
          <w:rFonts w:cs="Arial"/>
          <w:b/>
        </w:rPr>
      </w:pPr>
      <w:r>
        <w:rPr>
          <w:rFonts w:cs="Arial"/>
          <w:b/>
        </w:rPr>
        <w:t>Discussion and conclusion:</w:t>
      </w:r>
    </w:p>
    <w:p w14:paraId="35643FD4" w14:textId="77777777" w:rsidR="00000000" w:rsidRDefault="00DE7085">
      <w:pPr>
        <w:spacing w:before="100" w:beforeAutospacing="1" w:after="100" w:afterAutospacing="1"/>
        <w:divId w:val="1000427950"/>
      </w:pPr>
      <w:r>
        <w:t>-</w:t>
      </w:r>
    </w:p>
    <w:p w14:paraId="61F17604" w14:textId="77777777" w:rsidR="00000000" w:rsidRDefault="00DE7085">
      <w:pPr>
        <w:keepNext/>
        <w:spacing w:before="100" w:beforeAutospacing="1" w:after="100" w:afterAutospacing="1"/>
        <w:divId w:val="1000427950"/>
        <w:rPr>
          <w:rFonts w:cs="Arial"/>
          <w:b/>
        </w:rPr>
      </w:pPr>
      <w:r>
        <w:rPr>
          <w:rFonts w:cs="Arial"/>
          <w:b/>
        </w:rPr>
        <w:t>Status:</w:t>
      </w:r>
    </w:p>
    <w:p w14:paraId="074954AB" w14:textId="77777777" w:rsidR="00000000" w:rsidRDefault="00DE7085">
      <w:pPr>
        <w:spacing w:before="100" w:beforeAutospacing="1" w:after="100" w:afterAutospacing="1"/>
        <w:divId w:val="1000427950"/>
      </w:pPr>
      <w:r>
        <w:t>Approved.</w:t>
      </w:r>
    </w:p>
    <w:p w14:paraId="2341D61A" w14:textId="77777777" w:rsidR="00000000" w:rsidRDefault="00DE7085">
      <w:pPr>
        <w:pStyle w:val="Heading1"/>
        <w:divId w:val="1911034158"/>
      </w:pPr>
      <w:bookmarkStart w:id="171" w:name="_Toc97638925"/>
      <w:bookmarkStart w:id="172" w:name="_Toc97639408"/>
      <w:r>
        <w:t>16</w:t>
      </w:r>
      <w:r>
        <w:tab/>
        <w:t>Rel-16 CRs</w:t>
      </w:r>
      <w:bookmarkEnd w:id="171"/>
      <w:bookmarkEnd w:id="172"/>
      <w:r>
        <w:t xml:space="preserve"> </w:t>
      </w:r>
    </w:p>
    <w:p w14:paraId="2FBF5CD7" w14:textId="77777777" w:rsidR="00000000" w:rsidRDefault="00DE7085">
      <w:pPr>
        <w:keepNext/>
        <w:keepLines/>
        <w:pBdr>
          <w:top w:val="single" w:sz="4" w:space="1" w:color="auto"/>
        </w:pBdr>
        <w:spacing w:before="100" w:beforeAutospacing="1" w:after="100" w:afterAutospacing="1"/>
        <w:divId w:val="1911034158"/>
        <w:rPr>
          <w:rFonts w:eastAsiaTheme="minorEastAsia"/>
        </w:rPr>
      </w:pPr>
      <w:r>
        <w:rPr>
          <w:color w:val="0000FF"/>
        </w:rPr>
        <w:t>TD SP-211564</w:t>
      </w:r>
      <w:r>
        <w:t xml:space="preserve"> (DISCUSSION) Discussion related to SP-211377 on removal of unspecified expiration of AV in 5G AKA in Rel-16 and Rel-17. (Source: Nokia, Nok</w:t>
      </w:r>
      <w:r>
        <w:t>ia Shanghai Bell).</w:t>
      </w:r>
      <w:r>
        <w:br/>
      </w:r>
      <w:r>
        <w:rPr>
          <w:b/>
        </w:rPr>
        <w:t>Document for:</w:t>
      </w:r>
      <w:r>
        <w:t xml:space="preserve"> Discussion.</w:t>
      </w:r>
      <w:r>
        <w:br/>
      </w:r>
      <w:r>
        <w:rPr>
          <w:b/>
        </w:rPr>
        <w:t>Abstract:</w:t>
      </w:r>
      <w:r>
        <w:t xml:space="preserve"> S3-214499/S3-214498 remove a requirement on unspecified expiration of AV in 5G AKA, since no stage 3 is available. While this is a correct, i.e., the requirement is not needed for interoperability, it </w:t>
      </w:r>
      <w:r>
        <w:t>is still necessary to explain the behaviour of handling expired AVs in the operator domain. It is therefore proposed to send the CRs back to SA WG3 for further investigation.</w:t>
      </w:r>
    </w:p>
    <w:p w14:paraId="5B598330" w14:textId="77777777" w:rsidR="00000000" w:rsidRDefault="00DE7085">
      <w:pPr>
        <w:keepNext/>
        <w:spacing w:before="100" w:beforeAutospacing="1" w:after="100" w:afterAutospacing="1"/>
        <w:divId w:val="1911034158"/>
        <w:rPr>
          <w:rFonts w:cs="Arial"/>
          <w:b/>
        </w:rPr>
      </w:pPr>
      <w:r>
        <w:rPr>
          <w:rFonts w:cs="Arial"/>
          <w:b/>
        </w:rPr>
        <w:t>Comment:</w:t>
      </w:r>
    </w:p>
    <w:p w14:paraId="140AB589" w14:textId="77777777" w:rsidR="00000000" w:rsidRDefault="00DE7085">
      <w:pPr>
        <w:spacing w:before="100" w:beforeAutospacing="1" w:after="100" w:afterAutospacing="1"/>
        <w:divId w:val="1911034158"/>
      </w:pPr>
      <w:r>
        <w:t>Proposes sending 33.501 CR1218R1 and 33.501 CR1219R1 in CR Pack SP-21137</w:t>
      </w:r>
      <w:r>
        <w:t>7 back to SA WG3. CC#2: For further discussion. CC#4: companies to discuss and provide a clarification of the required responsibilities for TSG SA#95-e. Postponed.</w:t>
      </w:r>
    </w:p>
    <w:p w14:paraId="79E30E3A" w14:textId="77777777" w:rsidR="00000000" w:rsidRDefault="00DE7085">
      <w:pPr>
        <w:keepNext/>
        <w:spacing w:before="100" w:beforeAutospacing="1" w:after="100" w:afterAutospacing="1"/>
        <w:divId w:val="1911034158"/>
        <w:rPr>
          <w:rFonts w:cs="Arial"/>
          <w:b/>
        </w:rPr>
      </w:pPr>
      <w:r>
        <w:rPr>
          <w:rFonts w:cs="Arial"/>
          <w:b/>
        </w:rPr>
        <w:t>Discussion and conclusion:</w:t>
      </w:r>
    </w:p>
    <w:p w14:paraId="16A5AF86" w14:textId="77777777" w:rsidR="00000000" w:rsidRDefault="00DE7085">
      <w:pPr>
        <w:spacing w:before="100" w:beforeAutospacing="1" w:after="100" w:afterAutospacing="1"/>
        <w:divId w:val="1911034158"/>
      </w:pPr>
      <w:r>
        <w:t xml:space="preserve">CC#2: Nokia also questioned why this is not also proposed for Rel 15. Huawei commented that these were alignments with CT WG4 specifications and there is only a single Authentication vector so there should be no roaming issue with this. Nokia replied that </w:t>
      </w:r>
      <w:r>
        <w:t>they would like to keep some text in the SA WG3 specification. Ericsson suggested that there is a need for CRs but these CRs should be reviewed again to make clarifications in SA WG3. Huawei commented that the assumptions in this document are incorrect. Vo</w:t>
      </w:r>
      <w:r>
        <w:t>dafone also preferred SA WG3 reviewing these CRs along with the CT WG4 specifications. This was left for further off-line discussion.</w:t>
      </w:r>
      <w:r>
        <w:br/>
        <w:t>CC#4: Nokia commented that SA WG1 are responsible for this in their ToR. The SA WG6 Chair asked what is expected to be ach</w:t>
      </w:r>
      <w:r>
        <w:t xml:space="preserve">ieved with this paper, as SA WG6 will react to requests from SA WG1 to do such work. Qualcomm replied that it was to clarify that SA WG1 will be responsible for developing the requirements for application-enablement environments. Samsung commented that SA </w:t>
      </w:r>
      <w:r>
        <w:t xml:space="preserve">WG1 need to be clear when they are developing requirements for application enablement and undertook to take a paper to SA WG1 on this. Motorola commented that application enablement environment should be developed by SA WG1. Ericsson commented that SA WG2 </w:t>
      </w:r>
      <w:r>
        <w:t>and SA WG6 sometimes split up interfaces into different APIs.</w:t>
      </w:r>
      <w:r>
        <w:br/>
        <w:t>The TSG SA Chair asked companies to discuss this and try to provide a clarification of the required responsibilities for discussion at TSG SA#95-e. This was then postponed.</w:t>
      </w:r>
    </w:p>
    <w:p w14:paraId="6D4B633F" w14:textId="77777777" w:rsidR="00000000" w:rsidRDefault="00DE7085">
      <w:pPr>
        <w:keepNext/>
        <w:spacing w:before="100" w:beforeAutospacing="1" w:after="100" w:afterAutospacing="1"/>
        <w:divId w:val="1911034158"/>
        <w:rPr>
          <w:rFonts w:cs="Arial"/>
          <w:b/>
        </w:rPr>
      </w:pPr>
      <w:r>
        <w:rPr>
          <w:rFonts w:cs="Arial"/>
          <w:b/>
        </w:rPr>
        <w:lastRenderedPageBreak/>
        <w:t>e-mail discussion:</w:t>
      </w:r>
    </w:p>
    <w:p w14:paraId="002B513D" w14:textId="77777777" w:rsidR="00000000" w:rsidRDefault="00DE7085">
      <w:pPr>
        <w:spacing w:before="100" w:beforeAutospacing="1" w:after="100" w:afterAutospacing="1"/>
        <w:divId w:val="1911034158"/>
      </w:pPr>
      <w:r>
        <w:t>[H</w:t>
      </w:r>
      <w:r>
        <w:t>uawei]: Request clarification on this contribution.</w:t>
      </w:r>
      <w:r>
        <w:br/>
        <w:t>Nokia provides answers to Huawei's requested clarification.</w:t>
      </w:r>
      <w:r>
        <w:br/>
        <w:t>[Huawei]: Provide reply inline as below.</w:t>
      </w:r>
      <w:r>
        <w:br/>
        <w:t>Nokia replies to Huawei. If the issue is not fundamental, we wonder why a Rel-16 CR is provided. We sug</w:t>
      </w:r>
      <w:r>
        <w:t>gest to send the CRs back to SA3 for further developments.</w:t>
      </w:r>
      <w:r>
        <w:br/>
        <w:t>Ericsson share the view that we do not have the time to clarify this CR including the reason for change now in SA.</w:t>
      </w:r>
    </w:p>
    <w:p w14:paraId="18D853A0" w14:textId="77777777" w:rsidR="00000000" w:rsidRDefault="00DE7085">
      <w:pPr>
        <w:keepNext/>
        <w:spacing w:before="100" w:beforeAutospacing="1" w:after="100" w:afterAutospacing="1"/>
        <w:divId w:val="1911034158"/>
        <w:rPr>
          <w:rFonts w:cs="Arial"/>
          <w:b/>
        </w:rPr>
      </w:pPr>
      <w:r>
        <w:rPr>
          <w:rFonts w:cs="Arial"/>
          <w:b/>
        </w:rPr>
        <w:t>Status:</w:t>
      </w:r>
    </w:p>
    <w:p w14:paraId="3E0CD906" w14:textId="77777777" w:rsidR="00000000" w:rsidRDefault="00DE7085">
      <w:pPr>
        <w:spacing w:before="100" w:beforeAutospacing="1" w:after="100" w:afterAutospacing="1"/>
        <w:divId w:val="1911034158"/>
      </w:pPr>
      <w:r>
        <w:t>Postponed.</w:t>
      </w:r>
    </w:p>
    <w:p w14:paraId="0DEE905C" w14:textId="77777777" w:rsidR="00000000" w:rsidRDefault="00DE7085">
      <w:pPr>
        <w:keepNext/>
        <w:keepLines/>
        <w:pBdr>
          <w:top w:val="single" w:sz="4" w:space="1" w:color="auto"/>
        </w:pBdr>
        <w:spacing w:before="100" w:beforeAutospacing="1" w:after="100" w:afterAutospacing="1"/>
        <w:divId w:val="1911034158"/>
      </w:pPr>
      <w:r>
        <w:rPr>
          <w:color w:val="0000FF"/>
        </w:rPr>
        <w:t>TD SP-211377</w:t>
      </w:r>
      <w:r>
        <w:t xml:space="preserve"> (CR PACK) Rel-16 CRs on TEI. (Source: SA WG3).</w:t>
      </w:r>
      <w:r>
        <w:br/>
      </w:r>
      <w:r>
        <w:rPr>
          <w:b/>
        </w:rPr>
        <w:t>Doc</w:t>
      </w:r>
      <w:r>
        <w:rPr>
          <w:b/>
        </w:rPr>
        <w:t>ument for:</w:t>
      </w:r>
      <w:r>
        <w:t xml:space="preserve"> Approval.</w:t>
      </w:r>
      <w:r>
        <w:br/>
      </w:r>
      <w:r>
        <w:rPr>
          <w:b/>
        </w:rPr>
        <w:t>Abstract:</w:t>
      </w:r>
      <w:r>
        <w:t xml:space="preserve"> 33.501 CR1218R1; 33.501 CR1219R1.</w:t>
      </w:r>
    </w:p>
    <w:p w14:paraId="1424C28F" w14:textId="77777777" w:rsidR="00000000" w:rsidRDefault="00DE7085">
      <w:pPr>
        <w:keepNext/>
        <w:spacing w:before="100" w:beforeAutospacing="1" w:after="100" w:afterAutospacing="1"/>
        <w:divId w:val="1911034158"/>
        <w:rPr>
          <w:rFonts w:cs="Arial"/>
          <w:b/>
        </w:rPr>
      </w:pPr>
      <w:r>
        <w:rPr>
          <w:rFonts w:cs="Arial"/>
          <w:b/>
        </w:rPr>
        <w:t>Comment:</w:t>
      </w:r>
    </w:p>
    <w:p w14:paraId="6148B712" w14:textId="77777777" w:rsidR="00000000" w:rsidRDefault="00DE7085">
      <w:pPr>
        <w:spacing w:before="100" w:beforeAutospacing="1" w:after="100" w:afterAutospacing="1"/>
        <w:divId w:val="1911034158"/>
      </w:pPr>
      <w:r>
        <w:t>SP-211564 proposes sending 33.501 CR1218R1 and 33.501 CR1219R1 back to SA WG3. CC#2: For further discussion. CC#4: These CRs were returned to SA WG3. Noted.</w:t>
      </w:r>
    </w:p>
    <w:p w14:paraId="3DA4268C" w14:textId="77777777" w:rsidR="00000000" w:rsidRDefault="00DE7085">
      <w:pPr>
        <w:keepNext/>
        <w:spacing w:before="100" w:beforeAutospacing="1" w:after="100" w:afterAutospacing="1"/>
        <w:divId w:val="1911034158"/>
        <w:rPr>
          <w:rFonts w:cs="Arial"/>
          <w:b/>
        </w:rPr>
      </w:pPr>
      <w:r>
        <w:rPr>
          <w:rFonts w:cs="Arial"/>
          <w:b/>
        </w:rPr>
        <w:t>Discussion and conclusion</w:t>
      </w:r>
      <w:r>
        <w:rPr>
          <w:rFonts w:cs="Arial"/>
          <w:b/>
        </w:rPr>
        <w:t>:</w:t>
      </w:r>
    </w:p>
    <w:p w14:paraId="5D67B01C" w14:textId="77777777" w:rsidR="00000000" w:rsidRDefault="00DE7085">
      <w:pPr>
        <w:spacing w:before="100" w:beforeAutospacing="1" w:after="100" w:afterAutospacing="1"/>
        <w:divId w:val="1911034158"/>
      </w:pPr>
      <w:r>
        <w:t>CC#2: This was left for further off-line discussion.</w:t>
      </w:r>
      <w:r>
        <w:br/>
        <w:t>CC#4: These CRs were returned to SA WG3 for further consideration and the CR Pack was noted.</w:t>
      </w:r>
    </w:p>
    <w:p w14:paraId="6DDC078C" w14:textId="77777777" w:rsidR="00000000" w:rsidRDefault="00DE7085">
      <w:pPr>
        <w:keepNext/>
        <w:spacing w:before="100" w:beforeAutospacing="1" w:after="100" w:afterAutospacing="1"/>
        <w:divId w:val="1911034158"/>
        <w:rPr>
          <w:rFonts w:cs="Arial"/>
          <w:b/>
        </w:rPr>
      </w:pPr>
      <w:r>
        <w:rPr>
          <w:rFonts w:cs="Arial"/>
          <w:b/>
        </w:rPr>
        <w:t>Status:</w:t>
      </w:r>
    </w:p>
    <w:p w14:paraId="2D1A7CD9" w14:textId="77777777" w:rsidR="00000000" w:rsidRDefault="00DE7085">
      <w:pPr>
        <w:spacing w:before="100" w:beforeAutospacing="1" w:after="100" w:afterAutospacing="1"/>
        <w:divId w:val="1911034158"/>
      </w:pPr>
      <w:r>
        <w:t>Noted.</w:t>
      </w:r>
    </w:p>
    <w:p w14:paraId="6C345564" w14:textId="77777777" w:rsidR="00000000" w:rsidRDefault="00DE7085">
      <w:pPr>
        <w:pStyle w:val="Heading2"/>
        <w:divId w:val="1911034158"/>
        <w:rPr>
          <w:color w:val="0000FF"/>
        </w:rPr>
      </w:pPr>
      <w:bookmarkStart w:id="173" w:name="_Toc97638926"/>
      <w:bookmarkStart w:id="174" w:name="_Toc97639409"/>
      <w:r>
        <w:rPr>
          <w:color w:val="0000FF"/>
        </w:rPr>
        <w:t>Block 5 (to approve / note Thursday 15:00 UTC)</w:t>
      </w:r>
      <w:bookmarkEnd w:id="173"/>
      <w:bookmarkEnd w:id="174"/>
    </w:p>
    <w:p w14:paraId="2EBCBEE3" w14:textId="77777777" w:rsidR="00000000" w:rsidRDefault="00DE7085">
      <w:pPr>
        <w:keepNext/>
        <w:keepLines/>
        <w:pBdr>
          <w:top w:val="single" w:sz="4" w:space="1" w:color="auto"/>
        </w:pBdr>
        <w:spacing w:before="100" w:beforeAutospacing="1" w:after="100" w:afterAutospacing="1"/>
        <w:divId w:val="1000427950"/>
        <w:rPr>
          <w:rFonts w:eastAsiaTheme="minorEastAsia"/>
        </w:rPr>
      </w:pPr>
      <w:r>
        <w:rPr>
          <w:color w:val="0000FF"/>
        </w:rPr>
        <w:t>TD SP-211495</w:t>
      </w:r>
      <w:r>
        <w:t xml:space="preserve"> (CR PACK) Stage 1 CRs on QoS_Mon.</w:t>
      </w:r>
      <w:r>
        <w:t xml:space="preserve"> (Source: SA WG1).</w:t>
      </w:r>
      <w:r>
        <w:br/>
      </w:r>
      <w:r>
        <w:rPr>
          <w:b/>
        </w:rPr>
        <w:t>Document for:</w:t>
      </w:r>
      <w:r>
        <w:t xml:space="preserve"> Approval.</w:t>
      </w:r>
      <w:r>
        <w:br/>
      </w:r>
      <w:r>
        <w:rPr>
          <w:b/>
        </w:rPr>
        <w:t>Abstract:</w:t>
      </w:r>
      <w:r>
        <w:t xml:space="preserve"> 22.261 CR0580; 22.261 CR0581; 22.261 CR0582.</w:t>
      </w:r>
    </w:p>
    <w:p w14:paraId="19F3D120" w14:textId="77777777" w:rsidR="00000000" w:rsidRDefault="00DE7085">
      <w:pPr>
        <w:keepNext/>
        <w:spacing w:before="100" w:beforeAutospacing="1" w:after="100" w:afterAutospacing="1"/>
        <w:divId w:val="1000427950"/>
        <w:rPr>
          <w:rFonts w:cs="Arial"/>
          <w:b/>
        </w:rPr>
      </w:pPr>
      <w:r>
        <w:rPr>
          <w:rFonts w:cs="Arial"/>
          <w:b/>
        </w:rPr>
        <w:t>Comment:</w:t>
      </w:r>
    </w:p>
    <w:p w14:paraId="39AA771E" w14:textId="77777777" w:rsidR="00000000" w:rsidRDefault="00DE7085">
      <w:pPr>
        <w:spacing w:before="100" w:beforeAutospacing="1" w:after="100" w:afterAutospacing="1"/>
        <w:divId w:val="1000427950"/>
      </w:pPr>
      <w:r>
        <w:t>For Block Approval. CC#4: Block Approved.</w:t>
      </w:r>
    </w:p>
    <w:p w14:paraId="5BA8801B" w14:textId="77777777" w:rsidR="00000000" w:rsidRDefault="00DE7085">
      <w:pPr>
        <w:keepNext/>
        <w:spacing w:before="100" w:beforeAutospacing="1" w:after="100" w:afterAutospacing="1"/>
        <w:divId w:val="1000427950"/>
        <w:rPr>
          <w:rFonts w:cs="Arial"/>
          <w:b/>
        </w:rPr>
      </w:pPr>
      <w:r>
        <w:rPr>
          <w:rFonts w:cs="Arial"/>
          <w:b/>
        </w:rPr>
        <w:t>Discussion and conclusion:</w:t>
      </w:r>
    </w:p>
    <w:p w14:paraId="6A476D37" w14:textId="77777777" w:rsidR="00000000" w:rsidRDefault="00DE7085">
      <w:pPr>
        <w:spacing w:before="100" w:beforeAutospacing="1" w:after="100" w:afterAutospacing="1"/>
        <w:divId w:val="1000427950"/>
      </w:pPr>
      <w:r>
        <w:t>-</w:t>
      </w:r>
    </w:p>
    <w:p w14:paraId="5135B5EA" w14:textId="77777777" w:rsidR="00000000" w:rsidRDefault="00DE7085">
      <w:pPr>
        <w:keepNext/>
        <w:spacing w:before="100" w:beforeAutospacing="1" w:after="100" w:afterAutospacing="1"/>
        <w:divId w:val="1000427950"/>
        <w:rPr>
          <w:rFonts w:cs="Arial"/>
          <w:b/>
        </w:rPr>
      </w:pPr>
      <w:r>
        <w:rPr>
          <w:rFonts w:cs="Arial"/>
          <w:b/>
        </w:rPr>
        <w:t>Status:</w:t>
      </w:r>
    </w:p>
    <w:p w14:paraId="1490B12B" w14:textId="77777777" w:rsidR="00000000" w:rsidRDefault="00DE7085">
      <w:pPr>
        <w:spacing w:before="100" w:beforeAutospacing="1" w:after="100" w:afterAutospacing="1"/>
        <w:divId w:val="1000427950"/>
      </w:pPr>
      <w:r>
        <w:t>Approved.</w:t>
      </w:r>
    </w:p>
    <w:p w14:paraId="0DE98C53"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SP-211499</w:t>
      </w:r>
      <w:r>
        <w:t xml:space="preserve"> (CR PACK) Stage 1 CRs on TEI16. (Source: SA WG1</w:t>
      </w:r>
      <w:r>
        <w:t>).</w:t>
      </w:r>
      <w:r>
        <w:br/>
      </w:r>
      <w:r>
        <w:rPr>
          <w:b/>
        </w:rPr>
        <w:t>Document for:</w:t>
      </w:r>
      <w:r>
        <w:t xml:space="preserve"> Approval.</w:t>
      </w:r>
      <w:r>
        <w:br/>
      </w:r>
      <w:r>
        <w:rPr>
          <w:b/>
        </w:rPr>
        <w:t>Abstract:</w:t>
      </w:r>
      <w:r>
        <w:t xml:space="preserve"> 22.261 CR0584R1; 22.261 CR0585R1; 22.261 CR0628R1; 22.261 CR0591R1; 22.261 CR0594R1.</w:t>
      </w:r>
    </w:p>
    <w:p w14:paraId="53B90D7D" w14:textId="77777777" w:rsidR="00000000" w:rsidRDefault="00DE7085">
      <w:pPr>
        <w:keepNext/>
        <w:spacing w:before="100" w:beforeAutospacing="1" w:after="100" w:afterAutospacing="1"/>
        <w:divId w:val="1000427950"/>
        <w:rPr>
          <w:rFonts w:cs="Arial"/>
          <w:b/>
        </w:rPr>
      </w:pPr>
      <w:r>
        <w:rPr>
          <w:rFonts w:cs="Arial"/>
          <w:b/>
        </w:rPr>
        <w:t>Comment:</w:t>
      </w:r>
    </w:p>
    <w:p w14:paraId="7D475D3B" w14:textId="77777777" w:rsidR="00000000" w:rsidRDefault="00DE7085">
      <w:pPr>
        <w:spacing w:before="100" w:beforeAutospacing="1" w:after="100" w:afterAutospacing="1"/>
        <w:divId w:val="1000427950"/>
      </w:pPr>
      <w:r>
        <w:t>For Block Approval. CC#4: Block Approved.</w:t>
      </w:r>
    </w:p>
    <w:p w14:paraId="35D0A50F" w14:textId="77777777" w:rsidR="00000000" w:rsidRDefault="00DE7085">
      <w:pPr>
        <w:keepNext/>
        <w:spacing w:before="100" w:beforeAutospacing="1" w:after="100" w:afterAutospacing="1"/>
        <w:divId w:val="1000427950"/>
        <w:rPr>
          <w:rFonts w:cs="Arial"/>
          <w:b/>
        </w:rPr>
      </w:pPr>
      <w:r>
        <w:rPr>
          <w:rFonts w:cs="Arial"/>
          <w:b/>
        </w:rPr>
        <w:t>Discussion and conclusion:</w:t>
      </w:r>
    </w:p>
    <w:p w14:paraId="2058F769" w14:textId="77777777" w:rsidR="00000000" w:rsidRDefault="00DE7085">
      <w:pPr>
        <w:spacing w:before="100" w:beforeAutospacing="1" w:after="100" w:afterAutospacing="1"/>
        <w:divId w:val="1000427950"/>
      </w:pPr>
      <w:r>
        <w:t>-</w:t>
      </w:r>
    </w:p>
    <w:p w14:paraId="10182B26" w14:textId="77777777" w:rsidR="00000000" w:rsidRDefault="00DE7085">
      <w:pPr>
        <w:keepNext/>
        <w:spacing w:before="100" w:beforeAutospacing="1" w:after="100" w:afterAutospacing="1"/>
        <w:divId w:val="1000427950"/>
        <w:rPr>
          <w:rFonts w:cs="Arial"/>
          <w:b/>
        </w:rPr>
      </w:pPr>
      <w:r>
        <w:rPr>
          <w:rFonts w:cs="Arial"/>
          <w:b/>
        </w:rPr>
        <w:t>Status:</w:t>
      </w:r>
    </w:p>
    <w:p w14:paraId="0A3C0688" w14:textId="77777777" w:rsidR="00000000" w:rsidRDefault="00DE7085">
      <w:pPr>
        <w:spacing w:before="100" w:beforeAutospacing="1" w:after="100" w:afterAutospacing="1"/>
        <w:divId w:val="1000427950"/>
      </w:pPr>
      <w:r>
        <w:t>Approved.</w:t>
      </w:r>
    </w:p>
    <w:p w14:paraId="3BD34BF3" w14:textId="77777777" w:rsidR="00000000" w:rsidRDefault="00DE7085">
      <w:pPr>
        <w:keepNext/>
        <w:keepLines/>
        <w:pBdr>
          <w:top w:val="single" w:sz="4" w:space="1" w:color="auto"/>
        </w:pBdr>
        <w:spacing w:before="100" w:beforeAutospacing="1" w:after="100" w:afterAutospacing="1"/>
        <w:divId w:val="1000427950"/>
      </w:pPr>
      <w:r>
        <w:rPr>
          <w:color w:val="0000FF"/>
        </w:rPr>
        <w:t>TD SP-211271</w:t>
      </w:r>
      <w:r>
        <w:t xml:space="preserve"> </w:t>
      </w:r>
      <w:r>
        <w:t>(CR PACK) CRs on RACS (Rel-16). (Source: SA WG2).</w:t>
      </w:r>
      <w:r>
        <w:br/>
      </w:r>
      <w:r>
        <w:rPr>
          <w:b/>
        </w:rPr>
        <w:t>Document for:</w:t>
      </w:r>
      <w:r>
        <w:t xml:space="preserve"> Approval.</w:t>
      </w:r>
      <w:r>
        <w:br/>
      </w:r>
      <w:r>
        <w:rPr>
          <w:b/>
        </w:rPr>
        <w:t>Abstract:</w:t>
      </w:r>
      <w:r>
        <w:t xml:space="preserve"> 23.501 CR2524R1; 23.401 CR3617R1.</w:t>
      </w:r>
    </w:p>
    <w:p w14:paraId="34157A20" w14:textId="77777777" w:rsidR="00000000" w:rsidRDefault="00DE7085">
      <w:pPr>
        <w:keepNext/>
        <w:spacing w:before="100" w:beforeAutospacing="1" w:after="100" w:afterAutospacing="1"/>
        <w:divId w:val="1000427950"/>
        <w:rPr>
          <w:rFonts w:cs="Arial"/>
          <w:b/>
        </w:rPr>
      </w:pPr>
      <w:r>
        <w:rPr>
          <w:rFonts w:cs="Arial"/>
          <w:b/>
        </w:rPr>
        <w:t>Comment:</w:t>
      </w:r>
    </w:p>
    <w:p w14:paraId="36FAF717" w14:textId="77777777" w:rsidR="00000000" w:rsidRDefault="00DE7085">
      <w:pPr>
        <w:spacing w:before="100" w:beforeAutospacing="1" w:after="100" w:afterAutospacing="1"/>
        <w:divId w:val="1000427950"/>
      </w:pPr>
      <w:r>
        <w:t>For Block Approval. CC#4: Block Approved.</w:t>
      </w:r>
    </w:p>
    <w:p w14:paraId="54E6028C" w14:textId="77777777" w:rsidR="00000000" w:rsidRDefault="00DE7085">
      <w:pPr>
        <w:keepNext/>
        <w:spacing w:before="100" w:beforeAutospacing="1" w:after="100" w:afterAutospacing="1"/>
        <w:divId w:val="1000427950"/>
        <w:rPr>
          <w:rFonts w:cs="Arial"/>
          <w:b/>
        </w:rPr>
      </w:pPr>
      <w:r>
        <w:rPr>
          <w:rFonts w:cs="Arial"/>
          <w:b/>
        </w:rPr>
        <w:t>Discussion and conclusion:</w:t>
      </w:r>
    </w:p>
    <w:p w14:paraId="16FCA2DB" w14:textId="77777777" w:rsidR="00000000" w:rsidRDefault="00DE7085">
      <w:pPr>
        <w:spacing w:before="100" w:beforeAutospacing="1" w:after="100" w:afterAutospacing="1"/>
        <w:divId w:val="1000427950"/>
      </w:pPr>
      <w:r>
        <w:t>-</w:t>
      </w:r>
    </w:p>
    <w:p w14:paraId="750077E8" w14:textId="77777777" w:rsidR="00000000" w:rsidRDefault="00DE7085">
      <w:pPr>
        <w:keepNext/>
        <w:spacing w:before="100" w:beforeAutospacing="1" w:after="100" w:afterAutospacing="1"/>
        <w:divId w:val="1000427950"/>
        <w:rPr>
          <w:rFonts w:cs="Arial"/>
          <w:b/>
        </w:rPr>
      </w:pPr>
      <w:r>
        <w:rPr>
          <w:rFonts w:cs="Arial"/>
          <w:b/>
        </w:rPr>
        <w:t>Status:</w:t>
      </w:r>
    </w:p>
    <w:p w14:paraId="2E050302" w14:textId="77777777" w:rsidR="00000000" w:rsidRDefault="00DE7085">
      <w:pPr>
        <w:spacing w:before="100" w:beforeAutospacing="1" w:after="100" w:afterAutospacing="1"/>
        <w:divId w:val="1000427950"/>
      </w:pPr>
      <w:r>
        <w:t>Approved.</w:t>
      </w:r>
    </w:p>
    <w:p w14:paraId="115123CB" w14:textId="77777777" w:rsidR="00000000" w:rsidRDefault="00DE7085">
      <w:pPr>
        <w:keepNext/>
        <w:keepLines/>
        <w:pBdr>
          <w:top w:val="single" w:sz="4" w:space="1" w:color="auto"/>
        </w:pBdr>
        <w:spacing w:before="100" w:beforeAutospacing="1" w:after="100" w:afterAutospacing="1"/>
        <w:divId w:val="1000427950"/>
      </w:pPr>
      <w:r>
        <w:rPr>
          <w:color w:val="0000FF"/>
        </w:rPr>
        <w:t>TD SP-211272</w:t>
      </w:r>
      <w:r>
        <w:t xml:space="preserve"> (CR PACK) CR on ATSSS (Rel-</w:t>
      </w:r>
      <w:r>
        <w:t>16). (Source: SA WG2).</w:t>
      </w:r>
      <w:r>
        <w:br/>
      </w:r>
      <w:r>
        <w:rPr>
          <w:b/>
        </w:rPr>
        <w:t>Document for:</w:t>
      </w:r>
      <w:r>
        <w:t xml:space="preserve"> Approval.</w:t>
      </w:r>
      <w:r>
        <w:br/>
      </w:r>
      <w:r>
        <w:rPr>
          <w:b/>
        </w:rPr>
        <w:t>Abstract:</w:t>
      </w:r>
      <w:r>
        <w:t xml:space="preserve"> 23.501 CR3423R1.</w:t>
      </w:r>
    </w:p>
    <w:p w14:paraId="70D6E1D5" w14:textId="77777777" w:rsidR="00000000" w:rsidRDefault="00DE7085">
      <w:pPr>
        <w:keepNext/>
        <w:spacing w:before="100" w:beforeAutospacing="1" w:after="100" w:afterAutospacing="1"/>
        <w:divId w:val="1000427950"/>
        <w:rPr>
          <w:rFonts w:cs="Arial"/>
          <w:b/>
        </w:rPr>
      </w:pPr>
      <w:r>
        <w:rPr>
          <w:rFonts w:cs="Arial"/>
          <w:b/>
        </w:rPr>
        <w:t>Comment:</w:t>
      </w:r>
    </w:p>
    <w:p w14:paraId="7EA2A654" w14:textId="77777777" w:rsidR="00000000" w:rsidRDefault="00DE7085">
      <w:pPr>
        <w:spacing w:before="100" w:beforeAutospacing="1" w:after="100" w:afterAutospacing="1"/>
        <w:divId w:val="1000427950"/>
      </w:pPr>
      <w:r>
        <w:t>For Block Approval. CC#4: Block Approved.</w:t>
      </w:r>
    </w:p>
    <w:p w14:paraId="40D3F1C1" w14:textId="77777777" w:rsidR="00000000" w:rsidRDefault="00DE7085">
      <w:pPr>
        <w:keepNext/>
        <w:spacing w:before="100" w:beforeAutospacing="1" w:after="100" w:afterAutospacing="1"/>
        <w:divId w:val="1000427950"/>
        <w:rPr>
          <w:rFonts w:cs="Arial"/>
          <w:b/>
        </w:rPr>
      </w:pPr>
      <w:r>
        <w:rPr>
          <w:rFonts w:cs="Arial"/>
          <w:b/>
        </w:rPr>
        <w:t>Discussion and conclusion:</w:t>
      </w:r>
    </w:p>
    <w:p w14:paraId="1DEE6217" w14:textId="77777777" w:rsidR="00000000" w:rsidRDefault="00DE7085">
      <w:pPr>
        <w:spacing w:before="100" w:beforeAutospacing="1" w:after="100" w:afterAutospacing="1"/>
        <w:divId w:val="1000427950"/>
      </w:pPr>
      <w:r>
        <w:t>-</w:t>
      </w:r>
    </w:p>
    <w:p w14:paraId="5D35D230" w14:textId="77777777" w:rsidR="00000000" w:rsidRDefault="00DE7085">
      <w:pPr>
        <w:keepNext/>
        <w:spacing w:before="100" w:beforeAutospacing="1" w:after="100" w:afterAutospacing="1"/>
        <w:divId w:val="1000427950"/>
        <w:rPr>
          <w:rFonts w:cs="Arial"/>
          <w:b/>
        </w:rPr>
      </w:pPr>
      <w:r>
        <w:rPr>
          <w:rFonts w:cs="Arial"/>
          <w:b/>
        </w:rPr>
        <w:t>Status:</w:t>
      </w:r>
    </w:p>
    <w:p w14:paraId="74CD605D" w14:textId="77777777" w:rsidR="00000000" w:rsidRDefault="00DE7085">
      <w:pPr>
        <w:spacing w:before="100" w:beforeAutospacing="1" w:after="100" w:afterAutospacing="1"/>
        <w:divId w:val="1000427950"/>
      </w:pPr>
      <w:r>
        <w:t>Approved.</w:t>
      </w:r>
    </w:p>
    <w:p w14:paraId="05F6C354"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SP-211273</w:t>
      </w:r>
      <w:r>
        <w:t xml:space="preserve"> (CR PACK) CRs on 5G_eLCS (Rel-16, Rel-17). (Source: SA WG2).</w:t>
      </w:r>
      <w:r>
        <w:br/>
      </w:r>
      <w:r>
        <w:rPr>
          <w:b/>
        </w:rPr>
        <w:t>Document f</w:t>
      </w:r>
      <w:r>
        <w:rPr>
          <w:b/>
        </w:rPr>
        <w:t>or:</w:t>
      </w:r>
      <w:r>
        <w:t xml:space="preserve"> Approval.</w:t>
      </w:r>
      <w:r>
        <w:br/>
      </w:r>
      <w:r>
        <w:rPr>
          <w:b/>
        </w:rPr>
        <w:t>Abstract:</w:t>
      </w:r>
      <w:r>
        <w:t xml:space="preserve"> 23.273 CR0203; 23.273 CR0204; 23.273 CR0207; 23.273 CR0208; 23.273 CR0193R3; 23.273 CR0194R2; 23.273 CR0214R1; 23.273 CR0215R1; 23.502 CR3315; 23.502 CR3316; 23.273 CR0212R1; 23.273 CR0213R1; 23.273 CR0219R1; 23.273 CR0220R1.</w:t>
      </w:r>
    </w:p>
    <w:p w14:paraId="66B02496" w14:textId="77777777" w:rsidR="00000000" w:rsidRDefault="00DE7085">
      <w:pPr>
        <w:keepNext/>
        <w:spacing w:before="100" w:beforeAutospacing="1" w:after="100" w:afterAutospacing="1"/>
        <w:divId w:val="1000427950"/>
        <w:rPr>
          <w:rFonts w:cs="Arial"/>
          <w:b/>
        </w:rPr>
      </w:pPr>
      <w:r>
        <w:rPr>
          <w:rFonts w:cs="Arial"/>
          <w:b/>
        </w:rPr>
        <w:t>Commen</w:t>
      </w:r>
      <w:r>
        <w:rPr>
          <w:rFonts w:cs="Arial"/>
          <w:b/>
        </w:rPr>
        <w:t>t:</w:t>
      </w:r>
    </w:p>
    <w:p w14:paraId="0E787BBE" w14:textId="77777777" w:rsidR="00000000" w:rsidRDefault="00DE7085">
      <w:pPr>
        <w:spacing w:before="100" w:beforeAutospacing="1" w:after="100" w:afterAutospacing="1"/>
        <w:divId w:val="1000427950"/>
      </w:pPr>
      <w:r>
        <w:t>For Block Approval. CC#4: Block Approved.</w:t>
      </w:r>
    </w:p>
    <w:p w14:paraId="3F2FD50E" w14:textId="77777777" w:rsidR="00000000" w:rsidRDefault="00DE7085">
      <w:pPr>
        <w:keepNext/>
        <w:spacing w:before="100" w:beforeAutospacing="1" w:after="100" w:afterAutospacing="1"/>
        <w:divId w:val="1000427950"/>
        <w:rPr>
          <w:rFonts w:cs="Arial"/>
          <w:b/>
        </w:rPr>
      </w:pPr>
      <w:r>
        <w:rPr>
          <w:rFonts w:cs="Arial"/>
          <w:b/>
        </w:rPr>
        <w:t>Discussion and conclusion:</w:t>
      </w:r>
    </w:p>
    <w:p w14:paraId="290D5A4C" w14:textId="77777777" w:rsidR="00000000" w:rsidRDefault="00DE7085">
      <w:pPr>
        <w:spacing w:before="100" w:beforeAutospacing="1" w:after="100" w:afterAutospacing="1"/>
        <w:divId w:val="1000427950"/>
      </w:pPr>
      <w:r>
        <w:t>-</w:t>
      </w:r>
    </w:p>
    <w:p w14:paraId="004DD1C8" w14:textId="77777777" w:rsidR="00000000" w:rsidRDefault="00DE7085">
      <w:pPr>
        <w:keepNext/>
        <w:spacing w:before="100" w:beforeAutospacing="1" w:after="100" w:afterAutospacing="1"/>
        <w:divId w:val="1000427950"/>
        <w:rPr>
          <w:rFonts w:cs="Arial"/>
          <w:b/>
        </w:rPr>
      </w:pPr>
      <w:r>
        <w:rPr>
          <w:rFonts w:cs="Arial"/>
          <w:b/>
        </w:rPr>
        <w:t>Status:</w:t>
      </w:r>
    </w:p>
    <w:p w14:paraId="447593AA" w14:textId="77777777" w:rsidR="00000000" w:rsidRDefault="00DE7085">
      <w:pPr>
        <w:spacing w:before="100" w:beforeAutospacing="1" w:after="100" w:afterAutospacing="1"/>
        <w:divId w:val="1000427950"/>
      </w:pPr>
      <w:r>
        <w:t>Approved.</w:t>
      </w:r>
    </w:p>
    <w:p w14:paraId="6DAEA877" w14:textId="77777777" w:rsidR="00000000" w:rsidRDefault="00DE7085">
      <w:pPr>
        <w:keepNext/>
        <w:keepLines/>
        <w:pBdr>
          <w:top w:val="single" w:sz="4" w:space="1" w:color="auto"/>
        </w:pBdr>
        <w:spacing w:before="100" w:beforeAutospacing="1" w:after="100" w:afterAutospacing="1"/>
        <w:divId w:val="1000427950"/>
      </w:pPr>
      <w:r>
        <w:rPr>
          <w:color w:val="0000FF"/>
        </w:rPr>
        <w:t>TD SP-211274</w:t>
      </w:r>
      <w:r>
        <w:t xml:space="preserve"> (CR PACK) CRs on 5WWC (Rel-16, Rel-17). (Source: SA WG2).</w:t>
      </w:r>
      <w:r>
        <w:br/>
      </w:r>
      <w:r>
        <w:rPr>
          <w:b/>
        </w:rPr>
        <w:t>Document for:</w:t>
      </w:r>
      <w:r>
        <w:t xml:space="preserve"> Approval.</w:t>
      </w:r>
      <w:r>
        <w:br/>
      </w:r>
      <w:r>
        <w:rPr>
          <w:b/>
        </w:rPr>
        <w:t>Abstract:</w:t>
      </w:r>
      <w:r>
        <w:t xml:space="preserve"> </w:t>
      </w:r>
      <w:r>
        <w:t>23.502 CR3294R1; 23.502 CR3295R1.</w:t>
      </w:r>
    </w:p>
    <w:p w14:paraId="6081BEEF" w14:textId="77777777" w:rsidR="00000000" w:rsidRDefault="00DE7085">
      <w:pPr>
        <w:keepNext/>
        <w:spacing w:before="100" w:beforeAutospacing="1" w:after="100" w:afterAutospacing="1"/>
        <w:divId w:val="1000427950"/>
        <w:rPr>
          <w:rFonts w:cs="Arial"/>
          <w:b/>
        </w:rPr>
      </w:pPr>
      <w:r>
        <w:rPr>
          <w:rFonts w:cs="Arial"/>
          <w:b/>
        </w:rPr>
        <w:t>Comment:</w:t>
      </w:r>
    </w:p>
    <w:p w14:paraId="6C86D1A1" w14:textId="77777777" w:rsidR="00000000" w:rsidRDefault="00DE7085">
      <w:pPr>
        <w:spacing w:before="100" w:beforeAutospacing="1" w:after="100" w:afterAutospacing="1"/>
        <w:divId w:val="1000427950"/>
      </w:pPr>
      <w:r>
        <w:t>For Block Approval. CC#4: Block Approved.</w:t>
      </w:r>
    </w:p>
    <w:p w14:paraId="0B250288" w14:textId="77777777" w:rsidR="00000000" w:rsidRDefault="00DE7085">
      <w:pPr>
        <w:keepNext/>
        <w:spacing w:before="100" w:beforeAutospacing="1" w:after="100" w:afterAutospacing="1"/>
        <w:divId w:val="1000427950"/>
        <w:rPr>
          <w:rFonts w:cs="Arial"/>
          <w:b/>
        </w:rPr>
      </w:pPr>
      <w:r>
        <w:rPr>
          <w:rFonts w:cs="Arial"/>
          <w:b/>
        </w:rPr>
        <w:t>Discussion and conclusion:</w:t>
      </w:r>
    </w:p>
    <w:p w14:paraId="25DEC465" w14:textId="77777777" w:rsidR="00000000" w:rsidRDefault="00DE7085">
      <w:pPr>
        <w:spacing w:before="100" w:beforeAutospacing="1" w:after="100" w:afterAutospacing="1"/>
        <w:divId w:val="1000427950"/>
      </w:pPr>
      <w:r>
        <w:t>-</w:t>
      </w:r>
    </w:p>
    <w:p w14:paraId="6E2117E0" w14:textId="77777777" w:rsidR="00000000" w:rsidRDefault="00DE7085">
      <w:pPr>
        <w:keepNext/>
        <w:spacing w:before="100" w:beforeAutospacing="1" w:after="100" w:afterAutospacing="1"/>
        <w:divId w:val="1000427950"/>
        <w:rPr>
          <w:rFonts w:cs="Arial"/>
          <w:b/>
        </w:rPr>
      </w:pPr>
      <w:r>
        <w:rPr>
          <w:rFonts w:cs="Arial"/>
          <w:b/>
        </w:rPr>
        <w:t>Status:</w:t>
      </w:r>
    </w:p>
    <w:p w14:paraId="069DEDA1" w14:textId="77777777" w:rsidR="00000000" w:rsidRDefault="00DE7085">
      <w:pPr>
        <w:spacing w:before="100" w:beforeAutospacing="1" w:after="100" w:afterAutospacing="1"/>
        <w:divId w:val="1000427950"/>
      </w:pPr>
      <w:r>
        <w:t>Approved.</w:t>
      </w:r>
    </w:p>
    <w:p w14:paraId="73B1F9B3" w14:textId="77777777" w:rsidR="00000000" w:rsidRDefault="00DE7085">
      <w:pPr>
        <w:keepNext/>
        <w:keepLines/>
        <w:pBdr>
          <w:top w:val="single" w:sz="4" w:space="1" w:color="auto"/>
        </w:pBdr>
        <w:spacing w:before="100" w:beforeAutospacing="1" w:after="100" w:afterAutospacing="1"/>
        <w:divId w:val="1000427950"/>
      </w:pPr>
      <w:r>
        <w:rPr>
          <w:color w:val="0000FF"/>
        </w:rPr>
        <w:t>TD SP-211275</w:t>
      </w:r>
      <w:r>
        <w:t xml:space="preserve"> (CR PACK) CRs on eNA (Rel-16, Rel-17). (Source: SA WG2).</w:t>
      </w:r>
      <w:r>
        <w:br/>
      </w:r>
      <w:r>
        <w:rPr>
          <w:b/>
        </w:rPr>
        <w:t>Document for:</w:t>
      </w:r>
      <w:r>
        <w:t xml:space="preserve"> Approval.</w:t>
      </w:r>
      <w:r>
        <w:br/>
      </w:r>
      <w:r>
        <w:rPr>
          <w:b/>
        </w:rPr>
        <w:t>Abstract:</w:t>
      </w:r>
      <w:r>
        <w:t xml:space="preserve"> 23.288 CR0473R1; 23.</w:t>
      </w:r>
      <w:r>
        <w:t>288 CR0474R1.</w:t>
      </w:r>
    </w:p>
    <w:p w14:paraId="0DC53B6C" w14:textId="77777777" w:rsidR="00000000" w:rsidRDefault="00DE7085">
      <w:pPr>
        <w:keepNext/>
        <w:spacing w:before="100" w:beforeAutospacing="1" w:after="100" w:afterAutospacing="1"/>
        <w:divId w:val="1000427950"/>
        <w:rPr>
          <w:rFonts w:cs="Arial"/>
          <w:b/>
        </w:rPr>
      </w:pPr>
      <w:r>
        <w:rPr>
          <w:rFonts w:cs="Arial"/>
          <w:b/>
        </w:rPr>
        <w:t>Comment:</w:t>
      </w:r>
    </w:p>
    <w:p w14:paraId="62854738" w14:textId="77777777" w:rsidR="00000000" w:rsidRDefault="00DE7085">
      <w:pPr>
        <w:spacing w:before="100" w:beforeAutospacing="1" w:after="100" w:afterAutospacing="1"/>
        <w:divId w:val="1000427950"/>
      </w:pPr>
      <w:r>
        <w:t>For Block Approval. CC#4: Block Approved.</w:t>
      </w:r>
    </w:p>
    <w:p w14:paraId="2E0A16E5" w14:textId="77777777" w:rsidR="00000000" w:rsidRDefault="00DE7085">
      <w:pPr>
        <w:keepNext/>
        <w:spacing w:before="100" w:beforeAutospacing="1" w:after="100" w:afterAutospacing="1"/>
        <w:divId w:val="1000427950"/>
        <w:rPr>
          <w:rFonts w:cs="Arial"/>
          <w:b/>
        </w:rPr>
      </w:pPr>
      <w:r>
        <w:rPr>
          <w:rFonts w:cs="Arial"/>
          <w:b/>
        </w:rPr>
        <w:t>Discussion and conclusion:</w:t>
      </w:r>
    </w:p>
    <w:p w14:paraId="541D2A14" w14:textId="77777777" w:rsidR="00000000" w:rsidRDefault="00DE7085">
      <w:pPr>
        <w:spacing w:before="100" w:beforeAutospacing="1" w:after="100" w:afterAutospacing="1"/>
        <w:divId w:val="1000427950"/>
      </w:pPr>
      <w:r>
        <w:t>-</w:t>
      </w:r>
    </w:p>
    <w:p w14:paraId="7DE427C4" w14:textId="77777777" w:rsidR="00000000" w:rsidRDefault="00DE7085">
      <w:pPr>
        <w:keepNext/>
        <w:spacing w:before="100" w:beforeAutospacing="1" w:after="100" w:afterAutospacing="1"/>
        <w:divId w:val="1000427950"/>
        <w:rPr>
          <w:rFonts w:cs="Arial"/>
          <w:b/>
        </w:rPr>
      </w:pPr>
      <w:r>
        <w:rPr>
          <w:rFonts w:cs="Arial"/>
          <w:b/>
        </w:rPr>
        <w:t>Status:</w:t>
      </w:r>
    </w:p>
    <w:p w14:paraId="34D676A0" w14:textId="77777777" w:rsidR="00000000" w:rsidRDefault="00DE7085">
      <w:pPr>
        <w:spacing w:before="100" w:beforeAutospacing="1" w:after="100" w:afterAutospacing="1"/>
        <w:divId w:val="1000427950"/>
      </w:pPr>
      <w:r>
        <w:t>Approved.</w:t>
      </w:r>
    </w:p>
    <w:p w14:paraId="2291ABAC"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SP-211276</w:t>
      </w:r>
      <w:r>
        <w:t xml:space="preserve"> (CR PACK) CRs on ETSUN (Rel-16, Rel-17). (Source: SA WG2).</w:t>
      </w:r>
      <w:r>
        <w:br/>
      </w:r>
      <w:r>
        <w:rPr>
          <w:b/>
        </w:rPr>
        <w:t>Document for:</w:t>
      </w:r>
      <w:r>
        <w:t xml:space="preserve"> Approval.</w:t>
      </w:r>
      <w:r>
        <w:br/>
      </w:r>
      <w:r>
        <w:rPr>
          <w:b/>
        </w:rPr>
        <w:t>Abstract:</w:t>
      </w:r>
      <w:r>
        <w:t xml:space="preserve"> 23.501 CR3365; 23.501 CR3366; 23.502 C</w:t>
      </w:r>
      <w:r>
        <w:t>R3226R1; 23.502 CR3227R1.</w:t>
      </w:r>
    </w:p>
    <w:p w14:paraId="4973AD44" w14:textId="77777777" w:rsidR="00000000" w:rsidRDefault="00DE7085">
      <w:pPr>
        <w:keepNext/>
        <w:spacing w:before="100" w:beforeAutospacing="1" w:after="100" w:afterAutospacing="1"/>
        <w:divId w:val="1000427950"/>
        <w:rPr>
          <w:rFonts w:cs="Arial"/>
          <w:b/>
        </w:rPr>
      </w:pPr>
      <w:r>
        <w:rPr>
          <w:rFonts w:cs="Arial"/>
          <w:b/>
        </w:rPr>
        <w:t>Comment:</w:t>
      </w:r>
    </w:p>
    <w:p w14:paraId="75CAE3FD" w14:textId="77777777" w:rsidR="00000000" w:rsidRDefault="00DE7085">
      <w:pPr>
        <w:spacing w:before="100" w:beforeAutospacing="1" w:after="100" w:afterAutospacing="1"/>
        <w:divId w:val="1000427950"/>
      </w:pPr>
      <w:r>
        <w:t>For Block Approval. CC#4: Block Approved.</w:t>
      </w:r>
    </w:p>
    <w:p w14:paraId="03995C65" w14:textId="77777777" w:rsidR="00000000" w:rsidRDefault="00DE7085">
      <w:pPr>
        <w:keepNext/>
        <w:spacing w:before="100" w:beforeAutospacing="1" w:after="100" w:afterAutospacing="1"/>
        <w:divId w:val="1000427950"/>
        <w:rPr>
          <w:rFonts w:cs="Arial"/>
          <w:b/>
        </w:rPr>
      </w:pPr>
      <w:r>
        <w:rPr>
          <w:rFonts w:cs="Arial"/>
          <w:b/>
        </w:rPr>
        <w:t>Discussion and conclusion:</w:t>
      </w:r>
    </w:p>
    <w:p w14:paraId="2D7A4F5B" w14:textId="77777777" w:rsidR="00000000" w:rsidRDefault="00DE7085">
      <w:pPr>
        <w:spacing w:before="100" w:beforeAutospacing="1" w:after="100" w:afterAutospacing="1"/>
        <w:divId w:val="1000427950"/>
      </w:pPr>
      <w:r>
        <w:t>-</w:t>
      </w:r>
    </w:p>
    <w:p w14:paraId="48432688" w14:textId="77777777" w:rsidR="00000000" w:rsidRDefault="00DE7085">
      <w:pPr>
        <w:keepNext/>
        <w:spacing w:before="100" w:beforeAutospacing="1" w:after="100" w:afterAutospacing="1"/>
        <w:divId w:val="1000427950"/>
        <w:rPr>
          <w:rFonts w:cs="Arial"/>
          <w:b/>
        </w:rPr>
      </w:pPr>
      <w:r>
        <w:rPr>
          <w:rFonts w:cs="Arial"/>
          <w:b/>
        </w:rPr>
        <w:t>Status:</w:t>
      </w:r>
    </w:p>
    <w:p w14:paraId="532A0C64" w14:textId="77777777" w:rsidR="00000000" w:rsidRDefault="00DE7085">
      <w:pPr>
        <w:spacing w:before="100" w:beforeAutospacing="1" w:after="100" w:afterAutospacing="1"/>
        <w:divId w:val="1000427950"/>
      </w:pPr>
      <w:r>
        <w:t>Approved.</w:t>
      </w:r>
    </w:p>
    <w:p w14:paraId="0F2A4221" w14:textId="77777777" w:rsidR="00000000" w:rsidRDefault="00DE7085">
      <w:pPr>
        <w:keepNext/>
        <w:keepLines/>
        <w:pBdr>
          <w:top w:val="single" w:sz="4" w:space="1" w:color="auto"/>
        </w:pBdr>
        <w:spacing w:before="100" w:beforeAutospacing="1" w:after="100" w:afterAutospacing="1"/>
        <w:divId w:val="1000427950"/>
      </w:pPr>
      <w:r>
        <w:rPr>
          <w:color w:val="0000FF"/>
        </w:rPr>
        <w:t>TD SP-211277</w:t>
      </w:r>
      <w:r>
        <w:t xml:space="preserve"> (CR PACK) CRs on eV2XARC (Rel-16, Rel-17). (Source: SA WG2).</w:t>
      </w:r>
      <w:r>
        <w:br/>
      </w:r>
      <w:r>
        <w:rPr>
          <w:b/>
        </w:rPr>
        <w:t>Document for:</w:t>
      </w:r>
      <w:r>
        <w:t xml:space="preserve"> Approval.</w:t>
      </w:r>
      <w:r>
        <w:br/>
      </w:r>
      <w:r>
        <w:rPr>
          <w:b/>
        </w:rPr>
        <w:t>Abstract:</w:t>
      </w:r>
      <w:r>
        <w:t xml:space="preserve"> 23.287 CR0171; 23.287 CR</w:t>
      </w:r>
      <w:r>
        <w:t>0172.</w:t>
      </w:r>
    </w:p>
    <w:p w14:paraId="6337B1BF" w14:textId="77777777" w:rsidR="00000000" w:rsidRDefault="00DE7085">
      <w:pPr>
        <w:keepNext/>
        <w:spacing w:before="100" w:beforeAutospacing="1" w:after="100" w:afterAutospacing="1"/>
        <w:divId w:val="1000427950"/>
        <w:rPr>
          <w:rFonts w:cs="Arial"/>
          <w:b/>
        </w:rPr>
      </w:pPr>
      <w:r>
        <w:rPr>
          <w:rFonts w:cs="Arial"/>
          <w:b/>
        </w:rPr>
        <w:t>Comment:</w:t>
      </w:r>
    </w:p>
    <w:p w14:paraId="6AAACA58" w14:textId="77777777" w:rsidR="00000000" w:rsidRDefault="00DE7085">
      <w:pPr>
        <w:spacing w:before="100" w:beforeAutospacing="1" w:after="100" w:afterAutospacing="1"/>
        <w:divId w:val="1000427950"/>
      </w:pPr>
      <w:r>
        <w:t>For Block Approval. CC#4: Block Approved.</w:t>
      </w:r>
    </w:p>
    <w:p w14:paraId="352189A1" w14:textId="77777777" w:rsidR="00000000" w:rsidRDefault="00DE7085">
      <w:pPr>
        <w:keepNext/>
        <w:spacing w:before="100" w:beforeAutospacing="1" w:after="100" w:afterAutospacing="1"/>
        <w:divId w:val="1000427950"/>
        <w:rPr>
          <w:rFonts w:cs="Arial"/>
          <w:b/>
        </w:rPr>
      </w:pPr>
      <w:r>
        <w:rPr>
          <w:rFonts w:cs="Arial"/>
          <w:b/>
        </w:rPr>
        <w:t>Discussion and conclusion:</w:t>
      </w:r>
    </w:p>
    <w:p w14:paraId="62A9C266" w14:textId="77777777" w:rsidR="00000000" w:rsidRDefault="00DE7085">
      <w:pPr>
        <w:spacing w:before="100" w:beforeAutospacing="1" w:after="100" w:afterAutospacing="1"/>
        <w:divId w:val="1000427950"/>
      </w:pPr>
      <w:r>
        <w:t>-</w:t>
      </w:r>
    </w:p>
    <w:p w14:paraId="2593A5E3" w14:textId="77777777" w:rsidR="00000000" w:rsidRDefault="00DE7085">
      <w:pPr>
        <w:keepNext/>
        <w:spacing w:before="100" w:beforeAutospacing="1" w:after="100" w:afterAutospacing="1"/>
        <w:divId w:val="1000427950"/>
        <w:rPr>
          <w:rFonts w:cs="Arial"/>
          <w:b/>
        </w:rPr>
      </w:pPr>
      <w:r>
        <w:rPr>
          <w:rFonts w:cs="Arial"/>
          <w:b/>
        </w:rPr>
        <w:t>Status:</w:t>
      </w:r>
    </w:p>
    <w:p w14:paraId="2C4FBF58" w14:textId="77777777" w:rsidR="00000000" w:rsidRDefault="00DE7085">
      <w:pPr>
        <w:spacing w:before="100" w:beforeAutospacing="1" w:after="100" w:afterAutospacing="1"/>
        <w:divId w:val="1000427950"/>
      </w:pPr>
      <w:r>
        <w:t>Approved.</w:t>
      </w:r>
    </w:p>
    <w:p w14:paraId="0A6C708F" w14:textId="77777777" w:rsidR="00000000" w:rsidRDefault="00DE7085">
      <w:pPr>
        <w:keepNext/>
        <w:keepLines/>
        <w:pBdr>
          <w:top w:val="single" w:sz="4" w:space="1" w:color="auto"/>
        </w:pBdr>
        <w:spacing w:before="100" w:beforeAutospacing="1" w:after="100" w:afterAutospacing="1"/>
        <w:divId w:val="1000427950"/>
      </w:pPr>
      <w:r>
        <w:rPr>
          <w:color w:val="0000FF"/>
        </w:rPr>
        <w:t>TD SP-211278</w:t>
      </w:r>
      <w:r>
        <w:t xml:space="preserve"> (CR PACK) CRs on Vertical_LAN (Rel-16, Rel-17). (Source: SA WG2).</w:t>
      </w:r>
      <w:r>
        <w:br/>
      </w:r>
      <w:r>
        <w:rPr>
          <w:b/>
        </w:rPr>
        <w:t>Document for:</w:t>
      </w:r>
      <w:r>
        <w:t xml:space="preserve"> Approval.</w:t>
      </w:r>
      <w:r>
        <w:br/>
      </w:r>
      <w:r>
        <w:rPr>
          <w:b/>
        </w:rPr>
        <w:t>Abstract:</w:t>
      </w:r>
      <w:r>
        <w:t xml:space="preserve"> </w:t>
      </w:r>
      <w:r>
        <w:t>23.501 CR3437; 23.501 CR3443; 23.501 CR3356R1; 23.502 CR3241R1; 23.502 CR3242R1; 23.501 CR3392R1; 23.501 CR3393R1; 23.502 CR3255R1; 23.502 CR3256R1; 23.501 CR3446R1; 23.501 CR3447R1; 23.502 CR3302R1; 23.502 CR3303R1.</w:t>
      </w:r>
    </w:p>
    <w:p w14:paraId="7D26CC67" w14:textId="77777777" w:rsidR="00000000" w:rsidRDefault="00DE7085">
      <w:pPr>
        <w:keepNext/>
        <w:spacing w:before="100" w:beforeAutospacing="1" w:after="100" w:afterAutospacing="1"/>
        <w:divId w:val="1000427950"/>
        <w:rPr>
          <w:rFonts w:cs="Arial"/>
          <w:b/>
        </w:rPr>
      </w:pPr>
      <w:r>
        <w:rPr>
          <w:rFonts w:cs="Arial"/>
          <w:b/>
        </w:rPr>
        <w:t>Comment:</w:t>
      </w:r>
    </w:p>
    <w:p w14:paraId="547C7CEF" w14:textId="77777777" w:rsidR="00000000" w:rsidRDefault="00DE7085">
      <w:pPr>
        <w:spacing w:before="100" w:beforeAutospacing="1" w:after="100" w:afterAutospacing="1"/>
        <w:divId w:val="1000427950"/>
      </w:pPr>
      <w:r>
        <w:t>For Block Approval. CC#4: Bloc</w:t>
      </w:r>
      <w:r>
        <w:t>k Approved.</w:t>
      </w:r>
    </w:p>
    <w:p w14:paraId="46D1BDDB" w14:textId="77777777" w:rsidR="00000000" w:rsidRDefault="00DE7085">
      <w:pPr>
        <w:keepNext/>
        <w:spacing w:before="100" w:beforeAutospacing="1" w:after="100" w:afterAutospacing="1"/>
        <w:divId w:val="1000427950"/>
        <w:rPr>
          <w:rFonts w:cs="Arial"/>
          <w:b/>
        </w:rPr>
      </w:pPr>
      <w:r>
        <w:rPr>
          <w:rFonts w:cs="Arial"/>
          <w:b/>
        </w:rPr>
        <w:t>Discussion and conclusion:</w:t>
      </w:r>
    </w:p>
    <w:p w14:paraId="776D5D03" w14:textId="77777777" w:rsidR="00000000" w:rsidRDefault="00DE7085">
      <w:pPr>
        <w:spacing w:before="100" w:beforeAutospacing="1" w:after="100" w:afterAutospacing="1"/>
        <w:divId w:val="1000427950"/>
      </w:pPr>
      <w:r>
        <w:t>-</w:t>
      </w:r>
    </w:p>
    <w:p w14:paraId="39962FDB" w14:textId="77777777" w:rsidR="00000000" w:rsidRDefault="00DE7085">
      <w:pPr>
        <w:keepNext/>
        <w:spacing w:before="100" w:beforeAutospacing="1" w:after="100" w:afterAutospacing="1"/>
        <w:divId w:val="1000427950"/>
        <w:rPr>
          <w:rFonts w:cs="Arial"/>
          <w:b/>
        </w:rPr>
      </w:pPr>
      <w:r>
        <w:rPr>
          <w:rFonts w:cs="Arial"/>
          <w:b/>
        </w:rPr>
        <w:t>Status:</w:t>
      </w:r>
    </w:p>
    <w:p w14:paraId="51B6B076" w14:textId="77777777" w:rsidR="00000000" w:rsidRDefault="00DE7085">
      <w:pPr>
        <w:spacing w:before="100" w:beforeAutospacing="1" w:after="100" w:afterAutospacing="1"/>
        <w:divId w:val="1000427950"/>
      </w:pPr>
      <w:r>
        <w:t>Approved.</w:t>
      </w:r>
    </w:p>
    <w:p w14:paraId="689C78C7"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SP-211279</w:t>
      </w:r>
      <w:r>
        <w:t xml:space="preserve"> (CR PACK) CRs on TEI16 (Rel-16, Rel-17). (Source: SA WG2).</w:t>
      </w:r>
      <w:r>
        <w:br/>
      </w:r>
      <w:r>
        <w:rPr>
          <w:b/>
        </w:rPr>
        <w:t>Document for:</w:t>
      </w:r>
      <w:r>
        <w:t xml:space="preserve"> Approval.</w:t>
      </w:r>
      <w:r>
        <w:br/>
      </w:r>
      <w:r>
        <w:rPr>
          <w:b/>
        </w:rPr>
        <w:t>Abstract:</w:t>
      </w:r>
      <w:r>
        <w:t xml:space="preserve"> 23.503 CR0683; 23.503 CR0684; 23.502 CR3310; 23.032 CR0020R1; 23.032 CR0021R1; 23.503 CR067</w:t>
      </w:r>
      <w:r>
        <w:t>1R1; 23.503 CR0672R1; 23.501 CR3461R1; 23.501 CR3462R1; 23.501 CR3441R1; 23.501 CR3442R1; 23.502 CR3298R1; 23.502 CR3299R1; 23.203 CR1137R1; 23.203 CR1138R1; 23.502 CR3262R1.</w:t>
      </w:r>
    </w:p>
    <w:p w14:paraId="55D2694C" w14:textId="77777777" w:rsidR="00000000" w:rsidRDefault="00DE7085">
      <w:pPr>
        <w:keepNext/>
        <w:spacing w:before="100" w:beforeAutospacing="1" w:after="100" w:afterAutospacing="1"/>
        <w:divId w:val="1000427950"/>
        <w:rPr>
          <w:rFonts w:cs="Arial"/>
          <w:b/>
        </w:rPr>
      </w:pPr>
      <w:r>
        <w:rPr>
          <w:rFonts w:cs="Arial"/>
          <w:b/>
        </w:rPr>
        <w:t>Comment:</w:t>
      </w:r>
    </w:p>
    <w:p w14:paraId="041E5DE2" w14:textId="77777777" w:rsidR="00000000" w:rsidRDefault="00DE7085">
      <w:pPr>
        <w:spacing w:before="100" w:beforeAutospacing="1" w:after="100" w:afterAutospacing="1"/>
        <w:divId w:val="1000427950"/>
      </w:pPr>
      <w:r>
        <w:t>For Block Approval. CC#4: Block Approved.</w:t>
      </w:r>
    </w:p>
    <w:p w14:paraId="1C044F57" w14:textId="77777777" w:rsidR="00000000" w:rsidRDefault="00DE7085">
      <w:pPr>
        <w:keepNext/>
        <w:spacing w:before="100" w:beforeAutospacing="1" w:after="100" w:afterAutospacing="1"/>
        <w:divId w:val="1000427950"/>
        <w:rPr>
          <w:rFonts w:cs="Arial"/>
          <w:b/>
        </w:rPr>
      </w:pPr>
      <w:r>
        <w:rPr>
          <w:rFonts w:cs="Arial"/>
          <w:b/>
        </w:rPr>
        <w:t>Discussion and conclusion:</w:t>
      </w:r>
    </w:p>
    <w:p w14:paraId="6C6484D5" w14:textId="77777777" w:rsidR="00000000" w:rsidRDefault="00DE7085">
      <w:pPr>
        <w:spacing w:before="100" w:beforeAutospacing="1" w:after="100" w:afterAutospacing="1"/>
        <w:divId w:val="1000427950"/>
      </w:pPr>
      <w:r>
        <w:t>-</w:t>
      </w:r>
    </w:p>
    <w:p w14:paraId="6748E37A" w14:textId="77777777" w:rsidR="00000000" w:rsidRDefault="00DE7085">
      <w:pPr>
        <w:keepNext/>
        <w:spacing w:before="100" w:beforeAutospacing="1" w:after="100" w:afterAutospacing="1"/>
        <w:divId w:val="1000427950"/>
        <w:rPr>
          <w:rFonts w:cs="Arial"/>
          <w:b/>
        </w:rPr>
      </w:pPr>
      <w:r>
        <w:rPr>
          <w:rFonts w:cs="Arial"/>
          <w:b/>
        </w:rPr>
        <w:t>S</w:t>
      </w:r>
      <w:r>
        <w:rPr>
          <w:rFonts w:cs="Arial"/>
          <w:b/>
        </w:rPr>
        <w:t>tatus:</w:t>
      </w:r>
    </w:p>
    <w:p w14:paraId="724BA226" w14:textId="77777777" w:rsidR="00000000" w:rsidRDefault="00DE7085">
      <w:pPr>
        <w:spacing w:before="100" w:beforeAutospacing="1" w:after="100" w:afterAutospacing="1"/>
        <w:divId w:val="1000427950"/>
      </w:pPr>
      <w:r>
        <w:t>Approved.</w:t>
      </w:r>
    </w:p>
    <w:p w14:paraId="5A987C0C" w14:textId="77777777" w:rsidR="00000000" w:rsidRDefault="00DE7085">
      <w:pPr>
        <w:keepNext/>
        <w:keepLines/>
        <w:pBdr>
          <w:top w:val="single" w:sz="4" w:space="1" w:color="auto"/>
        </w:pBdr>
        <w:spacing w:before="100" w:beforeAutospacing="1" w:after="100" w:afterAutospacing="1"/>
        <w:divId w:val="1000427950"/>
      </w:pPr>
      <w:r>
        <w:rPr>
          <w:color w:val="0000FF"/>
        </w:rPr>
        <w:t>TD SP-211380</w:t>
      </w:r>
      <w:r>
        <w:t xml:space="preserve"> (CR PACK) Rel-16 CRs on Security for IAB. (Source: SA WG3).</w:t>
      </w:r>
      <w:r>
        <w:br/>
      </w:r>
      <w:r>
        <w:rPr>
          <w:b/>
        </w:rPr>
        <w:t>Document for:</w:t>
      </w:r>
      <w:r>
        <w:t xml:space="preserve"> Approval.</w:t>
      </w:r>
      <w:r>
        <w:br/>
      </w:r>
      <w:r>
        <w:rPr>
          <w:b/>
        </w:rPr>
        <w:t>Abstract:</w:t>
      </w:r>
      <w:r>
        <w:t xml:space="preserve"> 33.501 CR1240; 33.501 CR1241.</w:t>
      </w:r>
    </w:p>
    <w:p w14:paraId="26DBB619" w14:textId="77777777" w:rsidR="00000000" w:rsidRDefault="00DE7085">
      <w:pPr>
        <w:keepNext/>
        <w:spacing w:before="100" w:beforeAutospacing="1" w:after="100" w:afterAutospacing="1"/>
        <w:divId w:val="1000427950"/>
        <w:rPr>
          <w:rFonts w:cs="Arial"/>
          <w:b/>
        </w:rPr>
      </w:pPr>
      <w:r>
        <w:rPr>
          <w:rFonts w:cs="Arial"/>
          <w:b/>
        </w:rPr>
        <w:t>Comment:</w:t>
      </w:r>
    </w:p>
    <w:p w14:paraId="55E59979" w14:textId="77777777" w:rsidR="00000000" w:rsidRDefault="00DE7085">
      <w:pPr>
        <w:spacing w:before="100" w:beforeAutospacing="1" w:after="100" w:afterAutospacing="1"/>
        <w:divId w:val="1000427950"/>
      </w:pPr>
      <w:r>
        <w:t>For Block Approval. CC#4: Block Approved.</w:t>
      </w:r>
    </w:p>
    <w:p w14:paraId="643DA03B" w14:textId="77777777" w:rsidR="00000000" w:rsidRDefault="00DE7085">
      <w:pPr>
        <w:keepNext/>
        <w:spacing w:before="100" w:beforeAutospacing="1" w:after="100" w:afterAutospacing="1"/>
        <w:divId w:val="1000427950"/>
        <w:rPr>
          <w:rFonts w:cs="Arial"/>
          <w:b/>
        </w:rPr>
      </w:pPr>
      <w:r>
        <w:rPr>
          <w:rFonts w:cs="Arial"/>
          <w:b/>
        </w:rPr>
        <w:t>Discussion and conclusion:</w:t>
      </w:r>
    </w:p>
    <w:p w14:paraId="2B38D924" w14:textId="77777777" w:rsidR="00000000" w:rsidRDefault="00DE7085">
      <w:pPr>
        <w:spacing w:before="100" w:beforeAutospacing="1" w:after="100" w:afterAutospacing="1"/>
        <w:divId w:val="1000427950"/>
      </w:pPr>
      <w:r>
        <w:t>-</w:t>
      </w:r>
    </w:p>
    <w:p w14:paraId="3EEF0E86" w14:textId="77777777" w:rsidR="00000000" w:rsidRDefault="00DE7085">
      <w:pPr>
        <w:keepNext/>
        <w:spacing w:before="100" w:beforeAutospacing="1" w:after="100" w:afterAutospacing="1"/>
        <w:divId w:val="1000427950"/>
        <w:rPr>
          <w:rFonts w:cs="Arial"/>
          <w:b/>
        </w:rPr>
      </w:pPr>
      <w:r>
        <w:rPr>
          <w:rFonts w:cs="Arial"/>
          <w:b/>
        </w:rPr>
        <w:t>Status:</w:t>
      </w:r>
    </w:p>
    <w:p w14:paraId="740CF95A" w14:textId="77777777" w:rsidR="00000000" w:rsidRDefault="00DE7085">
      <w:pPr>
        <w:spacing w:before="100" w:beforeAutospacing="1" w:after="100" w:afterAutospacing="1"/>
        <w:divId w:val="1000427950"/>
      </w:pPr>
      <w:r>
        <w:t>Approved.</w:t>
      </w:r>
    </w:p>
    <w:p w14:paraId="30C6E742" w14:textId="77777777" w:rsidR="00000000" w:rsidRDefault="00DE7085">
      <w:pPr>
        <w:keepNext/>
        <w:keepLines/>
        <w:pBdr>
          <w:top w:val="single" w:sz="4" w:space="1" w:color="auto"/>
        </w:pBdr>
        <w:spacing w:before="100" w:beforeAutospacing="1" w:after="100" w:afterAutospacing="1"/>
        <w:divId w:val="1000427950"/>
      </w:pPr>
      <w:r>
        <w:rPr>
          <w:color w:val="0000FF"/>
        </w:rPr>
        <w:t>TD S</w:t>
      </w:r>
      <w:r>
        <w:rPr>
          <w:color w:val="0000FF"/>
        </w:rPr>
        <w:t>P-211381</w:t>
      </w:r>
      <w:r>
        <w:t xml:space="preserve"> (CR PACK) Rel-16 CRs on Security for 5G_eSBA. (Source: SA WG3).</w:t>
      </w:r>
      <w:r>
        <w:br/>
      </w:r>
      <w:r>
        <w:rPr>
          <w:b/>
        </w:rPr>
        <w:t>Document for:</w:t>
      </w:r>
      <w:r>
        <w:t xml:space="preserve"> Approval.</w:t>
      </w:r>
      <w:r>
        <w:br/>
      </w:r>
      <w:r>
        <w:rPr>
          <w:b/>
        </w:rPr>
        <w:t>Abstract:</w:t>
      </w:r>
      <w:r>
        <w:t xml:space="preserve"> 33.501 CR1245; 33.501 CR1246; 33.501 CR1213R1; 33.501 CR1214R1; 33.501 CR1231R1; 33.501 CR1232R1; 33.501 CR1237R1; 33.501 CR1238R1.</w:t>
      </w:r>
    </w:p>
    <w:p w14:paraId="59A2A8AA" w14:textId="77777777" w:rsidR="00000000" w:rsidRDefault="00DE7085">
      <w:pPr>
        <w:keepNext/>
        <w:spacing w:before="100" w:beforeAutospacing="1" w:after="100" w:afterAutospacing="1"/>
        <w:divId w:val="1000427950"/>
        <w:rPr>
          <w:rFonts w:cs="Arial"/>
          <w:b/>
        </w:rPr>
      </w:pPr>
      <w:r>
        <w:rPr>
          <w:rFonts w:cs="Arial"/>
          <w:b/>
        </w:rPr>
        <w:t>Comment:</w:t>
      </w:r>
    </w:p>
    <w:p w14:paraId="502D6BDB" w14:textId="77777777" w:rsidR="00000000" w:rsidRDefault="00DE7085">
      <w:pPr>
        <w:spacing w:before="100" w:beforeAutospacing="1" w:after="100" w:afterAutospacing="1"/>
        <w:divId w:val="1000427950"/>
      </w:pPr>
      <w:r>
        <w:t>For Block Approval. CC#4: Block Approved.</w:t>
      </w:r>
    </w:p>
    <w:p w14:paraId="798F9230" w14:textId="77777777" w:rsidR="00000000" w:rsidRDefault="00DE7085">
      <w:pPr>
        <w:keepNext/>
        <w:spacing w:before="100" w:beforeAutospacing="1" w:after="100" w:afterAutospacing="1"/>
        <w:divId w:val="1000427950"/>
        <w:rPr>
          <w:rFonts w:cs="Arial"/>
          <w:b/>
        </w:rPr>
      </w:pPr>
      <w:r>
        <w:rPr>
          <w:rFonts w:cs="Arial"/>
          <w:b/>
        </w:rPr>
        <w:t>Discussion and conclusion:</w:t>
      </w:r>
    </w:p>
    <w:p w14:paraId="13E82F48" w14:textId="77777777" w:rsidR="00000000" w:rsidRDefault="00DE7085">
      <w:pPr>
        <w:spacing w:before="100" w:beforeAutospacing="1" w:after="100" w:afterAutospacing="1"/>
        <w:divId w:val="1000427950"/>
      </w:pPr>
      <w:r>
        <w:t>-</w:t>
      </w:r>
    </w:p>
    <w:p w14:paraId="4D6A89BD" w14:textId="77777777" w:rsidR="00000000" w:rsidRDefault="00DE7085">
      <w:pPr>
        <w:keepNext/>
        <w:spacing w:before="100" w:beforeAutospacing="1" w:after="100" w:afterAutospacing="1"/>
        <w:divId w:val="1000427950"/>
        <w:rPr>
          <w:rFonts w:cs="Arial"/>
          <w:b/>
        </w:rPr>
      </w:pPr>
      <w:r>
        <w:rPr>
          <w:rFonts w:cs="Arial"/>
          <w:b/>
        </w:rPr>
        <w:t>Status:</w:t>
      </w:r>
    </w:p>
    <w:p w14:paraId="0B32F46D" w14:textId="77777777" w:rsidR="00000000" w:rsidRDefault="00DE7085">
      <w:pPr>
        <w:spacing w:before="100" w:beforeAutospacing="1" w:after="100" w:afterAutospacing="1"/>
        <w:divId w:val="1000427950"/>
      </w:pPr>
      <w:r>
        <w:t>Approved.</w:t>
      </w:r>
    </w:p>
    <w:p w14:paraId="3CD7A821"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SP-211408</w:t>
      </w:r>
      <w:r>
        <w:t xml:space="preserve"> (CR PACK) Rel-16 CRs on Lawful Interception. (Source: SA WG3-LI).</w:t>
      </w:r>
      <w:r>
        <w:br/>
      </w:r>
      <w:r>
        <w:rPr>
          <w:b/>
        </w:rPr>
        <w:t>Document for:</w:t>
      </w:r>
      <w:r>
        <w:t xml:space="preserve"> Approval.</w:t>
      </w:r>
      <w:r>
        <w:br/>
      </w:r>
      <w:r>
        <w:rPr>
          <w:b/>
        </w:rPr>
        <w:t>Abstract:</w:t>
      </w:r>
      <w:r>
        <w:t xml:space="preserve"> </w:t>
      </w:r>
      <w:r>
        <w:t>33.127 CR0151; 33.128 CR0259R1; 33.128 CR0260R1; 33.128 CR0262R1; 33.128 CR0264R1; 33.128 CR0266R1; 33.128 CR0268R1; 33.128 CR0277R1; 33.128 CR0263R1; 33.128 CR0265R1; 33.128 CR0267R1; 33.128 CR0269R1; 33.128 CR0278R1.</w:t>
      </w:r>
    </w:p>
    <w:p w14:paraId="3859CC1C" w14:textId="77777777" w:rsidR="00000000" w:rsidRDefault="00DE7085">
      <w:pPr>
        <w:keepNext/>
        <w:spacing w:before="100" w:beforeAutospacing="1" w:after="100" w:afterAutospacing="1"/>
        <w:divId w:val="1000427950"/>
        <w:rPr>
          <w:rFonts w:cs="Arial"/>
          <w:b/>
        </w:rPr>
      </w:pPr>
      <w:r>
        <w:rPr>
          <w:rFonts w:cs="Arial"/>
          <w:b/>
        </w:rPr>
        <w:t>Comment:</w:t>
      </w:r>
    </w:p>
    <w:p w14:paraId="67F82B02" w14:textId="77777777" w:rsidR="00000000" w:rsidRDefault="00DE7085">
      <w:pPr>
        <w:spacing w:before="100" w:beforeAutospacing="1" w:after="100" w:afterAutospacing="1"/>
        <w:divId w:val="1000427950"/>
      </w:pPr>
      <w:r>
        <w:t>For Block Approval. CC#4: Bl</w:t>
      </w:r>
      <w:r>
        <w:t>ock Approved.</w:t>
      </w:r>
    </w:p>
    <w:p w14:paraId="3696C797" w14:textId="77777777" w:rsidR="00000000" w:rsidRDefault="00DE7085">
      <w:pPr>
        <w:keepNext/>
        <w:spacing w:before="100" w:beforeAutospacing="1" w:after="100" w:afterAutospacing="1"/>
        <w:divId w:val="1000427950"/>
        <w:rPr>
          <w:rFonts w:cs="Arial"/>
          <w:b/>
        </w:rPr>
      </w:pPr>
      <w:r>
        <w:rPr>
          <w:rFonts w:cs="Arial"/>
          <w:b/>
        </w:rPr>
        <w:t>Discussion and conclusion:</w:t>
      </w:r>
    </w:p>
    <w:p w14:paraId="5173B9DB" w14:textId="77777777" w:rsidR="00000000" w:rsidRDefault="00DE7085">
      <w:pPr>
        <w:spacing w:before="100" w:beforeAutospacing="1" w:after="100" w:afterAutospacing="1"/>
        <w:divId w:val="1000427950"/>
      </w:pPr>
      <w:r>
        <w:t>-</w:t>
      </w:r>
    </w:p>
    <w:p w14:paraId="5FADE3C5" w14:textId="77777777" w:rsidR="00000000" w:rsidRDefault="00DE7085">
      <w:pPr>
        <w:keepNext/>
        <w:spacing w:before="100" w:beforeAutospacing="1" w:after="100" w:afterAutospacing="1"/>
        <w:divId w:val="1000427950"/>
        <w:rPr>
          <w:rFonts w:cs="Arial"/>
          <w:b/>
        </w:rPr>
      </w:pPr>
      <w:r>
        <w:rPr>
          <w:rFonts w:cs="Arial"/>
          <w:b/>
        </w:rPr>
        <w:t>Status:</w:t>
      </w:r>
    </w:p>
    <w:p w14:paraId="2D07D4E9" w14:textId="77777777" w:rsidR="00000000" w:rsidRDefault="00DE7085">
      <w:pPr>
        <w:spacing w:before="100" w:beforeAutospacing="1" w:after="100" w:afterAutospacing="1"/>
        <w:divId w:val="1000427950"/>
      </w:pPr>
      <w:r>
        <w:t>Approved.</w:t>
      </w:r>
    </w:p>
    <w:p w14:paraId="207FA80B" w14:textId="77777777" w:rsidR="00000000" w:rsidRDefault="00DE7085">
      <w:pPr>
        <w:keepNext/>
        <w:keepLines/>
        <w:pBdr>
          <w:top w:val="single" w:sz="4" w:space="1" w:color="auto"/>
        </w:pBdr>
        <w:spacing w:before="100" w:beforeAutospacing="1" w:after="100" w:afterAutospacing="1"/>
        <w:divId w:val="1000427950"/>
      </w:pPr>
      <w:r>
        <w:rPr>
          <w:color w:val="0000FF"/>
        </w:rPr>
        <w:t>TD SP-211346</w:t>
      </w:r>
      <w:r>
        <w:t xml:space="preserve"> (CR PACK) CR for reference fixes to TV Video Profiles (26.116) [WI Code: TEI16, TVProf-SA WG4]. (Source: SA WG4).</w:t>
      </w:r>
      <w:r>
        <w:br/>
      </w:r>
      <w:r>
        <w:rPr>
          <w:b/>
        </w:rPr>
        <w:t>Document for:</w:t>
      </w:r>
      <w:r>
        <w:t xml:space="preserve"> Approval.</w:t>
      </w:r>
      <w:r>
        <w:br/>
      </w:r>
      <w:r>
        <w:rPr>
          <w:b/>
        </w:rPr>
        <w:t>Abstract:</w:t>
      </w:r>
      <w:r>
        <w:t xml:space="preserve"> 26.116 CR0017R1.</w:t>
      </w:r>
    </w:p>
    <w:p w14:paraId="5C5E66B7" w14:textId="77777777" w:rsidR="00000000" w:rsidRDefault="00DE7085">
      <w:pPr>
        <w:keepNext/>
        <w:spacing w:before="100" w:beforeAutospacing="1" w:after="100" w:afterAutospacing="1"/>
        <w:divId w:val="1000427950"/>
        <w:rPr>
          <w:rFonts w:cs="Arial"/>
          <w:b/>
        </w:rPr>
      </w:pPr>
      <w:r>
        <w:rPr>
          <w:rFonts w:cs="Arial"/>
          <w:b/>
        </w:rPr>
        <w:t>Comment:</w:t>
      </w:r>
    </w:p>
    <w:p w14:paraId="2C976794" w14:textId="77777777" w:rsidR="00000000" w:rsidRDefault="00DE7085">
      <w:pPr>
        <w:spacing w:before="100" w:beforeAutospacing="1" w:after="100" w:afterAutospacing="1"/>
        <w:divId w:val="1000427950"/>
      </w:pPr>
      <w:r>
        <w:t>For Bloc</w:t>
      </w:r>
      <w:r>
        <w:t>k Approval. CC#4: Block Approved.</w:t>
      </w:r>
    </w:p>
    <w:p w14:paraId="476D5E39" w14:textId="77777777" w:rsidR="00000000" w:rsidRDefault="00DE7085">
      <w:pPr>
        <w:keepNext/>
        <w:spacing w:before="100" w:beforeAutospacing="1" w:after="100" w:afterAutospacing="1"/>
        <w:divId w:val="1000427950"/>
        <w:rPr>
          <w:rFonts w:cs="Arial"/>
          <w:b/>
        </w:rPr>
      </w:pPr>
      <w:r>
        <w:rPr>
          <w:rFonts w:cs="Arial"/>
          <w:b/>
        </w:rPr>
        <w:t>Discussion and conclusion:</w:t>
      </w:r>
    </w:p>
    <w:p w14:paraId="49C49928" w14:textId="77777777" w:rsidR="00000000" w:rsidRDefault="00DE7085">
      <w:pPr>
        <w:spacing w:before="100" w:beforeAutospacing="1" w:after="100" w:afterAutospacing="1"/>
        <w:divId w:val="1000427950"/>
      </w:pPr>
      <w:r>
        <w:t>-</w:t>
      </w:r>
    </w:p>
    <w:p w14:paraId="16347551" w14:textId="77777777" w:rsidR="00000000" w:rsidRDefault="00DE7085">
      <w:pPr>
        <w:keepNext/>
        <w:spacing w:before="100" w:beforeAutospacing="1" w:after="100" w:afterAutospacing="1"/>
        <w:divId w:val="1000427950"/>
        <w:rPr>
          <w:rFonts w:cs="Arial"/>
          <w:b/>
        </w:rPr>
      </w:pPr>
      <w:r>
        <w:rPr>
          <w:rFonts w:cs="Arial"/>
          <w:b/>
        </w:rPr>
        <w:t>Status:</w:t>
      </w:r>
    </w:p>
    <w:p w14:paraId="75855979" w14:textId="77777777" w:rsidR="00000000" w:rsidRDefault="00DE7085">
      <w:pPr>
        <w:spacing w:before="100" w:beforeAutospacing="1" w:after="100" w:afterAutospacing="1"/>
        <w:divId w:val="1000427950"/>
      </w:pPr>
      <w:r>
        <w:t>Approved.</w:t>
      </w:r>
    </w:p>
    <w:p w14:paraId="17C667E0" w14:textId="77777777" w:rsidR="00000000" w:rsidRDefault="00DE7085">
      <w:pPr>
        <w:keepNext/>
        <w:keepLines/>
        <w:pBdr>
          <w:top w:val="single" w:sz="4" w:space="1" w:color="auto"/>
        </w:pBdr>
        <w:spacing w:before="100" w:beforeAutospacing="1" w:after="100" w:afterAutospacing="1"/>
        <w:divId w:val="1000427950"/>
      </w:pPr>
      <w:r>
        <w:rPr>
          <w:color w:val="0000FF"/>
        </w:rPr>
        <w:t>TD SP-211454</w:t>
      </w:r>
      <w:r>
        <w:t xml:space="preserve"> (CR PACK) Rel-16 CRs on TEI. (Source: SA WG5).</w:t>
      </w:r>
      <w:r>
        <w:br/>
      </w:r>
      <w:r>
        <w:rPr>
          <w:b/>
        </w:rPr>
        <w:t>Document for:</w:t>
      </w:r>
      <w:r>
        <w:t xml:space="preserve"> Approval.</w:t>
      </w:r>
      <w:r>
        <w:br/>
      </w:r>
      <w:r>
        <w:rPr>
          <w:b/>
        </w:rPr>
        <w:t>Abstract:</w:t>
      </w:r>
      <w:r>
        <w:t xml:space="preserve"> 28.532 CR0188; 28.532 CR0189; 28.541 CR0603; 28.541 CR0604; 28.531 CR0086R1; 28.5</w:t>
      </w:r>
      <w:r>
        <w:t>31 CR0087R1; 28.532 CR0187R1; 28.532 CR0190R1; 28.541 CR0572R1; 28.541 CR0574R1; 28.541 CR0575R1; 28.541 CR0588R1; 28.541 CR0589R1; 28.541 CR0591R1; 32.158 CR0020R2; 28.405 CR0004; 28.533 CR0094; 28.533 CR0095; 28.532 CR0193R1.</w:t>
      </w:r>
    </w:p>
    <w:p w14:paraId="318BCC06" w14:textId="77777777" w:rsidR="00000000" w:rsidRDefault="00DE7085">
      <w:pPr>
        <w:keepNext/>
        <w:spacing w:before="100" w:beforeAutospacing="1" w:after="100" w:afterAutospacing="1"/>
        <w:divId w:val="1000427950"/>
        <w:rPr>
          <w:rFonts w:cs="Arial"/>
          <w:b/>
        </w:rPr>
      </w:pPr>
      <w:r>
        <w:rPr>
          <w:rFonts w:cs="Arial"/>
          <w:b/>
        </w:rPr>
        <w:t>Comment:</w:t>
      </w:r>
    </w:p>
    <w:p w14:paraId="5B1EDF3D" w14:textId="77777777" w:rsidR="00000000" w:rsidRDefault="00DE7085">
      <w:pPr>
        <w:spacing w:before="100" w:beforeAutospacing="1" w:after="100" w:afterAutospacing="1"/>
        <w:divId w:val="1000427950"/>
      </w:pPr>
      <w:r>
        <w:t>For Block Approval.</w:t>
      </w:r>
      <w:r>
        <w:t xml:space="preserve"> CC#4: Block Approved.</w:t>
      </w:r>
    </w:p>
    <w:p w14:paraId="4A6717ED" w14:textId="77777777" w:rsidR="00000000" w:rsidRDefault="00DE7085">
      <w:pPr>
        <w:keepNext/>
        <w:spacing w:before="100" w:beforeAutospacing="1" w:after="100" w:afterAutospacing="1"/>
        <w:divId w:val="1000427950"/>
        <w:rPr>
          <w:rFonts w:cs="Arial"/>
          <w:b/>
        </w:rPr>
      </w:pPr>
      <w:r>
        <w:rPr>
          <w:rFonts w:cs="Arial"/>
          <w:b/>
        </w:rPr>
        <w:t>Discussion and conclusion:</w:t>
      </w:r>
    </w:p>
    <w:p w14:paraId="700DC718" w14:textId="77777777" w:rsidR="00000000" w:rsidRDefault="00DE7085">
      <w:pPr>
        <w:spacing w:before="100" w:beforeAutospacing="1" w:after="100" w:afterAutospacing="1"/>
        <w:divId w:val="1000427950"/>
      </w:pPr>
      <w:r>
        <w:t>-</w:t>
      </w:r>
    </w:p>
    <w:p w14:paraId="5B9BE86A" w14:textId="77777777" w:rsidR="00000000" w:rsidRDefault="00DE7085">
      <w:pPr>
        <w:keepNext/>
        <w:spacing w:before="100" w:beforeAutospacing="1" w:after="100" w:afterAutospacing="1"/>
        <w:divId w:val="1000427950"/>
        <w:rPr>
          <w:rFonts w:cs="Arial"/>
          <w:b/>
        </w:rPr>
      </w:pPr>
      <w:r>
        <w:rPr>
          <w:rFonts w:cs="Arial"/>
          <w:b/>
        </w:rPr>
        <w:t>Status:</w:t>
      </w:r>
    </w:p>
    <w:p w14:paraId="07301EBA" w14:textId="77777777" w:rsidR="00000000" w:rsidRDefault="00DE7085">
      <w:pPr>
        <w:spacing w:before="100" w:beforeAutospacing="1" w:after="100" w:afterAutospacing="1"/>
        <w:divId w:val="1000427950"/>
      </w:pPr>
      <w:r>
        <w:t>Approved.</w:t>
      </w:r>
    </w:p>
    <w:p w14:paraId="5C176E7B"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SP-211458</w:t>
      </w:r>
      <w:r>
        <w:t xml:space="preserve"> (CR PACK) Rel-16 CRs on Management of MDT in 5G. (Source: SA WG5).</w:t>
      </w:r>
      <w:r>
        <w:br/>
      </w:r>
      <w:r>
        <w:rPr>
          <w:b/>
        </w:rPr>
        <w:t>Document for:</w:t>
      </w:r>
      <w:r>
        <w:t xml:space="preserve"> Approval.</w:t>
      </w:r>
      <w:r>
        <w:br/>
      </w:r>
      <w:r>
        <w:rPr>
          <w:b/>
        </w:rPr>
        <w:t>Abstract:</w:t>
      </w:r>
      <w:r>
        <w:t xml:space="preserve"> </w:t>
      </w:r>
      <w:r>
        <w:t>32.422 CR0375; 32.422 CR0376; 28.622 CR0121; 32.421 CR0102; 32.422 CR0377; 32.421 CR0103; 32.422 CR0378; 28.623 CR0142; 32.422 CR0382; 32.422 CR0383; 32.422 CR0380R1; 32.422 CR0381R1; 32.423 CR0127R1; 32.423 CR0128R1.</w:t>
      </w:r>
    </w:p>
    <w:p w14:paraId="09F64545" w14:textId="77777777" w:rsidR="00000000" w:rsidRDefault="00DE7085">
      <w:pPr>
        <w:keepNext/>
        <w:spacing w:before="100" w:beforeAutospacing="1" w:after="100" w:afterAutospacing="1"/>
        <w:divId w:val="1000427950"/>
        <w:rPr>
          <w:rFonts w:cs="Arial"/>
          <w:b/>
        </w:rPr>
      </w:pPr>
      <w:r>
        <w:rPr>
          <w:rFonts w:cs="Arial"/>
          <w:b/>
        </w:rPr>
        <w:t>Comment:</w:t>
      </w:r>
    </w:p>
    <w:p w14:paraId="47CC20B6" w14:textId="77777777" w:rsidR="00000000" w:rsidRDefault="00DE7085">
      <w:pPr>
        <w:spacing w:before="100" w:beforeAutospacing="1" w:after="100" w:afterAutospacing="1"/>
        <w:divId w:val="1000427950"/>
      </w:pPr>
      <w:r>
        <w:t>For Block Approval. CC#4: Blo</w:t>
      </w:r>
      <w:r>
        <w:t>ck Approved.</w:t>
      </w:r>
    </w:p>
    <w:p w14:paraId="7D0FCC3E" w14:textId="77777777" w:rsidR="00000000" w:rsidRDefault="00DE7085">
      <w:pPr>
        <w:keepNext/>
        <w:spacing w:before="100" w:beforeAutospacing="1" w:after="100" w:afterAutospacing="1"/>
        <w:divId w:val="1000427950"/>
        <w:rPr>
          <w:rFonts w:cs="Arial"/>
          <w:b/>
        </w:rPr>
      </w:pPr>
      <w:r>
        <w:rPr>
          <w:rFonts w:cs="Arial"/>
          <w:b/>
        </w:rPr>
        <w:t>Discussion and conclusion:</w:t>
      </w:r>
    </w:p>
    <w:p w14:paraId="621B5677" w14:textId="77777777" w:rsidR="00000000" w:rsidRDefault="00DE7085">
      <w:pPr>
        <w:spacing w:before="100" w:beforeAutospacing="1" w:after="100" w:afterAutospacing="1"/>
        <w:divId w:val="1000427950"/>
      </w:pPr>
      <w:r>
        <w:t>-</w:t>
      </w:r>
    </w:p>
    <w:p w14:paraId="4DD0FB75" w14:textId="77777777" w:rsidR="00000000" w:rsidRDefault="00DE7085">
      <w:pPr>
        <w:keepNext/>
        <w:spacing w:before="100" w:beforeAutospacing="1" w:after="100" w:afterAutospacing="1"/>
        <w:divId w:val="1000427950"/>
        <w:rPr>
          <w:rFonts w:cs="Arial"/>
          <w:b/>
        </w:rPr>
      </w:pPr>
      <w:r>
        <w:rPr>
          <w:rFonts w:cs="Arial"/>
          <w:b/>
        </w:rPr>
        <w:t>Status:</w:t>
      </w:r>
    </w:p>
    <w:p w14:paraId="654B8461" w14:textId="77777777" w:rsidR="00000000" w:rsidRDefault="00DE7085">
      <w:pPr>
        <w:spacing w:before="100" w:beforeAutospacing="1" w:after="100" w:afterAutospacing="1"/>
        <w:divId w:val="1000427950"/>
      </w:pPr>
      <w:r>
        <w:t>Approved.</w:t>
      </w:r>
    </w:p>
    <w:p w14:paraId="1D226504" w14:textId="77777777" w:rsidR="00000000" w:rsidRDefault="00DE7085">
      <w:pPr>
        <w:keepNext/>
        <w:keepLines/>
        <w:pBdr>
          <w:top w:val="single" w:sz="4" w:space="1" w:color="auto"/>
        </w:pBdr>
        <w:spacing w:before="100" w:beforeAutospacing="1" w:after="100" w:afterAutospacing="1"/>
        <w:divId w:val="1000427950"/>
      </w:pPr>
      <w:r>
        <w:rPr>
          <w:color w:val="0000FF"/>
        </w:rPr>
        <w:t>TD SP-211460</w:t>
      </w:r>
      <w:r>
        <w:t xml:space="preserve"> (CR PACK) Rel-16 CRs on Energy efficiency of 5G. (Source: SA WG5).</w:t>
      </w:r>
      <w:r>
        <w:br/>
      </w:r>
      <w:r>
        <w:rPr>
          <w:b/>
        </w:rPr>
        <w:t>Document for:</w:t>
      </w:r>
      <w:r>
        <w:t xml:space="preserve"> Approval.</w:t>
      </w:r>
      <w:r>
        <w:br/>
      </w:r>
      <w:r>
        <w:rPr>
          <w:b/>
        </w:rPr>
        <w:t>Abstract:</w:t>
      </w:r>
      <w:r>
        <w:t xml:space="preserve"> 28.310 CR0019R1; 28.310 CR0020R1.</w:t>
      </w:r>
    </w:p>
    <w:p w14:paraId="4B8A13E2" w14:textId="77777777" w:rsidR="00000000" w:rsidRDefault="00DE7085">
      <w:pPr>
        <w:keepNext/>
        <w:spacing w:before="100" w:beforeAutospacing="1" w:after="100" w:afterAutospacing="1"/>
        <w:divId w:val="1000427950"/>
        <w:rPr>
          <w:rFonts w:cs="Arial"/>
          <w:b/>
        </w:rPr>
      </w:pPr>
      <w:r>
        <w:rPr>
          <w:rFonts w:cs="Arial"/>
          <w:b/>
        </w:rPr>
        <w:t>Comment:</w:t>
      </w:r>
    </w:p>
    <w:p w14:paraId="0B299F3E" w14:textId="77777777" w:rsidR="00000000" w:rsidRDefault="00DE7085">
      <w:pPr>
        <w:spacing w:before="100" w:beforeAutospacing="1" w:after="100" w:afterAutospacing="1"/>
        <w:divId w:val="1000427950"/>
      </w:pPr>
      <w:r>
        <w:t>For Block Approval. CC#4: Block Approve</w:t>
      </w:r>
      <w:r>
        <w:t>d.</w:t>
      </w:r>
    </w:p>
    <w:p w14:paraId="56CED4B4" w14:textId="77777777" w:rsidR="00000000" w:rsidRDefault="00DE7085">
      <w:pPr>
        <w:keepNext/>
        <w:spacing w:before="100" w:beforeAutospacing="1" w:after="100" w:afterAutospacing="1"/>
        <w:divId w:val="1000427950"/>
        <w:rPr>
          <w:rFonts w:cs="Arial"/>
          <w:b/>
        </w:rPr>
      </w:pPr>
      <w:r>
        <w:rPr>
          <w:rFonts w:cs="Arial"/>
          <w:b/>
        </w:rPr>
        <w:t>Discussion and conclusion:</w:t>
      </w:r>
    </w:p>
    <w:p w14:paraId="57C2ECA8" w14:textId="77777777" w:rsidR="00000000" w:rsidRDefault="00DE7085">
      <w:pPr>
        <w:spacing w:before="100" w:beforeAutospacing="1" w:after="100" w:afterAutospacing="1"/>
        <w:divId w:val="1000427950"/>
      </w:pPr>
      <w:r>
        <w:t>-</w:t>
      </w:r>
    </w:p>
    <w:p w14:paraId="6BFDDF1E" w14:textId="77777777" w:rsidR="00000000" w:rsidRDefault="00DE7085">
      <w:pPr>
        <w:keepNext/>
        <w:spacing w:before="100" w:beforeAutospacing="1" w:after="100" w:afterAutospacing="1"/>
        <w:divId w:val="1000427950"/>
        <w:rPr>
          <w:rFonts w:cs="Arial"/>
          <w:b/>
        </w:rPr>
      </w:pPr>
      <w:r>
        <w:rPr>
          <w:rFonts w:cs="Arial"/>
          <w:b/>
        </w:rPr>
        <w:t>Status:</w:t>
      </w:r>
    </w:p>
    <w:p w14:paraId="056565EE" w14:textId="77777777" w:rsidR="00000000" w:rsidRDefault="00DE7085">
      <w:pPr>
        <w:spacing w:before="100" w:beforeAutospacing="1" w:after="100" w:afterAutospacing="1"/>
        <w:divId w:val="1000427950"/>
      </w:pPr>
      <w:r>
        <w:t>Approved.</w:t>
      </w:r>
    </w:p>
    <w:p w14:paraId="1E0421D2" w14:textId="77777777" w:rsidR="00000000" w:rsidRDefault="00DE7085">
      <w:pPr>
        <w:keepNext/>
        <w:keepLines/>
        <w:pBdr>
          <w:top w:val="single" w:sz="4" w:space="1" w:color="auto"/>
        </w:pBdr>
        <w:spacing w:before="100" w:beforeAutospacing="1" w:after="100" w:afterAutospacing="1"/>
        <w:divId w:val="1000427950"/>
      </w:pPr>
      <w:r>
        <w:rPr>
          <w:color w:val="0000FF"/>
        </w:rPr>
        <w:t>TD SP-211462</w:t>
      </w:r>
      <w:r>
        <w:t xml:space="preserve"> (CR PACK) Rel-16 CRs on Self-Organizing Networks (SON) for 5G networks. (Source: SA WG5).</w:t>
      </w:r>
      <w:r>
        <w:br/>
      </w:r>
      <w:r>
        <w:rPr>
          <w:b/>
        </w:rPr>
        <w:t>Document for:</w:t>
      </w:r>
      <w:r>
        <w:t xml:space="preserve"> Approval.</w:t>
      </w:r>
      <w:r>
        <w:br/>
      </w:r>
      <w:r>
        <w:rPr>
          <w:b/>
        </w:rPr>
        <w:t>Abstract:</w:t>
      </w:r>
      <w:r>
        <w:t xml:space="preserve"> 28.313 CR0031; 28.313 CR0032; 28.541 CR0594R1; 28.541 CR0595R1; 28.54</w:t>
      </w:r>
      <w:r>
        <w:t>1 CR0576R1; 28.313 CR0035R1; 28.313 CR0033R1; 28.541 CR0577R1.</w:t>
      </w:r>
    </w:p>
    <w:p w14:paraId="1F923E46" w14:textId="77777777" w:rsidR="00000000" w:rsidRDefault="00DE7085">
      <w:pPr>
        <w:keepNext/>
        <w:spacing w:before="100" w:beforeAutospacing="1" w:after="100" w:afterAutospacing="1"/>
        <w:divId w:val="1000427950"/>
        <w:rPr>
          <w:rFonts w:cs="Arial"/>
          <w:b/>
        </w:rPr>
      </w:pPr>
      <w:r>
        <w:rPr>
          <w:rFonts w:cs="Arial"/>
          <w:b/>
        </w:rPr>
        <w:t>Comment:</w:t>
      </w:r>
    </w:p>
    <w:p w14:paraId="486BB3C2" w14:textId="77777777" w:rsidR="00000000" w:rsidRDefault="00DE7085">
      <w:pPr>
        <w:spacing w:before="100" w:beforeAutospacing="1" w:after="100" w:afterAutospacing="1"/>
        <w:divId w:val="1000427950"/>
      </w:pPr>
      <w:r>
        <w:t>For Block Approval. CC#4: Block Approved.</w:t>
      </w:r>
    </w:p>
    <w:p w14:paraId="66DBF962" w14:textId="77777777" w:rsidR="00000000" w:rsidRDefault="00DE7085">
      <w:pPr>
        <w:keepNext/>
        <w:spacing w:before="100" w:beforeAutospacing="1" w:after="100" w:afterAutospacing="1"/>
        <w:divId w:val="1000427950"/>
        <w:rPr>
          <w:rFonts w:cs="Arial"/>
          <w:b/>
        </w:rPr>
      </w:pPr>
      <w:r>
        <w:rPr>
          <w:rFonts w:cs="Arial"/>
          <w:b/>
        </w:rPr>
        <w:t>Discussion and conclusion:</w:t>
      </w:r>
    </w:p>
    <w:p w14:paraId="1FFB11A0" w14:textId="77777777" w:rsidR="00000000" w:rsidRDefault="00DE7085">
      <w:pPr>
        <w:spacing w:before="100" w:beforeAutospacing="1" w:after="100" w:afterAutospacing="1"/>
        <w:divId w:val="1000427950"/>
      </w:pPr>
      <w:r>
        <w:t>-</w:t>
      </w:r>
    </w:p>
    <w:p w14:paraId="7DDFE59D" w14:textId="77777777" w:rsidR="00000000" w:rsidRDefault="00DE7085">
      <w:pPr>
        <w:keepNext/>
        <w:spacing w:before="100" w:beforeAutospacing="1" w:after="100" w:afterAutospacing="1"/>
        <w:divId w:val="1000427950"/>
        <w:rPr>
          <w:rFonts w:cs="Arial"/>
          <w:b/>
        </w:rPr>
      </w:pPr>
      <w:r>
        <w:rPr>
          <w:rFonts w:cs="Arial"/>
          <w:b/>
        </w:rPr>
        <w:t>Status:</w:t>
      </w:r>
    </w:p>
    <w:p w14:paraId="1178A49C" w14:textId="77777777" w:rsidR="00000000" w:rsidRDefault="00DE7085">
      <w:pPr>
        <w:spacing w:before="100" w:beforeAutospacing="1" w:after="100" w:afterAutospacing="1"/>
        <w:divId w:val="1000427950"/>
      </w:pPr>
      <w:r>
        <w:t>Approved.</w:t>
      </w:r>
    </w:p>
    <w:p w14:paraId="5C4FAFCA"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SP-211464</w:t>
      </w:r>
      <w:r>
        <w:t xml:space="preserve"> (CR PACK) Rel-16 CRs on Enhancement of 3GPP management system for multiple tenant </w:t>
      </w:r>
      <w:r>
        <w:t>environment support. (Source: SA WG5).</w:t>
      </w:r>
      <w:r>
        <w:br/>
      </w:r>
      <w:r>
        <w:rPr>
          <w:b/>
        </w:rPr>
        <w:t>Document for:</w:t>
      </w:r>
      <w:r>
        <w:t xml:space="preserve"> Approval.</w:t>
      </w:r>
      <w:r>
        <w:br/>
      </w:r>
      <w:r>
        <w:rPr>
          <w:b/>
        </w:rPr>
        <w:t>Abstract:</w:t>
      </w:r>
      <w:r>
        <w:t xml:space="preserve"> 28.530 CR0049; 28.530 CR0050; 28.541 CR0605R1; 28.541 CR0606R1.</w:t>
      </w:r>
    </w:p>
    <w:p w14:paraId="7817BE48" w14:textId="77777777" w:rsidR="00000000" w:rsidRDefault="00DE7085">
      <w:pPr>
        <w:keepNext/>
        <w:spacing w:before="100" w:beforeAutospacing="1" w:after="100" w:afterAutospacing="1"/>
        <w:divId w:val="1000427950"/>
        <w:rPr>
          <w:rFonts w:cs="Arial"/>
          <w:b/>
        </w:rPr>
      </w:pPr>
      <w:r>
        <w:rPr>
          <w:rFonts w:cs="Arial"/>
          <w:b/>
        </w:rPr>
        <w:t>Comment:</w:t>
      </w:r>
    </w:p>
    <w:p w14:paraId="41EBD18F" w14:textId="77777777" w:rsidR="00000000" w:rsidRDefault="00DE7085">
      <w:pPr>
        <w:spacing w:before="100" w:beforeAutospacing="1" w:after="100" w:afterAutospacing="1"/>
        <w:divId w:val="1000427950"/>
      </w:pPr>
      <w:r>
        <w:t>For Block Approval. CC#4: Block Approved.</w:t>
      </w:r>
    </w:p>
    <w:p w14:paraId="0ED3291A" w14:textId="77777777" w:rsidR="00000000" w:rsidRDefault="00DE7085">
      <w:pPr>
        <w:keepNext/>
        <w:spacing w:before="100" w:beforeAutospacing="1" w:after="100" w:afterAutospacing="1"/>
        <w:divId w:val="1000427950"/>
        <w:rPr>
          <w:rFonts w:cs="Arial"/>
          <w:b/>
        </w:rPr>
      </w:pPr>
      <w:r>
        <w:rPr>
          <w:rFonts w:cs="Arial"/>
          <w:b/>
        </w:rPr>
        <w:t>Discussion and conclusion:</w:t>
      </w:r>
    </w:p>
    <w:p w14:paraId="55DC8F3A" w14:textId="77777777" w:rsidR="00000000" w:rsidRDefault="00DE7085">
      <w:pPr>
        <w:spacing w:before="100" w:beforeAutospacing="1" w:after="100" w:afterAutospacing="1"/>
        <w:divId w:val="1000427950"/>
      </w:pPr>
      <w:r>
        <w:t>-</w:t>
      </w:r>
    </w:p>
    <w:p w14:paraId="096F9A89" w14:textId="77777777" w:rsidR="00000000" w:rsidRDefault="00DE7085">
      <w:pPr>
        <w:keepNext/>
        <w:spacing w:before="100" w:beforeAutospacing="1" w:after="100" w:afterAutospacing="1"/>
        <w:divId w:val="1000427950"/>
        <w:rPr>
          <w:rFonts w:cs="Arial"/>
          <w:b/>
        </w:rPr>
      </w:pPr>
      <w:r>
        <w:rPr>
          <w:rFonts w:cs="Arial"/>
          <w:b/>
        </w:rPr>
        <w:t>Status:</w:t>
      </w:r>
    </w:p>
    <w:p w14:paraId="198833EB" w14:textId="77777777" w:rsidR="00000000" w:rsidRDefault="00DE7085">
      <w:pPr>
        <w:spacing w:before="100" w:beforeAutospacing="1" w:after="100" w:afterAutospacing="1"/>
        <w:divId w:val="1000427950"/>
      </w:pPr>
      <w:r>
        <w:t>Approved.</w:t>
      </w:r>
    </w:p>
    <w:p w14:paraId="193C700D" w14:textId="77777777" w:rsidR="00000000" w:rsidRDefault="00DE7085">
      <w:pPr>
        <w:keepNext/>
        <w:keepLines/>
        <w:pBdr>
          <w:top w:val="single" w:sz="4" w:space="1" w:color="auto"/>
        </w:pBdr>
        <w:spacing w:before="100" w:beforeAutospacing="1" w:after="100" w:afterAutospacing="1"/>
        <w:divId w:val="1000427950"/>
      </w:pPr>
      <w:r>
        <w:rPr>
          <w:color w:val="0000FF"/>
        </w:rPr>
        <w:t>TD SP-211470</w:t>
      </w:r>
      <w:r>
        <w:t xml:space="preserve"> </w:t>
      </w:r>
      <w:r>
        <w:t>(CR PACK) Rel-16 CRs on Closed loop SLS Assurance. (Source: SA WG5).</w:t>
      </w:r>
      <w:r>
        <w:br/>
      </w:r>
      <w:r>
        <w:rPr>
          <w:b/>
        </w:rPr>
        <w:t>Document for:</w:t>
      </w:r>
      <w:r>
        <w:t xml:space="preserve"> Approval.</w:t>
      </w:r>
      <w:r>
        <w:br/>
      </w:r>
      <w:r>
        <w:rPr>
          <w:b/>
        </w:rPr>
        <w:t>Abstract:</w:t>
      </w:r>
      <w:r>
        <w:t xml:space="preserve"> 28.535 CR0058R1; 28.535 CR0059R1; 28.535 CR0060; 28.535 CR0062; 28.535 CR0061R1; 28.535 CR0063R1.</w:t>
      </w:r>
    </w:p>
    <w:p w14:paraId="3EA3669C" w14:textId="77777777" w:rsidR="00000000" w:rsidRDefault="00DE7085">
      <w:pPr>
        <w:keepNext/>
        <w:spacing w:before="100" w:beforeAutospacing="1" w:after="100" w:afterAutospacing="1"/>
        <w:divId w:val="1000427950"/>
        <w:rPr>
          <w:rFonts w:cs="Arial"/>
          <w:b/>
        </w:rPr>
      </w:pPr>
      <w:r>
        <w:rPr>
          <w:rFonts w:cs="Arial"/>
          <w:b/>
        </w:rPr>
        <w:t>Comment:</w:t>
      </w:r>
    </w:p>
    <w:p w14:paraId="1DA437E1" w14:textId="77777777" w:rsidR="00000000" w:rsidRDefault="00DE7085">
      <w:pPr>
        <w:spacing w:before="100" w:beforeAutospacing="1" w:after="100" w:afterAutospacing="1"/>
        <w:divId w:val="1000427950"/>
      </w:pPr>
      <w:r>
        <w:t>For Block Approval. CC#4: Block Approved.</w:t>
      </w:r>
    </w:p>
    <w:p w14:paraId="400077F9" w14:textId="77777777" w:rsidR="00000000" w:rsidRDefault="00DE7085">
      <w:pPr>
        <w:keepNext/>
        <w:spacing w:before="100" w:beforeAutospacing="1" w:after="100" w:afterAutospacing="1"/>
        <w:divId w:val="1000427950"/>
        <w:rPr>
          <w:rFonts w:cs="Arial"/>
          <w:b/>
        </w:rPr>
      </w:pPr>
      <w:r>
        <w:rPr>
          <w:rFonts w:cs="Arial"/>
          <w:b/>
        </w:rPr>
        <w:t>Disc</w:t>
      </w:r>
      <w:r>
        <w:rPr>
          <w:rFonts w:cs="Arial"/>
          <w:b/>
        </w:rPr>
        <w:t>ussion and conclusion:</w:t>
      </w:r>
    </w:p>
    <w:p w14:paraId="6D075F00" w14:textId="77777777" w:rsidR="00000000" w:rsidRDefault="00DE7085">
      <w:pPr>
        <w:spacing w:before="100" w:beforeAutospacing="1" w:after="100" w:afterAutospacing="1"/>
        <w:divId w:val="1000427950"/>
      </w:pPr>
      <w:r>
        <w:t>-</w:t>
      </w:r>
    </w:p>
    <w:p w14:paraId="4ED47125" w14:textId="77777777" w:rsidR="00000000" w:rsidRDefault="00DE7085">
      <w:pPr>
        <w:keepNext/>
        <w:spacing w:before="100" w:beforeAutospacing="1" w:after="100" w:afterAutospacing="1"/>
        <w:divId w:val="1000427950"/>
        <w:rPr>
          <w:rFonts w:cs="Arial"/>
          <w:b/>
        </w:rPr>
      </w:pPr>
      <w:r>
        <w:rPr>
          <w:rFonts w:cs="Arial"/>
          <w:b/>
        </w:rPr>
        <w:t>Status:</w:t>
      </w:r>
    </w:p>
    <w:p w14:paraId="470572E1" w14:textId="77777777" w:rsidR="00000000" w:rsidRDefault="00DE7085">
      <w:pPr>
        <w:spacing w:before="100" w:beforeAutospacing="1" w:after="100" w:afterAutospacing="1"/>
        <w:divId w:val="1000427950"/>
      </w:pPr>
      <w:r>
        <w:t>Approved.</w:t>
      </w:r>
    </w:p>
    <w:p w14:paraId="371504CB" w14:textId="77777777" w:rsidR="00000000" w:rsidRDefault="00DE7085">
      <w:pPr>
        <w:keepNext/>
        <w:keepLines/>
        <w:pBdr>
          <w:top w:val="single" w:sz="4" w:space="1" w:color="auto"/>
        </w:pBdr>
        <w:spacing w:before="100" w:beforeAutospacing="1" w:after="100" w:afterAutospacing="1"/>
        <w:divId w:val="1000427950"/>
      </w:pPr>
      <w:r>
        <w:rPr>
          <w:color w:val="0000FF"/>
        </w:rPr>
        <w:t>TD SP-211472</w:t>
      </w:r>
      <w:r>
        <w:t xml:space="preserve"> (CR PACK) Rel-16 CRs on Methodology for 5G management specifications. (Source: SA WG5).</w:t>
      </w:r>
      <w:r>
        <w:br/>
      </w:r>
      <w:r>
        <w:rPr>
          <w:b/>
        </w:rPr>
        <w:t>Document for:</w:t>
      </w:r>
      <w:r>
        <w:t xml:space="preserve"> Approval.</w:t>
      </w:r>
      <w:r>
        <w:br/>
      </w:r>
      <w:r>
        <w:rPr>
          <w:b/>
        </w:rPr>
        <w:t>Abstract:</w:t>
      </w:r>
      <w:r>
        <w:t xml:space="preserve"> </w:t>
      </w:r>
      <w:r>
        <w:t>28.541 CR0570; 28.541 CR0571; 28.541 CR0623; 28.541 CR0624.</w:t>
      </w:r>
    </w:p>
    <w:p w14:paraId="3C65BE88" w14:textId="77777777" w:rsidR="00000000" w:rsidRDefault="00DE7085">
      <w:pPr>
        <w:keepNext/>
        <w:spacing w:before="100" w:beforeAutospacing="1" w:after="100" w:afterAutospacing="1"/>
        <w:divId w:val="1000427950"/>
        <w:rPr>
          <w:rFonts w:cs="Arial"/>
          <w:b/>
        </w:rPr>
      </w:pPr>
      <w:r>
        <w:rPr>
          <w:rFonts w:cs="Arial"/>
          <w:b/>
        </w:rPr>
        <w:t>Comment:</w:t>
      </w:r>
    </w:p>
    <w:p w14:paraId="264B38A1" w14:textId="77777777" w:rsidR="00000000" w:rsidRDefault="00DE7085">
      <w:pPr>
        <w:spacing w:before="100" w:beforeAutospacing="1" w:after="100" w:afterAutospacing="1"/>
        <w:divId w:val="1000427950"/>
      </w:pPr>
      <w:r>
        <w:t>For Block Approval. CC#4: Block Approved.</w:t>
      </w:r>
    </w:p>
    <w:p w14:paraId="2EC84E6F" w14:textId="77777777" w:rsidR="00000000" w:rsidRDefault="00DE7085">
      <w:pPr>
        <w:keepNext/>
        <w:spacing w:before="100" w:beforeAutospacing="1" w:after="100" w:afterAutospacing="1"/>
        <w:divId w:val="1000427950"/>
        <w:rPr>
          <w:rFonts w:cs="Arial"/>
          <w:b/>
        </w:rPr>
      </w:pPr>
      <w:r>
        <w:rPr>
          <w:rFonts w:cs="Arial"/>
          <w:b/>
        </w:rPr>
        <w:t>Discussion and conclusion:</w:t>
      </w:r>
    </w:p>
    <w:p w14:paraId="5575B8E9" w14:textId="77777777" w:rsidR="00000000" w:rsidRDefault="00DE7085">
      <w:pPr>
        <w:spacing w:before="100" w:beforeAutospacing="1" w:after="100" w:afterAutospacing="1"/>
        <w:divId w:val="1000427950"/>
      </w:pPr>
      <w:r>
        <w:t>-</w:t>
      </w:r>
    </w:p>
    <w:p w14:paraId="2043B284" w14:textId="77777777" w:rsidR="00000000" w:rsidRDefault="00DE7085">
      <w:pPr>
        <w:keepNext/>
        <w:spacing w:before="100" w:beforeAutospacing="1" w:after="100" w:afterAutospacing="1"/>
        <w:divId w:val="1000427950"/>
        <w:rPr>
          <w:rFonts w:cs="Arial"/>
          <w:b/>
        </w:rPr>
      </w:pPr>
      <w:r>
        <w:rPr>
          <w:rFonts w:cs="Arial"/>
          <w:b/>
        </w:rPr>
        <w:t>Status:</w:t>
      </w:r>
    </w:p>
    <w:p w14:paraId="60242CB2" w14:textId="77777777" w:rsidR="00000000" w:rsidRDefault="00DE7085">
      <w:pPr>
        <w:spacing w:before="100" w:beforeAutospacing="1" w:after="100" w:afterAutospacing="1"/>
        <w:divId w:val="1000427950"/>
      </w:pPr>
      <w:r>
        <w:t>Approved.</w:t>
      </w:r>
    </w:p>
    <w:p w14:paraId="66D39216"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SP-211475</w:t>
      </w:r>
      <w:r>
        <w:t xml:space="preserve"> (CR PACK) Rel-16 CRs on NRM enhancements. (Source: SA WG5).</w:t>
      </w:r>
      <w:r>
        <w:br/>
      </w:r>
      <w:r>
        <w:rPr>
          <w:b/>
        </w:rPr>
        <w:t>Document for:</w:t>
      </w:r>
      <w:r>
        <w:t xml:space="preserve"> Approval.</w:t>
      </w:r>
      <w:r>
        <w:br/>
      </w:r>
      <w:r>
        <w:rPr>
          <w:b/>
        </w:rPr>
        <w:t>A</w:t>
      </w:r>
      <w:r>
        <w:rPr>
          <w:b/>
        </w:rPr>
        <w:t>bstract:</w:t>
      </w:r>
      <w:r>
        <w:t xml:space="preserve"> 28.623 CR0139R1; 28.541 CR0620; 28.541 CR0621; 28.541 CR0638; 28.541 CR0640; 28.622 CR0125R1.</w:t>
      </w:r>
    </w:p>
    <w:p w14:paraId="5D9845A2" w14:textId="77777777" w:rsidR="00000000" w:rsidRDefault="00DE7085">
      <w:pPr>
        <w:keepNext/>
        <w:spacing w:before="100" w:beforeAutospacing="1" w:after="100" w:afterAutospacing="1"/>
        <w:divId w:val="1000427950"/>
        <w:rPr>
          <w:rFonts w:cs="Arial"/>
          <w:b/>
        </w:rPr>
      </w:pPr>
      <w:r>
        <w:rPr>
          <w:rFonts w:cs="Arial"/>
          <w:b/>
        </w:rPr>
        <w:t>Comment:</w:t>
      </w:r>
    </w:p>
    <w:p w14:paraId="35B44A6B" w14:textId="77777777" w:rsidR="00000000" w:rsidRDefault="00DE7085">
      <w:pPr>
        <w:spacing w:before="100" w:beforeAutospacing="1" w:after="100" w:afterAutospacing="1"/>
        <w:divId w:val="1000427950"/>
      </w:pPr>
      <w:r>
        <w:t>For Block Approval. CC#4: Block Approved.</w:t>
      </w:r>
    </w:p>
    <w:p w14:paraId="6097BA4B" w14:textId="77777777" w:rsidR="00000000" w:rsidRDefault="00DE7085">
      <w:pPr>
        <w:keepNext/>
        <w:spacing w:before="100" w:beforeAutospacing="1" w:after="100" w:afterAutospacing="1"/>
        <w:divId w:val="1000427950"/>
        <w:rPr>
          <w:rFonts w:cs="Arial"/>
          <w:b/>
        </w:rPr>
      </w:pPr>
      <w:r>
        <w:rPr>
          <w:rFonts w:cs="Arial"/>
          <w:b/>
        </w:rPr>
        <w:t>Discussion and conclusion:</w:t>
      </w:r>
    </w:p>
    <w:p w14:paraId="37D2BDC4" w14:textId="77777777" w:rsidR="00000000" w:rsidRDefault="00DE7085">
      <w:pPr>
        <w:spacing w:before="100" w:beforeAutospacing="1" w:after="100" w:afterAutospacing="1"/>
        <w:divId w:val="1000427950"/>
      </w:pPr>
      <w:r>
        <w:t>-</w:t>
      </w:r>
    </w:p>
    <w:p w14:paraId="2AC6DEF9" w14:textId="77777777" w:rsidR="00000000" w:rsidRDefault="00DE7085">
      <w:pPr>
        <w:keepNext/>
        <w:spacing w:before="100" w:beforeAutospacing="1" w:after="100" w:afterAutospacing="1"/>
        <w:divId w:val="1000427950"/>
        <w:rPr>
          <w:rFonts w:cs="Arial"/>
          <w:b/>
        </w:rPr>
      </w:pPr>
      <w:r>
        <w:rPr>
          <w:rFonts w:cs="Arial"/>
          <w:b/>
        </w:rPr>
        <w:t>Status:</w:t>
      </w:r>
    </w:p>
    <w:p w14:paraId="2A64B6F9" w14:textId="77777777" w:rsidR="00000000" w:rsidRDefault="00DE7085">
      <w:pPr>
        <w:spacing w:before="100" w:beforeAutospacing="1" w:after="100" w:afterAutospacing="1"/>
        <w:divId w:val="1000427950"/>
      </w:pPr>
      <w:r>
        <w:t>Approved.</w:t>
      </w:r>
    </w:p>
    <w:p w14:paraId="74CC30FE" w14:textId="77777777" w:rsidR="00000000" w:rsidRDefault="00DE7085">
      <w:pPr>
        <w:keepNext/>
        <w:keepLines/>
        <w:pBdr>
          <w:top w:val="single" w:sz="4" w:space="1" w:color="auto"/>
        </w:pBdr>
        <w:spacing w:before="100" w:beforeAutospacing="1" w:after="100" w:afterAutospacing="1"/>
        <w:divId w:val="1000427950"/>
      </w:pPr>
      <w:r>
        <w:rPr>
          <w:color w:val="0000FF"/>
        </w:rPr>
        <w:t>TD SP-211477</w:t>
      </w:r>
      <w:r>
        <w:t xml:space="preserve"> </w:t>
      </w:r>
      <w:r>
        <w:t>(CR PACK) Rel-16 CRs on Enhancement of performance assurance for 5G networks including network slicing. (Source: SA WG5).</w:t>
      </w:r>
      <w:r>
        <w:br/>
      </w:r>
      <w:r>
        <w:rPr>
          <w:b/>
        </w:rPr>
        <w:t>Document for:</w:t>
      </w:r>
      <w:r>
        <w:t xml:space="preserve"> Approval.</w:t>
      </w:r>
      <w:r>
        <w:br/>
      </w:r>
      <w:r>
        <w:rPr>
          <w:b/>
        </w:rPr>
        <w:t>Abstract:</w:t>
      </w:r>
      <w:r>
        <w:t xml:space="preserve"> 28.552 CR0325R1; 28.552 CR0326R1; 28.552 CR0327R1; 28.552 CR0328R1; 28.552 CR0334; 28.552 CR0335.</w:t>
      </w:r>
    </w:p>
    <w:p w14:paraId="58806580" w14:textId="77777777" w:rsidR="00000000" w:rsidRDefault="00DE7085">
      <w:pPr>
        <w:keepNext/>
        <w:spacing w:before="100" w:beforeAutospacing="1" w:after="100" w:afterAutospacing="1"/>
        <w:divId w:val="1000427950"/>
        <w:rPr>
          <w:rFonts w:cs="Arial"/>
          <w:b/>
        </w:rPr>
      </w:pPr>
      <w:r>
        <w:rPr>
          <w:rFonts w:cs="Arial"/>
          <w:b/>
        </w:rPr>
        <w:t>Co</w:t>
      </w:r>
      <w:r>
        <w:rPr>
          <w:rFonts w:cs="Arial"/>
          <w:b/>
        </w:rPr>
        <w:t>mment:</w:t>
      </w:r>
    </w:p>
    <w:p w14:paraId="50C2C8A0" w14:textId="77777777" w:rsidR="00000000" w:rsidRDefault="00DE7085">
      <w:pPr>
        <w:spacing w:before="100" w:beforeAutospacing="1" w:after="100" w:afterAutospacing="1"/>
        <w:divId w:val="1000427950"/>
      </w:pPr>
      <w:r>
        <w:t>For Block Approval. CC#4: Block Approved.</w:t>
      </w:r>
    </w:p>
    <w:p w14:paraId="5B9775E5" w14:textId="77777777" w:rsidR="00000000" w:rsidRDefault="00DE7085">
      <w:pPr>
        <w:keepNext/>
        <w:spacing w:before="100" w:beforeAutospacing="1" w:after="100" w:afterAutospacing="1"/>
        <w:divId w:val="1000427950"/>
        <w:rPr>
          <w:rFonts w:cs="Arial"/>
          <w:b/>
        </w:rPr>
      </w:pPr>
      <w:r>
        <w:rPr>
          <w:rFonts w:cs="Arial"/>
          <w:b/>
        </w:rPr>
        <w:t>Discussion and conclusion:</w:t>
      </w:r>
    </w:p>
    <w:p w14:paraId="5C92AEE0" w14:textId="77777777" w:rsidR="00000000" w:rsidRDefault="00DE7085">
      <w:pPr>
        <w:spacing w:before="100" w:beforeAutospacing="1" w:after="100" w:afterAutospacing="1"/>
        <w:divId w:val="1000427950"/>
      </w:pPr>
      <w:r>
        <w:t>-</w:t>
      </w:r>
    </w:p>
    <w:p w14:paraId="024BBBAB" w14:textId="77777777" w:rsidR="00000000" w:rsidRDefault="00DE7085">
      <w:pPr>
        <w:keepNext/>
        <w:spacing w:before="100" w:beforeAutospacing="1" w:after="100" w:afterAutospacing="1"/>
        <w:divId w:val="1000427950"/>
        <w:rPr>
          <w:rFonts w:cs="Arial"/>
          <w:b/>
        </w:rPr>
      </w:pPr>
      <w:r>
        <w:rPr>
          <w:rFonts w:cs="Arial"/>
          <w:b/>
        </w:rPr>
        <w:t>Status:</w:t>
      </w:r>
    </w:p>
    <w:p w14:paraId="2E6B3F00" w14:textId="77777777" w:rsidR="00000000" w:rsidRDefault="00DE7085">
      <w:pPr>
        <w:spacing w:before="100" w:beforeAutospacing="1" w:after="100" w:afterAutospacing="1"/>
        <w:divId w:val="1000427950"/>
      </w:pPr>
      <w:r>
        <w:t>Approved.</w:t>
      </w:r>
    </w:p>
    <w:p w14:paraId="635CBF76" w14:textId="77777777" w:rsidR="00000000" w:rsidRDefault="00DE7085">
      <w:pPr>
        <w:keepNext/>
        <w:keepLines/>
        <w:pBdr>
          <w:top w:val="single" w:sz="4" w:space="1" w:color="auto"/>
        </w:pBdr>
        <w:spacing w:before="100" w:beforeAutospacing="1" w:after="100" w:afterAutospacing="1"/>
        <w:divId w:val="1000427950"/>
      </w:pPr>
      <w:r>
        <w:rPr>
          <w:color w:val="0000FF"/>
        </w:rPr>
        <w:t>TD SP-211485</w:t>
      </w:r>
      <w:r>
        <w:t xml:space="preserve"> (CR PACK) Rel-16 CRs on TEI batch 2. (Source: SA WG5).</w:t>
      </w:r>
      <w:r>
        <w:br/>
      </w:r>
      <w:r>
        <w:rPr>
          <w:b/>
        </w:rPr>
        <w:t>Document for:</w:t>
      </w:r>
      <w:r>
        <w:t xml:space="preserve"> Approval.</w:t>
      </w:r>
      <w:r>
        <w:br/>
      </w:r>
      <w:r>
        <w:rPr>
          <w:b/>
        </w:rPr>
        <w:t>Abstract:</w:t>
      </w:r>
      <w:r>
        <w:t xml:space="preserve"> 32.255 CR0336; 32.255 CR0337; 32.255 CR0331R1; 32.255 CR03</w:t>
      </w:r>
      <w:r>
        <w:t>32R1; 32.255 CR0344R1; 32.255 CR0345R1; 32.298 CR0879R1; 32.298 CR0880R1; 32.290 CR0175; 32.290 CR0176; 32.291 CR0359; 32.255 CR0352R1; 32.255 CR0353R1; 32.291 CR0352R3; 32.291 CR0353R3; 32.290 CR0171R1; 32.290 CR0172R1; 32.290 CR0174R1.</w:t>
      </w:r>
    </w:p>
    <w:p w14:paraId="782A0840" w14:textId="77777777" w:rsidR="00000000" w:rsidRDefault="00DE7085">
      <w:pPr>
        <w:keepNext/>
        <w:spacing w:before="100" w:beforeAutospacing="1" w:after="100" w:afterAutospacing="1"/>
        <w:divId w:val="1000427950"/>
        <w:rPr>
          <w:rFonts w:cs="Arial"/>
          <w:b/>
        </w:rPr>
      </w:pPr>
      <w:r>
        <w:rPr>
          <w:rFonts w:cs="Arial"/>
          <w:b/>
        </w:rPr>
        <w:t>Comment:</w:t>
      </w:r>
    </w:p>
    <w:p w14:paraId="7F8B7F26" w14:textId="77777777" w:rsidR="00000000" w:rsidRDefault="00DE7085">
      <w:pPr>
        <w:spacing w:before="100" w:beforeAutospacing="1" w:after="100" w:afterAutospacing="1"/>
        <w:divId w:val="1000427950"/>
      </w:pPr>
      <w:r>
        <w:t>For Block</w:t>
      </w:r>
      <w:r>
        <w:t xml:space="preserve"> Approval. CC#4: Block Approved.</w:t>
      </w:r>
    </w:p>
    <w:p w14:paraId="2599D768" w14:textId="77777777" w:rsidR="00000000" w:rsidRDefault="00DE7085">
      <w:pPr>
        <w:keepNext/>
        <w:spacing w:before="100" w:beforeAutospacing="1" w:after="100" w:afterAutospacing="1"/>
        <w:divId w:val="1000427950"/>
        <w:rPr>
          <w:rFonts w:cs="Arial"/>
          <w:b/>
        </w:rPr>
      </w:pPr>
      <w:r>
        <w:rPr>
          <w:rFonts w:cs="Arial"/>
          <w:b/>
        </w:rPr>
        <w:t>Discussion and conclusion:</w:t>
      </w:r>
    </w:p>
    <w:p w14:paraId="19E97B56" w14:textId="77777777" w:rsidR="00000000" w:rsidRDefault="00DE7085">
      <w:pPr>
        <w:spacing w:before="100" w:beforeAutospacing="1" w:after="100" w:afterAutospacing="1"/>
        <w:divId w:val="1000427950"/>
      </w:pPr>
      <w:r>
        <w:t>-</w:t>
      </w:r>
    </w:p>
    <w:p w14:paraId="2D2D61D1" w14:textId="77777777" w:rsidR="00000000" w:rsidRDefault="00DE7085">
      <w:pPr>
        <w:keepNext/>
        <w:spacing w:before="100" w:beforeAutospacing="1" w:after="100" w:afterAutospacing="1"/>
        <w:divId w:val="1000427950"/>
        <w:rPr>
          <w:rFonts w:cs="Arial"/>
          <w:b/>
        </w:rPr>
      </w:pPr>
      <w:r>
        <w:rPr>
          <w:rFonts w:cs="Arial"/>
          <w:b/>
        </w:rPr>
        <w:t>Status:</w:t>
      </w:r>
    </w:p>
    <w:p w14:paraId="410E6505" w14:textId="77777777" w:rsidR="00000000" w:rsidRDefault="00DE7085">
      <w:pPr>
        <w:spacing w:before="100" w:beforeAutospacing="1" w:after="100" w:afterAutospacing="1"/>
        <w:divId w:val="1000427950"/>
      </w:pPr>
      <w:r>
        <w:t>Approved.</w:t>
      </w:r>
    </w:p>
    <w:p w14:paraId="60463F57" w14:textId="77777777" w:rsidR="00000000" w:rsidRDefault="00DE7085">
      <w:pPr>
        <w:keepNext/>
        <w:keepLines/>
        <w:pBdr>
          <w:top w:val="single" w:sz="4" w:space="1" w:color="auto"/>
        </w:pBdr>
        <w:spacing w:before="100" w:beforeAutospacing="1" w:after="100" w:afterAutospacing="1"/>
        <w:divId w:val="1000427950"/>
      </w:pPr>
      <w:r>
        <w:rPr>
          <w:color w:val="0000FF"/>
        </w:rPr>
        <w:lastRenderedPageBreak/>
        <w:t>TD SP-211520</w:t>
      </w:r>
      <w:r>
        <w:t xml:space="preserve"> (CR PACK) Rel-16 CRs to TS23283 for eMCCI. (Source: SA WG6).</w:t>
      </w:r>
      <w:r>
        <w:br/>
      </w:r>
      <w:r>
        <w:rPr>
          <w:b/>
        </w:rPr>
        <w:t>Document for:</w:t>
      </w:r>
      <w:r>
        <w:t xml:space="preserve"> Approval.</w:t>
      </w:r>
      <w:r>
        <w:br/>
      </w:r>
      <w:r>
        <w:rPr>
          <w:b/>
        </w:rPr>
        <w:t>Abstract:</w:t>
      </w:r>
      <w:r>
        <w:t xml:space="preserve"> 23.283 CR0056; 23.283 CR0057.</w:t>
      </w:r>
    </w:p>
    <w:p w14:paraId="01F8D43C" w14:textId="77777777" w:rsidR="00000000" w:rsidRDefault="00DE7085">
      <w:pPr>
        <w:keepNext/>
        <w:spacing w:before="100" w:beforeAutospacing="1" w:after="100" w:afterAutospacing="1"/>
        <w:divId w:val="1000427950"/>
        <w:rPr>
          <w:rFonts w:cs="Arial"/>
          <w:b/>
        </w:rPr>
      </w:pPr>
      <w:r>
        <w:rPr>
          <w:rFonts w:cs="Arial"/>
          <w:b/>
        </w:rPr>
        <w:t>Comment:</w:t>
      </w:r>
    </w:p>
    <w:p w14:paraId="41F2BD4A" w14:textId="77777777" w:rsidR="00000000" w:rsidRDefault="00DE7085">
      <w:pPr>
        <w:spacing w:before="100" w:beforeAutospacing="1" w:after="100" w:afterAutospacing="1"/>
        <w:divId w:val="1000427950"/>
      </w:pPr>
      <w:r>
        <w:t>For Block Approval. CC#4: Blo</w:t>
      </w:r>
      <w:r>
        <w:t>ck Approved.</w:t>
      </w:r>
    </w:p>
    <w:p w14:paraId="1854A245" w14:textId="77777777" w:rsidR="00000000" w:rsidRDefault="00DE7085">
      <w:pPr>
        <w:keepNext/>
        <w:spacing w:before="100" w:beforeAutospacing="1" w:after="100" w:afterAutospacing="1"/>
        <w:divId w:val="1000427950"/>
        <w:rPr>
          <w:rFonts w:cs="Arial"/>
          <w:b/>
        </w:rPr>
      </w:pPr>
      <w:r>
        <w:rPr>
          <w:rFonts w:cs="Arial"/>
          <w:b/>
        </w:rPr>
        <w:t>Discussion and conclusion:</w:t>
      </w:r>
    </w:p>
    <w:p w14:paraId="01E1E825" w14:textId="77777777" w:rsidR="00000000" w:rsidRDefault="00DE7085">
      <w:pPr>
        <w:spacing w:before="100" w:beforeAutospacing="1" w:after="100" w:afterAutospacing="1"/>
        <w:divId w:val="1000427950"/>
      </w:pPr>
      <w:r>
        <w:t>-</w:t>
      </w:r>
    </w:p>
    <w:p w14:paraId="529373F6" w14:textId="77777777" w:rsidR="00000000" w:rsidRDefault="00DE7085">
      <w:pPr>
        <w:keepNext/>
        <w:spacing w:before="100" w:beforeAutospacing="1" w:after="100" w:afterAutospacing="1"/>
        <w:divId w:val="1000427950"/>
        <w:rPr>
          <w:rFonts w:cs="Arial"/>
          <w:b/>
        </w:rPr>
      </w:pPr>
      <w:r>
        <w:rPr>
          <w:rFonts w:cs="Arial"/>
          <w:b/>
        </w:rPr>
        <w:t>Status:</w:t>
      </w:r>
    </w:p>
    <w:p w14:paraId="7DD477C3" w14:textId="77777777" w:rsidR="00000000" w:rsidRDefault="00DE7085">
      <w:pPr>
        <w:spacing w:before="100" w:beforeAutospacing="1" w:after="100" w:afterAutospacing="1"/>
        <w:divId w:val="1000427950"/>
      </w:pPr>
      <w:r>
        <w:t>Approved.</w:t>
      </w:r>
    </w:p>
    <w:p w14:paraId="5B036B0D" w14:textId="77777777" w:rsidR="00000000" w:rsidRDefault="00DE7085">
      <w:pPr>
        <w:pStyle w:val="Heading1"/>
        <w:divId w:val="1555703999"/>
      </w:pPr>
      <w:bookmarkStart w:id="175" w:name="_Toc97638927"/>
      <w:bookmarkStart w:id="176" w:name="_Toc97639410"/>
      <w:r>
        <w:t>17</w:t>
      </w:r>
      <w:r>
        <w:tab/>
        <w:t>Rel-17 CRs</w:t>
      </w:r>
      <w:bookmarkEnd w:id="175"/>
      <w:bookmarkEnd w:id="176"/>
    </w:p>
    <w:p w14:paraId="2D2EAB43" w14:textId="77777777" w:rsidR="00000000" w:rsidRDefault="00DE7085">
      <w:pPr>
        <w:pStyle w:val="Heading1"/>
        <w:divId w:val="416291160"/>
      </w:pPr>
      <w:bookmarkStart w:id="177" w:name="_Toc97638928"/>
      <w:bookmarkStart w:id="178" w:name="_Toc97639411"/>
      <w:r>
        <w:t>17.1</w:t>
      </w:r>
      <w:r>
        <w:tab/>
        <w:t>SA WG1 Rel-17 CRs</w:t>
      </w:r>
      <w:bookmarkEnd w:id="177"/>
      <w:bookmarkEnd w:id="178"/>
    </w:p>
    <w:p w14:paraId="726D0580" w14:textId="77777777" w:rsidR="00000000" w:rsidRDefault="00DE7085">
      <w:pPr>
        <w:pStyle w:val="Heading2"/>
        <w:divId w:val="416291160"/>
        <w:rPr>
          <w:color w:val="0000FF"/>
        </w:rPr>
      </w:pPr>
      <w:bookmarkStart w:id="179" w:name="_Toc97638929"/>
      <w:bookmarkStart w:id="180" w:name="_Toc97639412"/>
      <w:r>
        <w:rPr>
          <w:color w:val="0000FF"/>
        </w:rPr>
        <w:t>Block 5 (to approve / note Thursday 15:00 UTC)</w:t>
      </w:r>
      <w:bookmarkEnd w:id="179"/>
      <w:bookmarkEnd w:id="180"/>
    </w:p>
    <w:p w14:paraId="5B78E95F" w14:textId="77777777" w:rsidR="00000000" w:rsidRDefault="00DE7085">
      <w:pPr>
        <w:keepNext/>
        <w:keepLines/>
        <w:pBdr>
          <w:top w:val="single" w:sz="4" w:space="1" w:color="auto"/>
        </w:pBdr>
        <w:spacing w:before="100" w:beforeAutospacing="1" w:after="100" w:afterAutospacing="1"/>
        <w:divId w:val="1555703999"/>
        <w:rPr>
          <w:rFonts w:eastAsiaTheme="minorEastAsia"/>
        </w:rPr>
      </w:pPr>
      <w:r>
        <w:rPr>
          <w:color w:val="0000FF"/>
        </w:rPr>
        <w:t>TD SP-211487</w:t>
      </w:r>
      <w:r>
        <w:t xml:space="preserve"> (CR PACK) Stage 1 CRs on 5GSAT. (Source: SA WG1).</w:t>
      </w:r>
      <w:r>
        <w:br/>
      </w:r>
      <w:r>
        <w:rPr>
          <w:b/>
        </w:rPr>
        <w:t>Document for:</w:t>
      </w:r>
      <w:r>
        <w:t xml:space="preserve"> Approval.</w:t>
      </w:r>
      <w:r>
        <w:br/>
      </w:r>
      <w:r>
        <w:rPr>
          <w:b/>
        </w:rPr>
        <w:t>Abstract:</w:t>
      </w:r>
      <w:r>
        <w:t xml:space="preserve"> </w:t>
      </w:r>
      <w:r>
        <w:t>22.011 CR0326R1; 22.011 CR0327R1.</w:t>
      </w:r>
    </w:p>
    <w:p w14:paraId="489DD4AD" w14:textId="77777777" w:rsidR="00000000" w:rsidRDefault="00DE7085">
      <w:pPr>
        <w:keepNext/>
        <w:spacing w:before="100" w:beforeAutospacing="1" w:after="100" w:afterAutospacing="1"/>
        <w:divId w:val="1555703999"/>
        <w:rPr>
          <w:rFonts w:cs="Arial"/>
          <w:b/>
        </w:rPr>
      </w:pPr>
      <w:r>
        <w:rPr>
          <w:rFonts w:cs="Arial"/>
          <w:b/>
        </w:rPr>
        <w:t>Comment:</w:t>
      </w:r>
    </w:p>
    <w:p w14:paraId="69F4D1A7" w14:textId="77777777" w:rsidR="00000000" w:rsidRDefault="00DE7085">
      <w:pPr>
        <w:spacing w:before="100" w:beforeAutospacing="1" w:after="100" w:afterAutospacing="1"/>
        <w:divId w:val="1555703999"/>
      </w:pPr>
      <w:r>
        <w:t>For Block Approval. CC#4: Block Approved.</w:t>
      </w:r>
    </w:p>
    <w:p w14:paraId="701BE794" w14:textId="77777777" w:rsidR="00000000" w:rsidRDefault="00DE7085">
      <w:pPr>
        <w:keepNext/>
        <w:spacing w:before="100" w:beforeAutospacing="1" w:after="100" w:afterAutospacing="1"/>
        <w:divId w:val="1555703999"/>
        <w:rPr>
          <w:rFonts w:cs="Arial"/>
          <w:b/>
        </w:rPr>
      </w:pPr>
      <w:r>
        <w:rPr>
          <w:rFonts w:cs="Arial"/>
          <w:b/>
        </w:rPr>
        <w:t>Discussion and conclusion:</w:t>
      </w:r>
    </w:p>
    <w:p w14:paraId="799018E4" w14:textId="77777777" w:rsidR="00000000" w:rsidRDefault="00DE7085">
      <w:pPr>
        <w:spacing w:before="100" w:beforeAutospacing="1" w:after="100" w:afterAutospacing="1"/>
        <w:divId w:val="1555703999"/>
      </w:pPr>
      <w:r>
        <w:t>-</w:t>
      </w:r>
    </w:p>
    <w:p w14:paraId="2817D40C" w14:textId="77777777" w:rsidR="00000000" w:rsidRDefault="00DE7085">
      <w:pPr>
        <w:keepNext/>
        <w:spacing w:before="100" w:beforeAutospacing="1" w:after="100" w:afterAutospacing="1"/>
        <w:divId w:val="1555703999"/>
        <w:rPr>
          <w:rFonts w:cs="Arial"/>
          <w:b/>
        </w:rPr>
      </w:pPr>
      <w:r>
        <w:rPr>
          <w:rFonts w:cs="Arial"/>
          <w:b/>
        </w:rPr>
        <w:t>Status:</w:t>
      </w:r>
    </w:p>
    <w:p w14:paraId="352E9585" w14:textId="77777777" w:rsidR="00000000" w:rsidRDefault="00DE7085">
      <w:pPr>
        <w:spacing w:before="100" w:beforeAutospacing="1" w:after="100" w:afterAutospacing="1"/>
        <w:divId w:val="1555703999"/>
      </w:pPr>
      <w:r>
        <w:t>Approved.</w:t>
      </w:r>
    </w:p>
    <w:p w14:paraId="572ADBE4" w14:textId="77777777" w:rsidR="00000000" w:rsidRDefault="00DE7085">
      <w:pPr>
        <w:keepNext/>
        <w:keepLines/>
        <w:pBdr>
          <w:top w:val="single" w:sz="4" w:space="1" w:color="auto"/>
        </w:pBdr>
        <w:spacing w:before="100" w:beforeAutospacing="1" w:after="100" w:afterAutospacing="1"/>
        <w:divId w:val="1555703999"/>
      </w:pPr>
      <w:r>
        <w:rPr>
          <w:color w:val="0000FF"/>
        </w:rPr>
        <w:t>TD SP-211491</w:t>
      </w:r>
      <w:r>
        <w:t xml:space="preserve"> (CR PACK) Stage 1 CRs on ID_UAS. (Source: SA WG1).</w:t>
      </w:r>
      <w:r>
        <w:br/>
      </w:r>
      <w:r>
        <w:rPr>
          <w:b/>
        </w:rPr>
        <w:t>Document for:</w:t>
      </w:r>
      <w:r>
        <w:t xml:space="preserve"> Approval.</w:t>
      </w:r>
      <w:r>
        <w:br/>
      </w:r>
      <w:r>
        <w:rPr>
          <w:b/>
        </w:rPr>
        <w:t>Abstract:</w:t>
      </w:r>
      <w:r>
        <w:t xml:space="preserve"> 22.125 CR0039R1; 22.125 CR</w:t>
      </w:r>
      <w:r>
        <w:t>0040R1; 22.125 CR0038R1; 22.125 CR0041R2.</w:t>
      </w:r>
    </w:p>
    <w:p w14:paraId="2242AC19" w14:textId="77777777" w:rsidR="00000000" w:rsidRDefault="00DE7085">
      <w:pPr>
        <w:keepNext/>
        <w:spacing w:before="100" w:beforeAutospacing="1" w:after="100" w:afterAutospacing="1"/>
        <w:divId w:val="1555703999"/>
        <w:rPr>
          <w:rFonts w:cs="Arial"/>
          <w:b/>
        </w:rPr>
      </w:pPr>
      <w:r>
        <w:rPr>
          <w:rFonts w:cs="Arial"/>
          <w:b/>
        </w:rPr>
        <w:t>Comment:</w:t>
      </w:r>
    </w:p>
    <w:p w14:paraId="72D0EEA1" w14:textId="77777777" w:rsidR="00000000" w:rsidRDefault="00DE7085">
      <w:pPr>
        <w:spacing w:before="100" w:beforeAutospacing="1" w:after="100" w:afterAutospacing="1"/>
        <w:divId w:val="1555703999"/>
      </w:pPr>
      <w:r>
        <w:t>For Block Approval. CC#4: Block Approved.</w:t>
      </w:r>
    </w:p>
    <w:p w14:paraId="545F957E" w14:textId="77777777" w:rsidR="00000000" w:rsidRDefault="00DE7085">
      <w:pPr>
        <w:keepNext/>
        <w:spacing w:before="100" w:beforeAutospacing="1" w:after="100" w:afterAutospacing="1"/>
        <w:divId w:val="1555703999"/>
        <w:rPr>
          <w:rFonts w:cs="Arial"/>
          <w:b/>
        </w:rPr>
      </w:pPr>
      <w:r>
        <w:rPr>
          <w:rFonts w:cs="Arial"/>
          <w:b/>
        </w:rPr>
        <w:t>Discussion and conclusion:</w:t>
      </w:r>
    </w:p>
    <w:p w14:paraId="71F6D81D" w14:textId="77777777" w:rsidR="00000000" w:rsidRDefault="00DE7085">
      <w:pPr>
        <w:spacing w:before="100" w:beforeAutospacing="1" w:after="100" w:afterAutospacing="1"/>
        <w:divId w:val="1555703999"/>
      </w:pPr>
      <w:r>
        <w:t>-</w:t>
      </w:r>
    </w:p>
    <w:p w14:paraId="25CDCC78" w14:textId="77777777" w:rsidR="00000000" w:rsidRDefault="00DE7085">
      <w:pPr>
        <w:keepNext/>
        <w:spacing w:before="100" w:beforeAutospacing="1" w:after="100" w:afterAutospacing="1"/>
        <w:divId w:val="1555703999"/>
        <w:rPr>
          <w:rFonts w:cs="Arial"/>
          <w:b/>
        </w:rPr>
      </w:pPr>
      <w:r>
        <w:rPr>
          <w:rFonts w:cs="Arial"/>
          <w:b/>
        </w:rPr>
        <w:t>Status:</w:t>
      </w:r>
    </w:p>
    <w:p w14:paraId="6329DBDA" w14:textId="77777777" w:rsidR="00000000" w:rsidRDefault="00DE7085">
      <w:pPr>
        <w:spacing w:before="100" w:beforeAutospacing="1" w:after="100" w:afterAutospacing="1"/>
        <w:divId w:val="1555703999"/>
      </w:pPr>
      <w:r>
        <w:t>Approved.</w:t>
      </w:r>
    </w:p>
    <w:p w14:paraId="57E4263E"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SP-211492</w:t>
      </w:r>
      <w:r>
        <w:t xml:space="preserve"> (CR PACK) Stage 1 CRs on MSP2. (Source: SA WG1).</w:t>
      </w:r>
      <w:r>
        <w:br/>
      </w:r>
      <w:r>
        <w:rPr>
          <w:b/>
        </w:rPr>
        <w:t>Document for:</w:t>
      </w:r>
      <w:r>
        <w:t xml:space="preserve"> Approval.</w:t>
      </w:r>
      <w:r>
        <w:br/>
      </w:r>
      <w:r>
        <w:rPr>
          <w:b/>
        </w:rPr>
        <w:t>Abstract:</w:t>
      </w:r>
      <w:r>
        <w:t xml:space="preserve"> </w:t>
      </w:r>
      <w:r>
        <w:t>22.153 CR0051R1; 22.153 CR0052R1; 22.153 CR0053R1; 22.153 CR0054R1.</w:t>
      </w:r>
    </w:p>
    <w:p w14:paraId="669BEF83" w14:textId="77777777" w:rsidR="00000000" w:rsidRDefault="00DE7085">
      <w:pPr>
        <w:keepNext/>
        <w:spacing w:before="100" w:beforeAutospacing="1" w:after="100" w:afterAutospacing="1"/>
        <w:divId w:val="1555703999"/>
        <w:rPr>
          <w:rFonts w:cs="Arial"/>
          <w:b/>
        </w:rPr>
      </w:pPr>
      <w:r>
        <w:rPr>
          <w:rFonts w:cs="Arial"/>
          <w:b/>
        </w:rPr>
        <w:t>Comment:</w:t>
      </w:r>
    </w:p>
    <w:p w14:paraId="07407060" w14:textId="77777777" w:rsidR="00000000" w:rsidRDefault="00DE7085">
      <w:pPr>
        <w:spacing w:before="100" w:beforeAutospacing="1" w:after="100" w:afterAutospacing="1"/>
        <w:divId w:val="1555703999"/>
      </w:pPr>
      <w:r>
        <w:t>For Block Approval. CC#4: Block Approved.</w:t>
      </w:r>
    </w:p>
    <w:p w14:paraId="4E23C90C" w14:textId="77777777" w:rsidR="00000000" w:rsidRDefault="00DE7085">
      <w:pPr>
        <w:keepNext/>
        <w:spacing w:before="100" w:beforeAutospacing="1" w:after="100" w:afterAutospacing="1"/>
        <w:divId w:val="1555703999"/>
        <w:rPr>
          <w:rFonts w:cs="Arial"/>
          <w:b/>
        </w:rPr>
      </w:pPr>
      <w:r>
        <w:rPr>
          <w:rFonts w:cs="Arial"/>
          <w:b/>
        </w:rPr>
        <w:t>Discussion and conclusion:</w:t>
      </w:r>
    </w:p>
    <w:p w14:paraId="4DE4B7B6" w14:textId="77777777" w:rsidR="00000000" w:rsidRDefault="00DE7085">
      <w:pPr>
        <w:spacing w:before="100" w:beforeAutospacing="1" w:after="100" w:afterAutospacing="1"/>
        <w:divId w:val="1555703999"/>
      </w:pPr>
      <w:r>
        <w:t>-</w:t>
      </w:r>
    </w:p>
    <w:p w14:paraId="5A689F9A" w14:textId="77777777" w:rsidR="00000000" w:rsidRDefault="00DE7085">
      <w:pPr>
        <w:keepNext/>
        <w:spacing w:before="100" w:beforeAutospacing="1" w:after="100" w:afterAutospacing="1"/>
        <w:divId w:val="1555703999"/>
        <w:rPr>
          <w:rFonts w:cs="Arial"/>
          <w:b/>
        </w:rPr>
      </w:pPr>
      <w:r>
        <w:rPr>
          <w:rFonts w:cs="Arial"/>
          <w:b/>
        </w:rPr>
        <w:t>Status:</w:t>
      </w:r>
    </w:p>
    <w:p w14:paraId="7ABFB2A7" w14:textId="77777777" w:rsidR="00000000" w:rsidRDefault="00DE7085">
      <w:pPr>
        <w:spacing w:before="100" w:beforeAutospacing="1" w:after="100" w:afterAutospacing="1"/>
        <w:divId w:val="1555703999"/>
      </w:pPr>
      <w:r>
        <w:t>Approved.</w:t>
      </w:r>
    </w:p>
    <w:p w14:paraId="2735BD76" w14:textId="77777777" w:rsidR="00000000" w:rsidRDefault="00DE7085">
      <w:pPr>
        <w:keepNext/>
        <w:keepLines/>
        <w:pBdr>
          <w:top w:val="single" w:sz="4" w:space="1" w:color="auto"/>
        </w:pBdr>
        <w:spacing w:before="100" w:beforeAutospacing="1" w:after="100" w:afterAutospacing="1"/>
        <w:divId w:val="1555703999"/>
      </w:pPr>
      <w:r>
        <w:rPr>
          <w:color w:val="0000FF"/>
        </w:rPr>
        <w:t>TD SP-211500</w:t>
      </w:r>
      <w:r>
        <w:t xml:space="preserve"> (CR PACK) Stage 1 CRs on TEI17. (Source: SA WG1).</w:t>
      </w:r>
      <w:r>
        <w:br/>
      </w:r>
      <w:r>
        <w:rPr>
          <w:b/>
        </w:rPr>
        <w:t>Document for:</w:t>
      </w:r>
      <w:r>
        <w:t xml:space="preserve"> Approval.</w:t>
      </w:r>
      <w:r>
        <w:br/>
      </w:r>
      <w:r>
        <w:rPr>
          <w:b/>
        </w:rPr>
        <w:t>Abs</w:t>
      </w:r>
      <w:r>
        <w:rPr>
          <w:b/>
        </w:rPr>
        <w:t>tract:</w:t>
      </w:r>
      <w:r>
        <w:t xml:space="preserve"> 22.016 CR0014; 22.261 CR0625; 22.261 CR0626; 22.261 CR0586R1; 22.261 CR0587R1; 22.228 CR0234R1; 22.261 CR0592R1.</w:t>
      </w:r>
    </w:p>
    <w:p w14:paraId="53B21708" w14:textId="77777777" w:rsidR="00000000" w:rsidRDefault="00DE7085">
      <w:pPr>
        <w:keepNext/>
        <w:spacing w:before="100" w:beforeAutospacing="1" w:after="100" w:afterAutospacing="1"/>
        <w:divId w:val="1555703999"/>
        <w:rPr>
          <w:rFonts w:cs="Arial"/>
          <w:b/>
        </w:rPr>
      </w:pPr>
      <w:r>
        <w:rPr>
          <w:rFonts w:cs="Arial"/>
          <w:b/>
        </w:rPr>
        <w:t>Comment:</w:t>
      </w:r>
    </w:p>
    <w:p w14:paraId="722A6C77" w14:textId="77777777" w:rsidR="00000000" w:rsidRDefault="00DE7085">
      <w:pPr>
        <w:spacing w:before="100" w:beforeAutospacing="1" w:after="100" w:afterAutospacing="1"/>
        <w:divId w:val="1555703999"/>
      </w:pPr>
      <w:r>
        <w:t>For Block Approval. CC#4: Block Approved.</w:t>
      </w:r>
    </w:p>
    <w:p w14:paraId="608FF3E9" w14:textId="77777777" w:rsidR="00000000" w:rsidRDefault="00DE7085">
      <w:pPr>
        <w:keepNext/>
        <w:spacing w:before="100" w:beforeAutospacing="1" w:after="100" w:afterAutospacing="1"/>
        <w:divId w:val="1555703999"/>
        <w:rPr>
          <w:rFonts w:cs="Arial"/>
          <w:b/>
        </w:rPr>
      </w:pPr>
      <w:r>
        <w:rPr>
          <w:rFonts w:cs="Arial"/>
          <w:b/>
        </w:rPr>
        <w:t>Discussion and conclusion:</w:t>
      </w:r>
    </w:p>
    <w:p w14:paraId="0D8D1407" w14:textId="77777777" w:rsidR="00000000" w:rsidRDefault="00DE7085">
      <w:pPr>
        <w:spacing w:before="100" w:beforeAutospacing="1" w:after="100" w:afterAutospacing="1"/>
        <w:divId w:val="1555703999"/>
      </w:pPr>
      <w:r>
        <w:t>-</w:t>
      </w:r>
    </w:p>
    <w:p w14:paraId="784616F9" w14:textId="77777777" w:rsidR="00000000" w:rsidRDefault="00DE7085">
      <w:pPr>
        <w:keepNext/>
        <w:spacing w:before="100" w:beforeAutospacing="1" w:after="100" w:afterAutospacing="1"/>
        <w:divId w:val="1555703999"/>
        <w:rPr>
          <w:rFonts w:cs="Arial"/>
          <w:b/>
        </w:rPr>
      </w:pPr>
      <w:r>
        <w:rPr>
          <w:rFonts w:cs="Arial"/>
          <w:b/>
        </w:rPr>
        <w:t>Status:</w:t>
      </w:r>
    </w:p>
    <w:p w14:paraId="33EC44C5" w14:textId="77777777" w:rsidR="00000000" w:rsidRDefault="00DE7085">
      <w:pPr>
        <w:spacing w:before="100" w:beforeAutospacing="1" w:after="100" w:afterAutospacing="1"/>
        <w:divId w:val="1555703999"/>
      </w:pPr>
      <w:r>
        <w:t>Approved.</w:t>
      </w:r>
    </w:p>
    <w:p w14:paraId="0A170C37" w14:textId="77777777" w:rsidR="00000000" w:rsidRDefault="00DE7085">
      <w:pPr>
        <w:pStyle w:val="Heading1"/>
        <w:divId w:val="1654869445"/>
      </w:pPr>
      <w:bookmarkStart w:id="181" w:name="_Toc97638930"/>
      <w:bookmarkStart w:id="182" w:name="_Toc97639413"/>
      <w:r>
        <w:t>17.2</w:t>
      </w:r>
      <w:r>
        <w:tab/>
      </w:r>
      <w:r>
        <w:t>SA WG2 Rel-17 CRs</w:t>
      </w:r>
      <w:bookmarkEnd w:id="181"/>
      <w:bookmarkEnd w:id="182"/>
    </w:p>
    <w:p w14:paraId="313C5ADF" w14:textId="77777777" w:rsidR="00000000" w:rsidRDefault="00DE7085">
      <w:pPr>
        <w:keepNext/>
        <w:keepLines/>
        <w:pBdr>
          <w:top w:val="single" w:sz="4" w:space="1" w:color="auto"/>
        </w:pBdr>
        <w:spacing w:before="100" w:beforeAutospacing="1" w:after="100" w:afterAutospacing="1"/>
        <w:divId w:val="1654869445"/>
        <w:rPr>
          <w:rFonts w:eastAsiaTheme="minorEastAsia"/>
        </w:rPr>
      </w:pPr>
      <w:r>
        <w:rPr>
          <w:color w:val="0000FF"/>
        </w:rPr>
        <w:t>TD SP-211536</w:t>
      </w:r>
      <w:r>
        <w:t xml:space="preserve"> (CR) 23.501 CR3335R3 (Rel-17, 'F'): On Connection Release and Paging Restriction during a Mobility Registration Update in a TA outside the current Registration Area. (Source: Nokia, Nokia Shanghai Bell, Intel).</w:t>
      </w:r>
      <w:r>
        <w:br/>
      </w:r>
      <w:r>
        <w:rPr>
          <w:b/>
        </w:rPr>
        <w:t>Document for:</w:t>
      </w:r>
      <w:r>
        <w:t xml:space="preserve"> </w:t>
      </w:r>
      <w:r>
        <w:t>Approval.</w:t>
      </w:r>
      <w:r>
        <w:br/>
      </w:r>
      <w:r>
        <w:rPr>
          <w:b/>
        </w:rPr>
        <w:t>Abstract:</w:t>
      </w:r>
      <w:r>
        <w:t xml:space="preserve"> Summary of change: Adds text clarifying that the UE does not need to wait to learn the capabilities to provide the indication and the PRs.</w:t>
      </w:r>
    </w:p>
    <w:p w14:paraId="7376DC06" w14:textId="77777777" w:rsidR="00000000" w:rsidRDefault="00DE7085">
      <w:pPr>
        <w:keepNext/>
        <w:spacing w:before="100" w:beforeAutospacing="1" w:after="100" w:afterAutospacing="1"/>
        <w:divId w:val="1654869445"/>
        <w:rPr>
          <w:rFonts w:cs="Arial"/>
          <w:b/>
        </w:rPr>
      </w:pPr>
      <w:r>
        <w:rPr>
          <w:rFonts w:cs="Arial"/>
          <w:b/>
        </w:rPr>
        <w:t>Comment:</w:t>
      </w:r>
    </w:p>
    <w:p w14:paraId="31E3C92B" w14:textId="77777777" w:rsidR="00000000" w:rsidRDefault="00DE7085">
      <w:pPr>
        <w:spacing w:before="100" w:beforeAutospacing="1" w:after="100" w:afterAutospacing="1"/>
        <w:divId w:val="1654869445"/>
      </w:pPr>
      <w:r>
        <w:t>23.501 CR3335R3. Revision of S2-2108152 (partially merged at SA2#148-e). CC#2: This CR w</w:t>
      </w:r>
      <w:r>
        <w:t>as approved.</w:t>
      </w:r>
    </w:p>
    <w:p w14:paraId="0AA93B2F" w14:textId="77777777" w:rsidR="00000000" w:rsidRDefault="00DE7085">
      <w:pPr>
        <w:keepNext/>
        <w:spacing w:before="100" w:beforeAutospacing="1" w:after="100" w:afterAutospacing="1"/>
        <w:divId w:val="1654869445"/>
        <w:rPr>
          <w:rFonts w:cs="Arial"/>
          <w:b/>
        </w:rPr>
      </w:pPr>
      <w:r>
        <w:rPr>
          <w:rFonts w:cs="Arial"/>
          <w:b/>
        </w:rPr>
        <w:t>Discussion and conclusion:</w:t>
      </w:r>
    </w:p>
    <w:p w14:paraId="19503545" w14:textId="77777777" w:rsidR="00000000" w:rsidRDefault="00DE7085">
      <w:pPr>
        <w:spacing w:before="100" w:beforeAutospacing="1" w:after="100" w:afterAutospacing="1"/>
        <w:divId w:val="1654869445"/>
      </w:pPr>
      <w:r>
        <w:t>CC#2: This CR was approved.</w:t>
      </w:r>
    </w:p>
    <w:p w14:paraId="35185E93" w14:textId="77777777" w:rsidR="00000000" w:rsidRDefault="00DE7085">
      <w:pPr>
        <w:keepNext/>
        <w:spacing w:before="100" w:beforeAutospacing="1" w:after="100" w:afterAutospacing="1"/>
        <w:divId w:val="1654869445"/>
        <w:rPr>
          <w:rFonts w:cs="Arial"/>
          <w:b/>
        </w:rPr>
      </w:pPr>
      <w:r>
        <w:rPr>
          <w:rFonts w:cs="Arial"/>
          <w:b/>
        </w:rPr>
        <w:t>Status:</w:t>
      </w:r>
    </w:p>
    <w:p w14:paraId="02F10453" w14:textId="77777777" w:rsidR="00000000" w:rsidRDefault="00DE7085">
      <w:pPr>
        <w:spacing w:before="100" w:beforeAutospacing="1" w:after="100" w:afterAutospacing="1"/>
        <w:divId w:val="1654869445"/>
      </w:pPr>
      <w:r>
        <w:t>Approved.</w:t>
      </w:r>
    </w:p>
    <w:p w14:paraId="733F8C3C"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SP-211560</w:t>
      </w:r>
      <w:r>
        <w:t xml:space="preserve"> (CR) 23.502 CR3216R3 (Rel-17, 'B'): Support of Paging subgrouping. (Source: Qualcomm Inc., Nokia, Nokia Shanghai, MediaTek Inc., OPPO, Huawei, HiSilicon).</w:t>
      </w:r>
      <w:r>
        <w:br/>
      </w:r>
      <w:r>
        <w:rPr>
          <w:b/>
        </w:rPr>
        <w:t>Do</w:t>
      </w:r>
      <w:r>
        <w:rPr>
          <w:b/>
        </w:rPr>
        <w:t>cument for:</w:t>
      </w:r>
      <w:r>
        <w:t xml:space="preserve"> Approval.</w:t>
      </w:r>
      <w:r>
        <w:br/>
      </w:r>
      <w:r>
        <w:rPr>
          <w:b/>
        </w:rPr>
        <w:t>Abstract:</w:t>
      </w:r>
      <w:r>
        <w:t xml:space="preserve"> Summary of change: Registration procedure: -Include indications of NR paging subgrouping support and AMF indication of NR paging subgrouping ID. -Extend paging probability from UE to apply to NR paging subgrouping Network in</w:t>
      </w:r>
      <w:r>
        <w:t>tiated service request procedure: -Include support of NR paging subgrouping and NR paging subgrouping in N2 paging request - Rev 2: Reuse paging probability information for UE assistance to AMF PEIPS assistance information determination. MM context: Includ</w:t>
      </w:r>
      <w:r>
        <w:t>e NR paging subgrouping support and NR paging subgrouping ID.</w:t>
      </w:r>
    </w:p>
    <w:p w14:paraId="67F3E0D1" w14:textId="77777777" w:rsidR="00000000" w:rsidRDefault="00DE7085">
      <w:pPr>
        <w:keepNext/>
        <w:spacing w:before="100" w:beforeAutospacing="1" w:after="100" w:afterAutospacing="1"/>
        <w:divId w:val="1654869445"/>
        <w:rPr>
          <w:rFonts w:cs="Arial"/>
          <w:b/>
        </w:rPr>
      </w:pPr>
      <w:r>
        <w:rPr>
          <w:rFonts w:cs="Arial"/>
          <w:b/>
        </w:rPr>
        <w:t>Comment:</w:t>
      </w:r>
    </w:p>
    <w:p w14:paraId="1204AEFC" w14:textId="77777777" w:rsidR="00000000" w:rsidRDefault="00DE7085">
      <w:pPr>
        <w:spacing w:before="100" w:beforeAutospacing="1" w:after="100" w:afterAutospacing="1"/>
        <w:divId w:val="1654869445"/>
      </w:pPr>
      <w:r>
        <w:t>Revision of Postponed S2-2108944 (23.502 CR3216). CC#2: SP-211560r01 approved. Revised to SP-211623.</w:t>
      </w:r>
    </w:p>
    <w:p w14:paraId="58B9B317" w14:textId="77777777" w:rsidR="00000000" w:rsidRDefault="00DE7085">
      <w:pPr>
        <w:keepNext/>
        <w:spacing w:before="100" w:beforeAutospacing="1" w:after="100" w:afterAutospacing="1"/>
        <w:divId w:val="1654869445"/>
        <w:rPr>
          <w:rFonts w:cs="Arial"/>
          <w:b/>
        </w:rPr>
      </w:pPr>
      <w:r>
        <w:rPr>
          <w:rFonts w:cs="Arial"/>
          <w:b/>
        </w:rPr>
        <w:t>Discussion and conclusion:</w:t>
      </w:r>
    </w:p>
    <w:p w14:paraId="67186660" w14:textId="77777777" w:rsidR="00000000" w:rsidRDefault="00DE7085">
      <w:pPr>
        <w:spacing w:before="100" w:beforeAutospacing="1" w:after="100" w:afterAutospacing="1"/>
        <w:divId w:val="1654869445"/>
      </w:pPr>
      <w:r>
        <w:t>CC~2: Deutsche Telekom asked companies to use the CR Hist</w:t>
      </w:r>
      <w:r>
        <w:t>ory field to help in identifying the changes. This was updated in SP-211560r01 to also update supporting companies which was approved. (To be revised to a new TD number by MCC).</w:t>
      </w:r>
    </w:p>
    <w:p w14:paraId="2E1C55BB" w14:textId="77777777" w:rsidR="00000000" w:rsidRDefault="00DE7085">
      <w:pPr>
        <w:keepNext/>
        <w:spacing w:before="100" w:beforeAutospacing="1" w:after="100" w:afterAutospacing="1"/>
        <w:divId w:val="1654869445"/>
        <w:rPr>
          <w:rFonts w:cs="Arial"/>
          <w:b/>
        </w:rPr>
      </w:pPr>
      <w:r>
        <w:rPr>
          <w:rFonts w:cs="Arial"/>
          <w:b/>
        </w:rPr>
        <w:t>Status:</w:t>
      </w:r>
    </w:p>
    <w:p w14:paraId="1011AD25" w14:textId="77777777" w:rsidR="00000000" w:rsidRDefault="00DE7085">
      <w:pPr>
        <w:spacing w:before="100" w:beforeAutospacing="1" w:after="100" w:afterAutospacing="1"/>
        <w:divId w:val="1654869445"/>
      </w:pPr>
      <w:r>
        <w:t>Revised to SP-211623.</w:t>
      </w:r>
    </w:p>
    <w:p w14:paraId="112C1F7D" w14:textId="77777777" w:rsidR="00000000" w:rsidRDefault="00DE7085">
      <w:pPr>
        <w:keepNext/>
        <w:keepLines/>
        <w:pBdr>
          <w:top w:val="single" w:sz="4" w:space="1" w:color="auto"/>
        </w:pBdr>
        <w:spacing w:before="100" w:beforeAutospacing="1" w:after="100" w:afterAutospacing="1"/>
        <w:divId w:val="1654869445"/>
      </w:pPr>
      <w:r>
        <w:rPr>
          <w:color w:val="0000FF"/>
        </w:rPr>
        <w:t>TD SP-211623</w:t>
      </w:r>
      <w:r>
        <w:t xml:space="preserve"> (CR) 23.502 CR3216R4 (Rel-17, 'B'):</w:t>
      </w:r>
      <w:r>
        <w:t xml:space="preserve"> Support of Paging subgrouping. (Source: Qualcomm Inc., Nokia, Nokia Shanghai, MediaTek Inc., OPPO, Huawei, HiSilicon, Ericsson).</w:t>
      </w:r>
      <w:r>
        <w:br/>
      </w:r>
      <w:r>
        <w:rPr>
          <w:b/>
        </w:rPr>
        <w:t>Document for:</w:t>
      </w:r>
      <w:r>
        <w:t xml:space="preserve"> Approval.</w:t>
      </w:r>
      <w:r>
        <w:br/>
      </w:r>
      <w:r>
        <w:rPr>
          <w:b/>
        </w:rPr>
        <w:t>Abstract:</w:t>
      </w:r>
      <w:r>
        <w:t xml:space="preserve"> Summary of change: Registration procedure: -Include indications of NR paging subgrouping sup</w:t>
      </w:r>
      <w:r>
        <w:t>port and AMF indication of NR paging subgrouping ID. -Extend paging probability from UE to apply to NR paging subgrouping Network intiated service request procedure: -Include support of NR paging subgrouping and NR paging subgrouping in N2 paging request -</w:t>
      </w:r>
      <w:r>
        <w:t xml:space="preserve"> Allow reuse UE paging probability information also for PEIPS if the UE supports PEIPS. - Align the EN in clause 4.2.2.2.2 with TS 23.501 CR 3319. MM context: - Include NR paging subgrouping support and NR paging subgrouping ID.</w:t>
      </w:r>
    </w:p>
    <w:p w14:paraId="64C0B6FB" w14:textId="77777777" w:rsidR="00000000" w:rsidRDefault="00DE7085">
      <w:pPr>
        <w:keepNext/>
        <w:spacing w:before="100" w:beforeAutospacing="1" w:after="100" w:afterAutospacing="1"/>
        <w:divId w:val="1654869445"/>
        <w:rPr>
          <w:rFonts w:cs="Arial"/>
          <w:b/>
        </w:rPr>
      </w:pPr>
      <w:r>
        <w:rPr>
          <w:rFonts w:cs="Arial"/>
          <w:b/>
        </w:rPr>
        <w:t>Comment:</w:t>
      </w:r>
    </w:p>
    <w:p w14:paraId="50389A58" w14:textId="77777777" w:rsidR="00000000" w:rsidRDefault="00DE7085">
      <w:pPr>
        <w:spacing w:before="100" w:beforeAutospacing="1" w:after="100" w:afterAutospacing="1"/>
        <w:divId w:val="1654869445"/>
      </w:pPr>
      <w:r>
        <w:t>Revision of SP-211</w:t>
      </w:r>
      <w:r>
        <w:t>560r01. This CR was approved.</w:t>
      </w:r>
    </w:p>
    <w:p w14:paraId="2685EFAC" w14:textId="77777777" w:rsidR="00000000" w:rsidRDefault="00DE7085">
      <w:pPr>
        <w:keepNext/>
        <w:spacing w:before="100" w:beforeAutospacing="1" w:after="100" w:afterAutospacing="1"/>
        <w:divId w:val="1654869445"/>
        <w:rPr>
          <w:rFonts w:cs="Arial"/>
          <w:b/>
        </w:rPr>
      </w:pPr>
      <w:r>
        <w:rPr>
          <w:rFonts w:cs="Arial"/>
          <w:b/>
        </w:rPr>
        <w:t>Discussion and conclusion:</w:t>
      </w:r>
    </w:p>
    <w:p w14:paraId="7B485AD2" w14:textId="77777777" w:rsidR="00000000" w:rsidRDefault="00DE7085">
      <w:pPr>
        <w:spacing w:before="100" w:beforeAutospacing="1" w:after="100" w:afterAutospacing="1"/>
        <w:divId w:val="1654869445"/>
      </w:pPr>
      <w:r>
        <w:t>-</w:t>
      </w:r>
    </w:p>
    <w:p w14:paraId="21D1131E" w14:textId="77777777" w:rsidR="00000000" w:rsidRDefault="00DE7085">
      <w:pPr>
        <w:keepNext/>
        <w:spacing w:before="100" w:beforeAutospacing="1" w:after="100" w:afterAutospacing="1"/>
        <w:divId w:val="1654869445"/>
        <w:rPr>
          <w:rFonts w:cs="Arial"/>
          <w:b/>
        </w:rPr>
      </w:pPr>
      <w:r>
        <w:rPr>
          <w:rFonts w:cs="Arial"/>
          <w:b/>
        </w:rPr>
        <w:t>Status:</w:t>
      </w:r>
    </w:p>
    <w:p w14:paraId="6CD71DDE" w14:textId="77777777" w:rsidR="00000000" w:rsidRDefault="00DE7085">
      <w:pPr>
        <w:spacing w:before="100" w:beforeAutospacing="1" w:after="100" w:afterAutospacing="1"/>
        <w:divId w:val="1654869445"/>
      </w:pPr>
      <w:r>
        <w:t>Approved.</w:t>
      </w:r>
    </w:p>
    <w:p w14:paraId="13A1C1CA"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SP-211542</w:t>
      </w:r>
      <w:r>
        <w:t xml:space="preserve"> </w:t>
      </w:r>
      <w:r>
        <w:t>(CR) 23.304 CR0027R5 (Rel-17, 'F'): EN resolve for mobility restriction. (Source: Ericsson).</w:t>
      </w:r>
      <w:r>
        <w:br/>
      </w:r>
      <w:r>
        <w:rPr>
          <w:b/>
        </w:rPr>
        <w:t>Document for:</w:t>
      </w:r>
      <w:r>
        <w:t xml:space="preserve"> Approval.</w:t>
      </w:r>
      <w:r>
        <w:br/>
      </w:r>
      <w:r>
        <w:rPr>
          <w:b/>
        </w:rPr>
        <w:t>Abstract:</w:t>
      </w:r>
      <w:r>
        <w:t xml:space="preserve"> Summary of change: it is clarified to remove emergency/priority support since that is part of proposed Rel-18 work (endorsed Rel-</w:t>
      </w:r>
      <w:r>
        <w:t>18 SID (S2-2109359).</w:t>
      </w:r>
    </w:p>
    <w:p w14:paraId="3F942AD7" w14:textId="77777777" w:rsidR="00000000" w:rsidRDefault="00DE7085">
      <w:pPr>
        <w:keepNext/>
        <w:spacing w:before="100" w:beforeAutospacing="1" w:after="100" w:afterAutospacing="1"/>
        <w:divId w:val="1654869445"/>
        <w:rPr>
          <w:rFonts w:cs="Arial"/>
          <w:b/>
        </w:rPr>
      </w:pPr>
      <w:r>
        <w:rPr>
          <w:rFonts w:cs="Arial"/>
          <w:b/>
        </w:rPr>
        <w:t>Comment:</w:t>
      </w:r>
    </w:p>
    <w:p w14:paraId="323C4662" w14:textId="77777777" w:rsidR="00000000" w:rsidRDefault="00DE7085">
      <w:pPr>
        <w:spacing w:before="100" w:beforeAutospacing="1" w:after="100" w:afterAutospacing="1"/>
        <w:divId w:val="1654869445"/>
      </w:pPr>
      <w:r>
        <w:t>Revision of 23.304 CR0027R1 in CR Pack SP-211281. CC#2: 23.304 CR0027R1 in CR Pack SP-211281 was returned to SA WG2. Noted.</w:t>
      </w:r>
    </w:p>
    <w:p w14:paraId="4D64F3FE" w14:textId="77777777" w:rsidR="00000000" w:rsidRDefault="00DE7085">
      <w:pPr>
        <w:keepNext/>
        <w:spacing w:before="100" w:beforeAutospacing="1" w:after="100" w:afterAutospacing="1"/>
        <w:divId w:val="1654869445"/>
        <w:rPr>
          <w:rFonts w:cs="Arial"/>
          <w:b/>
        </w:rPr>
      </w:pPr>
      <w:r>
        <w:rPr>
          <w:rFonts w:cs="Arial"/>
          <w:b/>
        </w:rPr>
        <w:t>Discussion and conclusion:</w:t>
      </w:r>
    </w:p>
    <w:p w14:paraId="34F141AC" w14:textId="77777777" w:rsidR="00000000" w:rsidRDefault="00DE7085">
      <w:pPr>
        <w:spacing w:before="100" w:beforeAutospacing="1" w:after="100" w:afterAutospacing="1"/>
        <w:divId w:val="1654869445"/>
      </w:pPr>
      <w:r>
        <w:t>CC#2: 23.304 CR0027R1 in CR Pack SP-211281 was returned to SA WG2 for furth</w:t>
      </w:r>
      <w:r>
        <w:t>er consideration. This CR was then noted.</w:t>
      </w:r>
    </w:p>
    <w:p w14:paraId="26713AA1" w14:textId="77777777" w:rsidR="00000000" w:rsidRDefault="00DE7085">
      <w:pPr>
        <w:keepNext/>
        <w:spacing w:before="100" w:beforeAutospacing="1" w:after="100" w:afterAutospacing="1"/>
        <w:divId w:val="1654869445"/>
        <w:rPr>
          <w:rFonts w:cs="Arial"/>
          <w:b/>
        </w:rPr>
      </w:pPr>
      <w:r>
        <w:rPr>
          <w:rFonts w:cs="Arial"/>
          <w:b/>
        </w:rPr>
        <w:t>e-mail discussion:</w:t>
      </w:r>
    </w:p>
    <w:p w14:paraId="60E2EF7A" w14:textId="77777777" w:rsidR="00000000" w:rsidRDefault="00DE7085">
      <w:pPr>
        <w:spacing w:before="100" w:beforeAutospacing="1" w:after="100" w:afterAutospacing="1"/>
        <w:divId w:val="1654869445"/>
      </w:pPr>
      <w:r>
        <w:t>LaeYoung (LGE) proposes to approve this CR instead of CR0027R1 (S2-2107978) in SP-211281.</w:t>
      </w:r>
      <w:r>
        <w:br/>
        <w:t>Steve (Huawei) comments that this revision has already has been discussed in SA2#148e and not agreed.</w:t>
      </w:r>
      <w:r>
        <w:br/>
        <w:t>Meh</w:t>
      </w:r>
      <w:r>
        <w:t>rdad (Samsung) agrees with Huawei. We cannot agree with SP-211542</w:t>
      </w:r>
      <w:r>
        <w:br/>
        <w:t>Wen (vivo) would agree with Steve (Huawei) comments that S2-2107978 in CR pack SP-211281 should be remained.</w:t>
      </w:r>
      <w:r>
        <w:br/>
        <w:t>Shabnam (Ericsson) comments that the L2 soln does not work/is not defined, provid</w:t>
      </w:r>
      <w:r>
        <w:t>es further comments.</w:t>
      </w:r>
    </w:p>
    <w:p w14:paraId="7D0A15F9" w14:textId="77777777" w:rsidR="00000000" w:rsidRDefault="00DE7085">
      <w:pPr>
        <w:keepNext/>
        <w:spacing w:before="100" w:beforeAutospacing="1" w:after="100" w:afterAutospacing="1"/>
        <w:divId w:val="1654869445"/>
        <w:rPr>
          <w:rFonts w:cs="Arial"/>
          <w:b/>
        </w:rPr>
      </w:pPr>
      <w:r>
        <w:rPr>
          <w:rFonts w:cs="Arial"/>
          <w:b/>
        </w:rPr>
        <w:t>Status:</w:t>
      </w:r>
    </w:p>
    <w:p w14:paraId="06F9FEED" w14:textId="77777777" w:rsidR="00000000" w:rsidRDefault="00DE7085">
      <w:pPr>
        <w:spacing w:before="100" w:beforeAutospacing="1" w:after="100" w:afterAutospacing="1"/>
        <w:divId w:val="1654869445"/>
      </w:pPr>
      <w:r>
        <w:t>Noted.</w:t>
      </w:r>
    </w:p>
    <w:p w14:paraId="3FB57B2D" w14:textId="77777777" w:rsidR="00000000" w:rsidRDefault="00DE7085">
      <w:pPr>
        <w:keepNext/>
        <w:keepLines/>
        <w:pBdr>
          <w:top w:val="single" w:sz="4" w:space="1" w:color="auto"/>
        </w:pBdr>
        <w:spacing w:before="100" w:beforeAutospacing="1" w:after="100" w:afterAutospacing="1"/>
        <w:divId w:val="1654869445"/>
      </w:pPr>
      <w:r>
        <w:rPr>
          <w:color w:val="0000FF"/>
        </w:rPr>
        <w:t>TD SP-211281</w:t>
      </w:r>
      <w:r>
        <w:t xml:space="preserve"> (CR PACK) CRs on 5G_ProSe (Rel-17). (Source: SA WG2).</w:t>
      </w:r>
      <w:r>
        <w:br/>
      </w:r>
      <w:r>
        <w:rPr>
          <w:b/>
        </w:rPr>
        <w:t>Document for:</w:t>
      </w:r>
      <w:r>
        <w:t xml:space="preserve"> Approval.</w:t>
      </w:r>
      <w:r>
        <w:br/>
      </w:r>
      <w:r>
        <w:rPr>
          <w:b/>
        </w:rPr>
        <w:t>Abstract:</w:t>
      </w:r>
      <w:r>
        <w:t xml:space="preserve"> 23.304 CR0001; 23.304 CR0004; 23.304 CR0017; 23.304 CR0022; 23.304 CR0020R1; 23.304 CR0021R1; 23.304 CR0027R1; 23.304 C</w:t>
      </w:r>
      <w:r>
        <w:t>R0005R1; 23.304 CR0016R1; 23.304 CR0023R1; 23.304 CR0018R1; 23.304 CR0002R1; 23.304 CR0014R1; 23.304 CR0026R1; 23.304 CR0003R1; 23.304 CR0015R1; 23.304 CR0013R1; 23.304 CR0012R2; 23.304 CR0019R4.</w:t>
      </w:r>
    </w:p>
    <w:p w14:paraId="30434637" w14:textId="77777777" w:rsidR="00000000" w:rsidRDefault="00DE7085">
      <w:pPr>
        <w:keepNext/>
        <w:spacing w:before="100" w:beforeAutospacing="1" w:after="100" w:afterAutospacing="1"/>
        <w:divId w:val="1654869445"/>
        <w:rPr>
          <w:rFonts w:cs="Arial"/>
          <w:b/>
        </w:rPr>
      </w:pPr>
      <w:r>
        <w:rPr>
          <w:rFonts w:cs="Arial"/>
          <w:b/>
        </w:rPr>
        <w:t>Comment:</w:t>
      </w:r>
    </w:p>
    <w:p w14:paraId="1FE96FCB" w14:textId="77777777" w:rsidR="00000000" w:rsidRDefault="00DE7085">
      <w:pPr>
        <w:spacing w:before="100" w:beforeAutospacing="1" w:after="100" w:afterAutospacing="1"/>
        <w:divId w:val="1654869445"/>
      </w:pPr>
      <w:r>
        <w:t xml:space="preserve">Revision of 23.304 CR0027R1 proposed in SP-211542. </w:t>
      </w:r>
      <w:r>
        <w:t>CC#2: 23.304 CR0027R1 was postponed and the remaining CRs were approved.</w:t>
      </w:r>
    </w:p>
    <w:p w14:paraId="597280FB" w14:textId="77777777" w:rsidR="00000000" w:rsidRDefault="00DE7085">
      <w:pPr>
        <w:keepNext/>
        <w:spacing w:before="100" w:beforeAutospacing="1" w:after="100" w:afterAutospacing="1"/>
        <w:divId w:val="1654869445"/>
        <w:rPr>
          <w:rFonts w:cs="Arial"/>
          <w:b/>
        </w:rPr>
      </w:pPr>
      <w:r>
        <w:rPr>
          <w:rFonts w:cs="Arial"/>
          <w:b/>
        </w:rPr>
        <w:t>Discussion and conclusion:</w:t>
      </w:r>
    </w:p>
    <w:p w14:paraId="18CB0CE8" w14:textId="77777777" w:rsidR="00000000" w:rsidRDefault="00DE7085">
      <w:pPr>
        <w:spacing w:before="100" w:beforeAutospacing="1" w:after="100" w:afterAutospacing="1"/>
        <w:divId w:val="1654869445"/>
      </w:pPr>
      <w:r>
        <w:t>CC#2: 23.304 CR0027R1 was postponed and the remaining CRs were approved (CR pack partially approved).</w:t>
      </w:r>
    </w:p>
    <w:p w14:paraId="40BACD17" w14:textId="77777777" w:rsidR="00000000" w:rsidRDefault="00DE7085">
      <w:pPr>
        <w:keepNext/>
        <w:spacing w:before="100" w:beforeAutospacing="1" w:after="100" w:afterAutospacing="1"/>
        <w:divId w:val="1654869445"/>
        <w:rPr>
          <w:rFonts w:cs="Arial"/>
          <w:b/>
        </w:rPr>
      </w:pPr>
      <w:r>
        <w:rPr>
          <w:rFonts w:cs="Arial"/>
          <w:b/>
        </w:rPr>
        <w:t>e-mail discussion:</w:t>
      </w:r>
    </w:p>
    <w:p w14:paraId="595AB6A8" w14:textId="77777777" w:rsidR="00000000" w:rsidRDefault="00DE7085">
      <w:pPr>
        <w:spacing w:before="100" w:beforeAutospacing="1" w:after="100" w:afterAutospacing="1"/>
        <w:divId w:val="1654869445"/>
      </w:pPr>
      <w:r>
        <w:t>LaeYoung (LGE) proposes to take 23.</w:t>
      </w:r>
      <w:r>
        <w:t>304 CR0027R1 (S2-2107978) out from SP-211281 and to approve SP-211542 instead of this CR.</w:t>
      </w:r>
      <w:r>
        <w:br/>
        <w:t>Shabnam (Ericsson) Objects to 23.304 CR0027R1 (S2-2107978) in SP-211281 and supports approval of SP-211542 instead of this CR.</w:t>
      </w:r>
    </w:p>
    <w:p w14:paraId="081E39EE" w14:textId="77777777" w:rsidR="00000000" w:rsidRDefault="00DE7085">
      <w:pPr>
        <w:keepNext/>
        <w:spacing w:before="100" w:beforeAutospacing="1" w:after="100" w:afterAutospacing="1"/>
        <w:divId w:val="1654869445"/>
        <w:rPr>
          <w:rFonts w:cs="Arial"/>
          <w:b/>
        </w:rPr>
      </w:pPr>
      <w:r>
        <w:rPr>
          <w:rFonts w:cs="Arial"/>
          <w:b/>
        </w:rPr>
        <w:lastRenderedPageBreak/>
        <w:t>Status:</w:t>
      </w:r>
    </w:p>
    <w:p w14:paraId="0AA10C59" w14:textId="77777777" w:rsidR="00000000" w:rsidRDefault="00DE7085">
      <w:pPr>
        <w:spacing w:before="100" w:beforeAutospacing="1" w:after="100" w:afterAutospacing="1"/>
        <w:divId w:val="1654869445"/>
      </w:pPr>
      <w:r>
        <w:t>Partially approved.</w:t>
      </w:r>
    </w:p>
    <w:p w14:paraId="5F635E3D" w14:textId="77777777" w:rsidR="00000000" w:rsidRDefault="00DE7085">
      <w:pPr>
        <w:keepNext/>
        <w:keepLines/>
        <w:pBdr>
          <w:top w:val="single" w:sz="4" w:space="1" w:color="auto"/>
        </w:pBdr>
        <w:spacing w:before="100" w:beforeAutospacing="1" w:after="100" w:afterAutospacing="1"/>
        <w:divId w:val="1654869445"/>
      </w:pPr>
      <w:r>
        <w:rPr>
          <w:color w:val="0000FF"/>
        </w:rPr>
        <w:t>TD SP-21154</w:t>
      </w:r>
      <w:r>
        <w:rPr>
          <w:color w:val="0000FF"/>
        </w:rPr>
        <w:t>3</w:t>
      </w:r>
      <w:r>
        <w:t xml:space="preserve"> (CR) 23.501 CR3302R1 (Rel-17, 'A'): Correction on PMF protocol stack for non-3GPP access. (Source: Huawei, HiSilicon).</w:t>
      </w:r>
      <w:r>
        <w:br/>
      </w:r>
      <w:r>
        <w:rPr>
          <w:b/>
        </w:rPr>
        <w:t>Document for:</w:t>
      </w:r>
      <w:r>
        <w:t xml:space="preserve"> Approval.</w:t>
      </w:r>
      <w:r>
        <w:br/>
      </w:r>
      <w:r>
        <w:rPr>
          <w:b/>
        </w:rPr>
        <w:t>Abstract:</w:t>
      </w:r>
      <w:r>
        <w:t xml:space="preserve"> Categories changed to CAT A since mirror of CR3423 approved in subsequent meeting.</w:t>
      </w:r>
    </w:p>
    <w:p w14:paraId="022334F0" w14:textId="77777777" w:rsidR="00000000" w:rsidRDefault="00DE7085">
      <w:pPr>
        <w:keepNext/>
        <w:spacing w:before="100" w:beforeAutospacing="1" w:after="100" w:afterAutospacing="1"/>
        <w:divId w:val="1654869445"/>
        <w:rPr>
          <w:rFonts w:cs="Arial"/>
          <w:b/>
        </w:rPr>
      </w:pPr>
      <w:r>
        <w:rPr>
          <w:rFonts w:cs="Arial"/>
          <w:b/>
        </w:rPr>
        <w:t>Comment:</w:t>
      </w:r>
    </w:p>
    <w:p w14:paraId="1BB28872" w14:textId="77777777" w:rsidR="00000000" w:rsidRDefault="00DE7085">
      <w:pPr>
        <w:spacing w:before="100" w:beforeAutospacing="1" w:after="100" w:afterAutospacing="1"/>
        <w:divId w:val="1654869445"/>
      </w:pPr>
      <w:r>
        <w:t xml:space="preserve">Revision </w:t>
      </w:r>
      <w:r>
        <w:t>of 23.501 CR3302 in CR Pack SP-211288. CC#2: For further discussion. CC#4: SP-211543r01 was provided. CC#4: SP-211543r01 was provided. SP-211543r01 was approved. Revised to SP-211624.</w:t>
      </w:r>
    </w:p>
    <w:p w14:paraId="2B294C2B" w14:textId="77777777" w:rsidR="00000000" w:rsidRDefault="00DE7085">
      <w:pPr>
        <w:keepNext/>
        <w:spacing w:before="100" w:beforeAutospacing="1" w:after="100" w:afterAutospacing="1"/>
        <w:divId w:val="1654869445"/>
        <w:rPr>
          <w:rFonts w:cs="Arial"/>
          <w:b/>
        </w:rPr>
      </w:pPr>
      <w:r>
        <w:rPr>
          <w:rFonts w:cs="Arial"/>
          <w:b/>
        </w:rPr>
        <w:t>Discussion and conclusion:</w:t>
      </w:r>
    </w:p>
    <w:p w14:paraId="6A5BD46D" w14:textId="77777777" w:rsidR="00000000" w:rsidRDefault="00DE7085">
      <w:pPr>
        <w:spacing w:before="100" w:beforeAutospacing="1" w:after="100" w:afterAutospacing="1"/>
        <w:divId w:val="1654869445"/>
      </w:pPr>
      <w:r>
        <w:t>CC#2: Lenovo commented that the ME impact should be indicated and changes on changes removed. As this is a mirror CR, the WI code should now be a Rel-16 code. This was updated to SP-211543r01. This was left for further off-line discussion.</w:t>
      </w:r>
      <w:r>
        <w:br/>
        <w:t>CC#4: SP-211543r</w:t>
      </w:r>
      <w:r>
        <w:t>01 was provided. SP-211543r01 was approved (to be revised by MCC into a new TD number).</w:t>
      </w:r>
    </w:p>
    <w:p w14:paraId="5FF14C63" w14:textId="77777777" w:rsidR="00000000" w:rsidRDefault="00DE7085">
      <w:pPr>
        <w:keepNext/>
        <w:spacing w:before="100" w:beforeAutospacing="1" w:after="100" w:afterAutospacing="1"/>
        <w:divId w:val="1654869445"/>
        <w:rPr>
          <w:rFonts w:cs="Arial"/>
          <w:b/>
        </w:rPr>
      </w:pPr>
      <w:r>
        <w:rPr>
          <w:rFonts w:cs="Arial"/>
          <w:b/>
        </w:rPr>
        <w:t>e-mail discussion:</w:t>
      </w:r>
    </w:p>
    <w:p w14:paraId="470C564B" w14:textId="77777777" w:rsidR="00000000" w:rsidRDefault="00DE7085">
      <w:pPr>
        <w:spacing w:before="100" w:beforeAutospacing="1" w:after="100" w:afterAutospacing="1"/>
        <w:divId w:val="1654869445"/>
      </w:pPr>
      <w:r>
        <w:t>Apostolis (Lenovo) agrees to approve 1543, although it contains a few changes-on-changes.</w:t>
      </w:r>
    </w:p>
    <w:p w14:paraId="3F575D67" w14:textId="77777777" w:rsidR="00000000" w:rsidRDefault="00DE7085">
      <w:pPr>
        <w:keepNext/>
        <w:spacing w:before="100" w:beforeAutospacing="1" w:after="100" w:afterAutospacing="1"/>
        <w:divId w:val="1654869445"/>
        <w:rPr>
          <w:rFonts w:cs="Arial"/>
          <w:b/>
        </w:rPr>
      </w:pPr>
      <w:r>
        <w:rPr>
          <w:rFonts w:cs="Arial"/>
          <w:b/>
        </w:rPr>
        <w:t>Status:</w:t>
      </w:r>
    </w:p>
    <w:p w14:paraId="15A71050" w14:textId="77777777" w:rsidR="00000000" w:rsidRDefault="00DE7085">
      <w:pPr>
        <w:spacing w:before="100" w:beforeAutospacing="1" w:after="100" w:afterAutospacing="1"/>
        <w:divId w:val="1654869445"/>
      </w:pPr>
      <w:r>
        <w:t>Revised to SP-211624.</w:t>
      </w:r>
    </w:p>
    <w:p w14:paraId="45298303" w14:textId="77777777" w:rsidR="00000000" w:rsidRDefault="00DE7085">
      <w:pPr>
        <w:keepNext/>
        <w:keepLines/>
        <w:pBdr>
          <w:top w:val="single" w:sz="4" w:space="1" w:color="auto"/>
        </w:pBdr>
        <w:spacing w:before="100" w:beforeAutospacing="1" w:after="100" w:afterAutospacing="1"/>
        <w:divId w:val="1654869445"/>
      </w:pPr>
      <w:r>
        <w:rPr>
          <w:color w:val="0000FF"/>
        </w:rPr>
        <w:t>TD SP-211624</w:t>
      </w:r>
      <w:r>
        <w:t xml:space="preserve"> </w:t>
      </w:r>
      <w:r>
        <w:t>(CR) 23.501 CR3302R2 (Rel-17, 'A'): Correction on PMF protocol stack for non-3GPP access. (Source: Huawei, HiSilicon).</w:t>
      </w:r>
      <w:r>
        <w:br/>
      </w:r>
      <w:r>
        <w:rPr>
          <w:b/>
        </w:rPr>
        <w:t>Document for:</w:t>
      </w:r>
      <w:r>
        <w:t xml:space="preserve"> Approval.</w:t>
      </w:r>
      <w:r>
        <w:br/>
      </w:r>
      <w:r>
        <w:rPr>
          <w:b/>
        </w:rPr>
        <w:t>Abstract:</w:t>
      </w:r>
      <w:r>
        <w:t xml:space="preserve"> Categories changed to CAT A since mirror of CR3423 approved in subsequent meeting.</w:t>
      </w:r>
    </w:p>
    <w:p w14:paraId="6493DB89" w14:textId="77777777" w:rsidR="00000000" w:rsidRDefault="00DE7085">
      <w:pPr>
        <w:keepNext/>
        <w:spacing w:before="100" w:beforeAutospacing="1" w:after="100" w:afterAutospacing="1"/>
        <w:divId w:val="1654869445"/>
        <w:rPr>
          <w:rFonts w:cs="Arial"/>
          <w:b/>
        </w:rPr>
      </w:pPr>
      <w:r>
        <w:rPr>
          <w:rFonts w:cs="Arial"/>
          <w:b/>
        </w:rPr>
        <w:t>Comment:</w:t>
      </w:r>
    </w:p>
    <w:p w14:paraId="175A019F" w14:textId="77777777" w:rsidR="00000000" w:rsidRDefault="00DE7085">
      <w:pPr>
        <w:spacing w:before="100" w:beforeAutospacing="1" w:after="100" w:afterAutospacing="1"/>
        <w:divId w:val="1654869445"/>
      </w:pPr>
      <w:r>
        <w:t>Revision of</w:t>
      </w:r>
      <w:r>
        <w:t xml:space="preserve"> SP-211543r01. This CR was approved.</w:t>
      </w:r>
    </w:p>
    <w:p w14:paraId="72FCE4FC" w14:textId="77777777" w:rsidR="00000000" w:rsidRDefault="00DE7085">
      <w:pPr>
        <w:keepNext/>
        <w:spacing w:before="100" w:beforeAutospacing="1" w:after="100" w:afterAutospacing="1"/>
        <w:divId w:val="1654869445"/>
        <w:rPr>
          <w:rFonts w:cs="Arial"/>
          <w:b/>
        </w:rPr>
      </w:pPr>
      <w:r>
        <w:rPr>
          <w:rFonts w:cs="Arial"/>
          <w:b/>
        </w:rPr>
        <w:t>Discussion and conclusion:</w:t>
      </w:r>
    </w:p>
    <w:p w14:paraId="6AE98889" w14:textId="77777777" w:rsidR="00000000" w:rsidRDefault="00DE7085">
      <w:pPr>
        <w:spacing w:before="100" w:beforeAutospacing="1" w:after="100" w:afterAutospacing="1"/>
        <w:divId w:val="1654869445"/>
      </w:pPr>
      <w:r>
        <w:t>-</w:t>
      </w:r>
    </w:p>
    <w:p w14:paraId="1C27ECAD" w14:textId="77777777" w:rsidR="00000000" w:rsidRDefault="00DE7085">
      <w:pPr>
        <w:keepNext/>
        <w:spacing w:before="100" w:beforeAutospacing="1" w:after="100" w:afterAutospacing="1"/>
        <w:divId w:val="1654869445"/>
        <w:rPr>
          <w:rFonts w:cs="Arial"/>
          <w:b/>
        </w:rPr>
      </w:pPr>
      <w:r>
        <w:rPr>
          <w:rFonts w:cs="Arial"/>
          <w:b/>
        </w:rPr>
        <w:t>Status:</w:t>
      </w:r>
    </w:p>
    <w:p w14:paraId="42AF7AE5" w14:textId="77777777" w:rsidR="00000000" w:rsidRDefault="00DE7085">
      <w:pPr>
        <w:spacing w:before="100" w:beforeAutospacing="1" w:after="100" w:afterAutospacing="1"/>
        <w:divId w:val="1654869445"/>
      </w:pPr>
      <w:r>
        <w:t>Approved.</w:t>
      </w:r>
    </w:p>
    <w:p w14:paraId="610A790F"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SP-211288</w:t>
      </w:r>
      <w:r>
        <w:t xml:space="preserve"> (CR PACK) CRs on ATSSS_Ph2 (Rel-17). (Source: SA WG2).</w:t>
      </w:r>
      <w:r>
        <w:br/>
      </w:r>
      <w:r>
        <w:rPr>
          <w:b/>
        </w:rPr>
        <w:t>Document for:</w:t>
      </w:r>
      <w:r>
        <w:t xml:space="preserve"> Approval.</w:t>
      </w:r>
      <w:r>
        <w:br/>
      </w:r>
      <w:r>
        <w:rPr>
          <w:b/>
        </w:rPr>
        <w:t>Abstract:</w:t>
      </w:r>
      <w:r>
        <w:t xml:space="preserve"> 23.501 CR3302; 23.501 CR3247R1; 23.501 CR3248R1; 23.501 CR3250R1; 23.5</w:t>
      </w:r>
      <w:r>
        <w:t>01 CR3110R2; 23.502 CR3013R2; 23.501 CR3338R1; 23.316 CR2062R1; 23.503 CR0654R4; 23.501 CR3421R1.</w:t>
      </w:r>
    </w:p>
    <w:p w14:paraId="69D3146E" w14:textId="77777777" w:rsidR="00000000" w:rsidRDefault="00DE7085">
      <w:pPr>
        <w:keepNext/>
        <w:spacing w:before="100" w:beforeAutospacing="1" w:after="100" w:afterAutospacing="1"/>
        <w:divId w:val="1654869445"/>
        <w:rPr>
          <w:rFonts w:cs="Arial"/>
          <w:b/>
        </w:rPr>
      </w:pPr>
      <w:r>
        <w:rPr>
          <w:rFonts w:cs="Arial"/>
          <w:b/>
        </w:rPr>
        <w:t>Comment:</w:t>
      </w:r>
    </w:p>
    <w:p w14:paraId="61C3B3F3" w14:textId="77777777" w:rsidR="00000000" w:rsidRDefault="00DE7085">
      <w:pPr>
        <w:spacing w:before="100" w:beforeAutospacing="1" w:after="100" w:afterAutospacing="1"/>
        <w:divId w:val="1654869445"/>
      </w:pPr>
      <w:r>
        <w:t>Revision of 23.501 CR3302 proposed in SP-211543. CC#2: For further discussion. CC#4: 23.501 CR3302 revised. Remaining CRs approved (partially approve</w:t>
      </w:r>
      <w:r>
        <w:t>d).</w:t>
      </w:r>
    </w:p>
    <w:p w14:paraId="2BDB5203" w14:textId="77777777" w:rsidR="00000000" w:rsidRDefault="00DE7085">
      <w:pPr>
        <w:keepNext/>
        <w:spacing w:before="100" w:beforeAutospacing="1" w:after="100" w:afterAutospacing="1"/>
        <w:divId w:val="1654869445"/>
        <w:rPr>
          <w:rFonts w:cs="Arial"/>
          <w:b/>
        </w:rPr>
      </w:pPr>
      <w:r>
        <w:rPr>
          <w:rFonts w:cs="Arial"/>
          <w:b/>
        </w:rPr>
        <w:t>Discussion and conclusion:</w:t>
      </w:r>
    </w:p>
    <w:p w14:paraId="17E603AD" w14:textId="77777777" w:rsidR="00000000" w:rsidRDefault="00DE7085">
      <w:pPr>
        <w:spacing w:before="100" w:beforeAutospacing="1" w:after="100" w:afterAutospacing="1"/>
        <w:divId w:val="1654869445"/>
      </w:pPr>
      <w:r>
        <w:t>CC#2: There were issues in the same CR pack under discussion. This was left for further off-line discussion.</w:t>
      </w:r>
      <w:r>
        <w:br/>
        <w:t>CC#4: 23.501 CR3302 was considered as revised. The remaining CRs in this CR pack were approved (this CR Pack was par</w:t>
      </w:r>
      <w:r>
        <w:t>tially approved).</w:t>
      </w:r>
    </w:p>
    <w:p w14:paraId="6E27BB5E" w14:textId="77777777" w:rsidR="00000000" w:rsidRDefault="00DE7085">
      <w:pPr>
        <w:keepNext/>
        <w:spacing w:before="100" w:beforeAutospacing="1" w:after="100" w:afterAutospacing="1"/>
        <w:divId w:val="1654869445"/>
        <w:rPr>
          <w:rFonts w:cs="Arial"/>
          <w:b/>
        </w:rPr>
      </w:pPr>
      <w:r>
        <w:rPr>
          <w:rFonts w:cs="Arial"/>
          <w:b/>
        </w:rPr>
        <w:t>Status:</w:t>
      </w:r>
    </w:p>
    <w:p w14:paraId="054BF5D8" w14:textId="77777777" w:rsidR="00000000" w:rsidRDefault="00DE7085">
      <w:pPr>
        <w:spacing w:before="100" w:beforeAutospacing="1" w:after="100" w:afterAutospacing="1"/>
        <w:divId w:val="1654869445"/>
      </w:pPr>
      <w:r>
        <w:t>Partially approved.</w:t>
      </w:r>
    </w:p>
    <w:p w14:paraId="4E231A23" w14:textId="77777777" w:rsidR="00000000" w:rsidRDefault="00DE7085">
      <w:pPr>
        <w:keepNext/>
        <w:keepLines/>
        <w:pBdr>
          <w:top w:val="single" w:sz="4" w:space="1" w:color="auto"/>
        </w:pBdr>
        <w:spacing w:before="100" w:beforeAutospacing="1" w:after="100" w:afterAutospacing="1"/>
        <w:divId w:val="1654869445"/>
      </w:pPr>
      <w:r>
        <w:rPr>
          <w:color w:val="0000FF"/>
        </w:rPr>
        <w:t>TD SP-211553</w:t>
      </w:r>
      <w:r>
        <w:t xml:space="preserve"> (CR) 23.502 CR3280R2 (Rel-17, 'F'): 23.502 Clarification on NF discovery by NRF in Onboarding or external authentication scenario. (Source: Intel, Nokia, Nokia Shanghai Bell).</w:t>
      </w:r>
      <w:r>
        <w:br/>
      </w:r>
      <w:r>
        <w:rPr>
          <w:b/>
        </w:rPr>
        <w:t>Document for:</w:t>
      </w:r>
      <w:r>
        <w:t xml:space="preserve"> Approva</w:t>
      </w:r>
      <w:r>
        <w:t>l.</w:t>
      </w:r>
      <w:r>
        <w:br/>
      </w:r>
      <w:r>
        <w:rPr>
          <w:b/>
        </w:rPr>
        <w:t>Abstract:</w:t>
      </w:r>
      <w:r>
        <w:t xml:space="preserve"> Summary of change: Add a new clause to describe the NF/NF service discovery by NF service consumer in the same SNPN.</w:t>
      </w:r>
    </w:p>
    <w:p w14:paraId="33AE932C" w14:textId="77777777" w:rsidR="00000000" w:rsidRDefault="00DE7085">
      <w:pPr>
        <w:keepNext/>
        <w:spacing w:before="100" w:beforeAutospacing="1" w:after="100" w:afterAutospacing="1"/>
        <w:divId w:val="1654869445"/>
        <w:rPr>
          <w:rFonts w:cs="Arial"/>
          <w:b/>
        </w:rPr>
      </w:pPr>
      <w:r>
        <w:rPr>
          <w:rFonts w:cs="Arial"/>
          <w:b/>
        </w:rPr>
        <w:t>Comment:</w:t>
      </w:r>
    </w:p>
    <w:p w14:paraId="4B50CC63" w14:textId="77777777" w:rsidR="00000000" w:rsidRDefault="00DE7085">
      <w:pPr>
        <w:spacing w:before="100" w:beforeAutospacing="1" w:after="100" w:afterAutospacing="1"/>
        <w:divId w:val="1654869445"/>
      </w:pPr>
      <w:r>
        <w:t>Revision of S2-2109262 (23.502 CR3280R1) in CR Pack SP-211294. CC#2: This CR was withdrawn.</w:t>
      </w:r>
    </w:p>
    <w:p w14:paraId="75BDBDCA" w14:textId="77777777" w:rsidR="00000000" w:rsidRDefault="00DE7085">
      <w:pPr>
        <w:keepNext/>
        <w:spacing w:before="100" w:beforeAutospacing="1" w:after="100" w:afterAutospacing="1"/>
        <w:divId w:val="1654869445"/>
        <w:rPr>
          <w:rFonts w:cs="Arial"/>
          <w:b/>
        </w:rPr>
      </w:pPr>
      <w:r>
        <w:rPr>
          <w:rFonts w:cs="Arial"/>
          <w:b/>
        </w:rPr>
        <w:t>Discussion and conclusion</w:t>
      </w:r>
      <w:r>
        <w:rPr>
          <w:rFonts w:cs="Arial"/>
          <w:b/>
        </w:rPr>
        <w:t>:</w:t>
      </w:r>
    </w:p>
    <w:p w14:paraId="0B26E7B2" w14:textId="77777777" w:rsidR="00000000" w:rsidRDefault="00DE7085">
      <w:pPr>
        <w:spacing w:before="100" w:beforeAutospacing="1" w:after="100" w:afterAutospacing="1"/>
        <w:divId w:val="1654869445"/>
      </w:pPr>
      <w:r>
        <w:t>CC#2: Intel proposed to withdraw this CR and continue with the SA WG2 agreed CR in the CR Pack. This CR was withdrawn. Qualcomm asked what is intended as the original CR is not correct. This should be discussed when handling the CR pack.</w:t>
      </w:r>
    </w:p>
    <w:p w14:paraId="6E934E22" w14:textId="77777777" w:rsidR="00000000" w:rsidRDefault="00DE7085">
      <w:pPr>
        <w:keepNext/>
        <w:spacing w:before="100" w:beforeAutospacing="1" w:after="100" w:afterAutospacing="1"/>
        <w:divId w:val="1654869445"/>
        <w:rPr>
          <w:rFonts w:cs="Arial"/>
          <w:b/>
        </w:rPr>
      </w:pPr>
      <w:r>
        <w:rPr>
          <w:rFonts w:cs="Arial"/>
          <w:b/>
        </w:rPr>
        <w:t>Status:</w:t>
      </w:r>
    </w:p>
    <w:p w14:paraId="24297094" w14:textId="77777777" w:rsidR="00000000" w:rsidRDefault="00DE7085">
      <w:pPr>
        <w:spacing w:before="100" w:beforeAutospacing="1" w:after="100" w:afterAutospacing="1"/>
        <w:divId w:val="1654869445"/>
      </w:pPr>
      <w:r>
        <w:t>Withdrawn.</w:t>
      </w:r>
    </w:p>
    <w:p w14:paraId="64D0ABEA" w14:textId="77777777" w:rsidR="00000000" w:rsidRDefault="00DE7085">
      <w:pPr>
        <w:keepNext/>
        <w:keepLines/>
        <w:pBdr>
          <w:top w:val="single" w:sz="4" w:space="1" w:color="auto"/>
        </w:pBdr>
        <w:spacing w:before="100" w:beforeAutospacing="1" w:after="100" w:afterAutospacing="1"/>
        <w:divId w:val="1654869445"/>
      </w:pPr>
      <w:r>
        <w:rPr>
          <w:color w:val="0000FF"/>
        </w:rPr>
        <w:t>TD SP-211554</w:t>
      </w:r>
      <w:r>
        <w:t xml:space="preserve"> (CR) 23.502 CR3281R2 (Rel-17, 'F'): 23.502 Update procedure of Registration with Onboarding SNPN. (Source: Intel, Nokia, Nokia Shanghai Bell).</w:t>
      </w:r>
      <w:r>
        <w:br/>
      </w:r>
      <w:r>
        <w:rPr>
          <w:b/>
        </w:rPr>
        <w:t>Document for:</w:t>
      </w:r>
      <w:r>
        <w:t xml:space="preserve"> Approval.</w:t>
      </w:r>
      <w:r>
        <w:br/>
      </w:r>
      <w:r>
        <w:rPr>
          <w:b/>
        </w:rPr>
        <w:t>Abstract:</w:t>
      </w:r>
      <w:r>
        <w:t xml:space="preserve"> Summary of change: Update call flow for registration wi</w:t>
      </w:r>
      <w:r>
        <w:t>th Onboarding SNPN to cover two cases i.e. DCS with AAA server and DCS with AUSF/UDM.</w:t>
      </w:r>
    </w:p>
    <w:p w14:paraId="34601B28" w14:textId="77777777" w:rsidR="00000000" w:rsidRDefault="00DE7085">
      <w:pPr>
        <w:keepNext/>
        <w:spacing w:before="100" w:beforeAutospacing="1" w:after="100" w:afterAutospacing="1"/>
        <w:divId w:val="1654869445"/>
        <w:rPr>
          <w:rFonts w:cs="Arial"/>
          <w:b/>
        </w:rPr>
      </w:pPr>
      <w:r>
        <w:rPr>
          <w:rFonts w:cs="Arial"/>
          <w:b/>
        </w:rPr>
        <w:t>Comment:</w:t>
      </w:r>
    </w:p>
    <w:p w14:paraId="65FE9DA1" w14:textId="77777777" w:rsidR="00000000" w:rsidRDefault="00DE7085">
      <w:pPr>
        <w:spacing w:before="100" w:beforeAutospacing="1" w:after="100" w:afterAutospacing="1"/>
        <w:divId w:val="1654869445"/>
      </w:pPr>
      <w:r>
        <w:t>Revision of S2-2109263 (23.501 CR3281R1) in CR Pack SP-211294. CC#2: SP-211554r03 approved. Revised to SP-211625.</w:t>
      </w:r>
    </w:p>
    <w:p w14:paraId="73F209FE" w14:textId="77777777" w:rsidR="00000000" w:rsidRDefault="00DE7085">
      <w:pPr>
        <w:keepNext/>
        <w:spacing w:before="100" w:beforeAutospacing="1" w:after="100" w:afterAutospacing="1"/>
        <w:divId w:val="1654869445"/>
        <w:rPr>
          <w:rFonts w:cs="Arial"/>
          <w:b/>
        </w:rPr>
      </w:pPr>
      <w:r>
        <w:rPr>
          <w:rFonts w:cs="Arial"/>
          <w:b/>
        </w:rPr>
        <w:lastRenderedPageBreak/>
        <w:t>Discussion and conclusion:</w:t>
      </w:r>
    </w:p>
    <w:p w14:paraId="277653AE" w14:textId="77777777" w:rsidR="00000000" w:rsidRDefault="00DE7085">
      <w:pPr>
        <w:spacing w:before="100" w:beforeAutospacing="1" w:after="100" w:afterAutospacing="1"/>
        <w:divId w:val="1654869445"/>
      </w:pPr>
      <w:r>
        <w:t>CC#2: SP-211554r02 w</w:t>
      </w:r>
      <w:r>
        <w:t>as provided. The changes on changes should be removed. This was updated in SP-211554r03 which was approved. (To be revised to a new TD number by MCC).</w:t>
      </w:r>
    </w:p>
    <w:p w14:paraId="0174FE2D" w14:textId="77777777" w:rsidR="00000000" w:rsidRDefault="00DE7085">
      <w:pPr>
        <w:keepNext/>
        <w:spacing w:before="100" w:beforeAutospacing="1" w:after="100" w:afterAutospacing="1"/>
        <w:divId w:val="1654869445"/>
        <w:rPr>
          <w:rFonts w:cs="Arial"/>
          <w:b/>
        </w:rPr>
      </w:pPr>
      <w:r>
        <w:rPr>
          <w:rFonts w:cs="Arial"/>
          <w:b/>
        </w:rPr>
        <w:t>e-mail discussion:</w:t>
      </w:r>
    </w:p>
    <w:p w14:paraId="0047AE29" w14:textId="77777777" w:rsidR="00000000" w:rsidRDefault="00DE7085">
      <w:pPr>
        <w:spacing w:before="100" w:beforeAutospacing="1" w:after="100" w:afterAutospacing="1"/>
        <w:divId w:val="1654869445"/>
      </w:pPr>
      <w:r>
        <w:t>Saso (Intel) provides background on 23.502 CR3281 and provides rev1. Proposes to focus</w:t>
      </w:r>
      <w:r>
        <w:t xml:space="preserve"> the discussion on the related SP-211552 thread.</w:t>
      </w:r>
      <w:r>
        <w:br/>
        <w:t>Saso (Intel) provides rev3 in the DRAFTS box for checking during 24 hours.</w:t>
      </w:r>
      <w:r>
        <w:br/>
        <w:t>Saso (Intel) provides rev3 in the Revisions folder.</w:t>
      </w:r>
    </w:p>
    <w:p w14:paraId="58F11C02" w14:textId="77777777" w:rsidR="00000000" w:rsidRDefault="00DE7085">
      <w:pPr>
        <w:keepNext/>
        <w:spacing w:before="100" w:beforeAutospacing="1" w:after="100" w:afterAutospacing="1"/>
        <w:divId w:val="1654869445"/>
        <w:rPr>
          <w:rFonts w:cs="Arial"/>
          <w:b/>
        </w:rPr>
      </w:pPr>
      <w:r>
        <w:rPr>
          <w:rFonts w:cs="Arial"/>
          <w:b/>
        </w:rPr>
        <w:t>Status:</w:t>
      </w:r>
    </w:p>
    <w:p w14:paraId="34CC5826" w14:textId="77777777" w:rsidR="00000000" w:rsidRDefault="00DE7085">
      <w:pPr>
        <w:spacing w:before="100" w:beforeAutospacing="1" w:after="100" w:afterAutospacing="1"/>
        <w:divId w:val="1654869445"/>
      </w:pPr>
      <w:r>
        <w:t>Revised to SP-211625.</w:t>
      </w:r>
    </w:p>
    <w:p w14:paraId="1E5E6899" w14:textId="77777777" w:rsidR="00000000" w:rsidRDefault="00DE7085">
      <w:pPr>
        <w:keepNext/>
        <w:keepLines/>
        <w:pBdr>
          <w:top w:val="single" w:sz="4" w:space="1" w:color="auto"/>
        </w:pBdr>
        <w:spacing w:before="100" w:beforeAutospacing="1" w:after="100" w:afterAutospacing="1"/>
        <w:divId w:val="1654869445"/>
      </w:pPr>
      <w:r>
        <w:rPr>
          <w:color w:val="0000FF"/>
        </w:rPr>
        <w:t>TD SP-211625</w:t>
      </w:r>
      <w:r>
        <w:t xml:space="preserve"> (CR) 23.502 CR3281R3 (Rel-17, 'F'): 2</w:t>
      </w:r>
      <w:r>
        <w:t>3.502 Update procedure of Registration with Onboarding SNPN. (Source: Intel, Nokia, Nokia Shanghai Bell).</w:t>
      </w:r>
      <w:r>
        <w:br/>
      </w:r>
      <w:r>
        <w:rPr>
          <w:b/>
        </w:rPr>
        <w:t>Document for:</w:t>
      </w:r>
      <w:r>
        <w:t xml:space="preserve"> Approval.</w:t>
      </w:r>
      <w:r>
        <w:br/>
      </w:r>
      <w:r>
        <w:rPr>
          <w:b/>
        </w:rPr>
        <w:t>Abstract:</w:t>
      </w:r>
      <w:r>
        <w:t xml:space="preserve"> Summary of change: Update call flow for registration with Onboarding SNPN to cover two cases i.e. DCS with AAA serve</w:t>
      </w:r>
      <w:r>
        <w:t>r and DCS with AUSF/UDM.</w:t>
      </w:r>
    </w:p>
    <w:p w14:paraId="26DF714D" w14:textId="77777777" w:rsidR="00000000" w:rsidRDefault="00DE7085">
      <w:pPr>
        <w:keepNext/>
        <w:spacing w:before="100" w:beforeAutospacing="1" w:after="100" w:afterAutospacing="1"/>
        <w:divId w:val="1654869445"/>
        <w:rPr>
          <w:rFonts w:cs="Arial"/>
          <w:b/>
        </w:rPr>
      </w:pPr>
      <w:r>
        <w:rPr>
          <w:rFonts w:cs="Arial"/>
          <w:b/>
        </w:rPr>
        <w:t>Comment:</w:t>
      </w:r>
    </w:p>
    <w:p w14:paraId="650A67E5" w14:textId="77777777" w:rsidR="00000000" w:rsidRDefault="00DE7085">
      <w:pPr>
        <w:spacing w:before="100" w:beforeAutospacing="1" w:after="100" w:afterAutospacing="1"/>
        <w:divId w:val="1654869445"/>
      </w:pPr>
      <w:r>
        <w:t>Revision of SP-211554r03. This CR was approved.</w:t>
      </w:r>
    </w:p>
    <w:p w14:paraId="5B409C9F" w14:textId="77777777" w:rsidR="00000000" w:rsidRDefault="00DE7085">
      <w:pPr>
        <w:keepNext/>
        <w:spacing w:before="100" w:beforeAutospacing="1" w:after="100" w:afterAutospacing="1"/>
        <w:divId w:val="1654869445"/>
        <w:rPr>
          <w:rFonts w:cs="Arial"/>
          <w:b/>
        </w:rPr>
      </w:pPr>
      <w:r>
        <w:rPr>
          <w:rFonts w:cs="Arial"/>
          <w:b/>
        </w:rPr>
        <w:t>Discussion and conclusion:</w:t>
      </w:r>
    </w:p>
    <w:p w14:paraId="58C57732" w14:textId="77777777" w:rsidR="00000000" w:rsidRDefault="00DE7085">
      <w:pPr>
        <w:spacing w:before="100" w:beforeAutospacing="1" w:after="100" w:afterAutospacing="1"/>
        <w:divId w:val="1654869445"/>
      </w:pPr>
      <w:r>
        <w:t>-</w:t>
      </w:r>
    </w:p>
    <w:p w14:paraId="2A7AA789" w14:textId="77777777" w:rsidR="00000000" w:rsidRDefault="00DE7085">
      <w:pPr>
        <w:keepNext/>
        <w:spacing w:before="100" w:beforeAutospacing="1" w:after="100" w:afterAutospacing="1"/>
        <w:divId w:val="1654869445"/>
        <w:rPr>
          <w:rFonts w:cs="Arial"/>
          <w:b/>
        </w:rPr>
      </w:pPr>
      <w:r>
        <w:rPr>
          <w:rFonts w:cs="Arial"/>
          <w:b/>
        </w:rPr>
        <w:t>Status:</w:t>
      </w:r>
    </w:p>
    <w:p w14:paraId="3E79FB9A" w14:textId="77777777" w:rsidR="00000000" w:rsidRDefault="00DE7085">
      <w:pPr>
        <w:spacing w:before="100" w:beforeAutospacing="1" w:after="100" w:afterAutospacing="1"/>
        <w:divId w:val="1654869445"/>
      </w:pPr>
      <w:r>
        <w:t>Approved.</w:t>
      </w:r>
    </w:p>
    <w:p w14:paraId="68B60BB3" w14:textId="77777777" w:rsidR="00000000" w:rsidRDefault="00DE7085">
      <w:pPr>
        <w:keepNext/>
        <w:keepLines/>
        <w:pBdr>
          <w:top w:val="single" w:sz="4" w:space="1" w:color="auto"/>
        </w:pBdr>
        <w:spacing w:before="100" w:beforeAutospacing="1" w:after="100" w:afterAutospacing="1"/>
        <w:divId w:val="1654869445"/>
      </w:pPr>
      <w:r>
        <w:rPr>
          <w:color w:val="0000FF"/>
        </w:rPr>
        <w:t>TD SP-211592</w:t>
      </w:r>
      <w:r>
        <w:t xml:space="preserve"> (CR) 23.501 CR3314R3 (Rel-17, 'F'): Support for emergency calls in limited service state. (Source: Qualcomm Incorp</w:t>
      </w:r>
      <w:r>
        <w:t>orated).</w:t>
      </w:r>
      <w:r>
        <w:br/>
      </w:r>
      <w:r>
        <w:rPr>
          <w:b/>
        </w:rPr>
        <w:t>Document for:</w:t>
      </w:r>
      <w:r>
        <w:t xml:space="preserve"> Approval.</w:t>
      </w:r>
      <w:r>
        <w:br/>
      </w:r>
      <w:r>
        <w:rPr>
          <w:b/>
        </w:rPr>
        <w:t>Abstract:</w:t>
      </w:r>
      <w:r>
        <w:t xml:space="preserve"> Summary of change: Aligns text for emergency service in limited service state with TS 23.122.</w:t>
      </w:r>
    </w:p>
    <w:p w14:paraId="2AEBBA2E" w14:textId="77777777" w:rsidR="00000000" w:rsidRDefault="00DE7085">
      <w:pPr>
        <w:keepNext/>
        <w:spacing w:before="100" w:beforeAutospacing="1" w:after="100" w:afterAutospacing="1"/>
        <w:divId w:val="1654869445"/>
        <w:rPr>
          <w:rFonts w:cs="Arial"/>
          <w:b/>
        </w:rPr>
      </w:pPr>
      <w:r>
        <w:rPr>
          <w:rFonts w:cs="Arial"/>
          <w:b/>
        </w:rPr>
        <w:t>Comment:</w:t>
      </w:r>
    </w:p>
    <w:p w14:paraId="30523C9F" w14:textId="77777777" w:rsidR="00000000" w:rsidRDefault="00DE7085">
      <w:pPr>
        <w:spacing w:before="100" w:beforeAutospacing="1" w:after="100" w:afterAutospacing="1"/>
        <w:divId w:val="1654869445"/>
      </w:pPr>
      <w:r>
        <w:t>Revision of S2-2109259 (23.501 CR3314R2) in CR Pack SP-211294. CC#4: This CR was approved.</w:t>
      </w:r>
    </w:p>
    <w:p w14:paraId="5DEC654B" w14:textId="77777777" w:rsidR="00000000" w:rsidRDefault="00DE7085">
      <w:pPr>
        <w:keepNext/>
        <w:spacing w:before="100" w:beforeAutospacing="1" w:after="100" w:afterAutospacing="1"/>
        <w:divId w:val="1654869445"/>
        <w:rPr>
          <w:rFonts w:cs="Arial"/>
          <w:b/>
        </w:rPr>
      </w:pPr>
      <w:r>
        <w:rPr>
          <w:rFonts w:cs="Arial"/>
          <w:b/>
        </w:rPr>
        <w:t>Discussion and conc</w:t>
      </w:r>
      <w:r>
        <w:rPr>
          <w:rFonts w:cs="Arial"/>
          <w:b/>
        </w:rPr>
        <w:t>lusion:</w:t>
      </w:r>
    </w:p>
    <w:p w14:paraId="50F6DDAA" w14:textId="77777777" w:rsidR="00000000" w:rsidRDefault="00DE7085">
      <w:pPr>
        <w:spacing w:before="100" w:beforeAutospacing="1" w:after="100" w:afterAutospacing="1"/>
        <w:divId w:val="1654869445"/>
      </w:pPr>
      <w:r>
        <w:t>CC#4: This CR was approved.</w:t>
      </w:r>
    </w:p>
    <w:p w14:paraId="29A2A06B" w14:textId="77777777" w:rsidR="00000000" w:rsidRDefault="00DE7085">
      <w:pPr>
        <w:keepNext/>
        <w:spacing w:before="100" w:beforeAutospacing="1" w:after="100" w:afterAutospacing="1"/>
        <w:divId w:val="1654869445"/>
        <w:rPr>
          <w:rFonts w:cs="Arial"/>
          <w:b/>
        </w:rPr>
      </w:pPr>
      <w:r>
        <w:rPr>
          <w:rFonts w:cs="Arial"/>
          <w:b/>
        </w:rPr>
        <w:t>Status:</w:t>
      </w:r>
    </w:p>
    <w:p w14:paraId="5EF104A8" w14:textId="77777777" w:rsidR="00000000" w:rsidRDefault="00DE7085">
      <w:pPr>
        <w:spacing w:before="100" w:beforeAutospacing="1" w:after="100" w:afterAutospacing="1"/>
        <w:divId w:val="1654869445"/>
      </w:pPr>
      <w:r>
        <w:t>Approved.</w:t>
      </w:r>
    </w:p>
    <w:p w14:paraId="5F4C8E6D"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SP-211294</w:t>
      </w:r>
      <w:r>
        <w:t xml:space="preserve"> (CR PACK) CRs on eNPN (Rel-17). (Source: SA WG2).</w:t>
      </w:r>
      <w:r>
        <w:br/>
      </w:r>
      <w:r>
        <w:rPr>
          <w:b/>
        </w:rPr>
        <w:t>Document for:</w:t>
      </w:r>
      <w:r>
        <w:t xml:space="preserve"> Approval.</w:t>
      </w:r>
      <w:r>
        <w:br/>
      </w:r>
      <w:r>
        <w:rPr>
          <w:b/>
        </w:rPr>
        <w:t>Abstract:</w:t>
      </w:r>
      <w:r>
        <w:t xml:space="preserve"> 23.502 CR3138; 23.501 CR3303R1; 23.501 CR3340R1; 23.501 CR3297R1; 23.502 CR3176R1; 23.501 CR3342R1; 23.50</w:t>
      </w:r>
      <w:r>
        <w:t>1 CR3254R1; 23.501 CR3255R1; 23.501 CR3277R1; 23.502 CR3008R2; 23.501 CR3281R1; 23.501 CR3328R1; 23.501 CR3241R1; 23.503 CR0661R2; 23.501 CR3257R3; 23.501 CR3314R2; 23.501 CR3373R1; 23.501 CR3374R1; 23.502 CR3280R1; 23.502 CR3281R1; 23.501 CR3431R1; 23.501</w:t>
      </w:r>
      <w:r>
        <w:t xml:space="preserve"> CR3274R3; 23.502 CR3206R3; 23.501 CR3394R1.</w:t>
      </w:r>
    </w:p>
    <w:p w14:paraId="1700CCEF" w14:textId="77777777" w:rsidR="00000000" w:rsidRDefault="00DE7085">
      <w:pPr>
        <w:keepNext/>
        <w:spacing w:before="100" w:beforeAutospacing="1" w:after="100" w:afterAutospacing="1"/>
        <w:divId w:val="1654869445"/>
        <w:rPr>
          <w:rFonts w:cs="Arial"/>
          <w:b/>
        </w:rPr>
      </w:pPr>
      <w:r>
        <w:rPr>
          <w:rFonts w:cs="Arial"/>
          <w:b/>
        </w:rPr>
        <w:t>Comment:</w:t>
      </w:r>
    </w:p>
    <w:p w14:paraId="14C29E6E" w14:textId="77777777" w:rsidR="00000000" w:rsidRDefault="00DE7085">
      <w:pPr>
        <w:spacing w:before="100" w:beforeAutospacing="1" w:after="100" w:afterAutospacing="1"/>
        <w:divId w:val="1654869445"/>
      </w:pPr>
      <w:r>
        <w:t>Revision of 23.502 CR3280R1 proposed in SP-211553; Revision of 23.502 CR3281R1 proposed in SP-211554; NTT DOCOMO have an issue with 23.501 CR3314R2. CC#2+CC#4: 23.502 CR3281R1 revised. 23.501 CR3314R2 revised. Partially approved.</w:t>
      </w:r>
    </w:p>
    <w:p w14:paraId="09449EE2" w14:textId="77777777" w:rsidR="00000000" w:rsidRDefault="00DE7085">
      <w:pPr>
        <w:keepNext/>
        <w:spacing w:before="100" w:beforeAutospacing="1" w:after="100" w:afterAutospacing="1"/>
        <w:divId w:val="1654869445"/>
        <w:rPr>
          <w:rFonts w:cs="Arial"/>
          <w:b/>
        </w:rPr>
      </w:pPr>
      <w:r>
        <w:rPr>
          <w:rFonts w:cs="Arial"/>
          <w:b/>
        </w:rPr>
        <w:t>Discussion and conclusion:</w:t>
      </w:r>
    </w:p>
    <w:p w14:paraId="288FEB11" w14:textId="77777777" w:rsidR="00000000" w:rsidRDefault="00DE7085">
      <w:pPr>
        <w:spacing w:before="100" w:beforeAutospacing="1" w:after="100" w:afterAutospacing="1"/>
        <w:divId w:val="1654869445"/>
      </w:pPr>
      <w:r>
        <w:t>CC#2: 23.502 CR3281R1 was considered as revised. Other CRs require further discussion.</w:t>
      </w:r>
      <w:r>
        <w:br/>
        <w:t>CC#4: 23.501 CR3314R2 was considered as revised. The remaining CRs in this CR Pack were approved (tis CR Pack was partially approved).</w:t>
      </w:r>
    </w:p>
    <w:p w14:paraId="3439B009" w14:textId="77777777" w:rsidR="00000000" w:rsidRDefault="00DE7085">
      <w:pPr>
        <w:keepNext/>
        <w:spacing w:before="100" w:beforeAutospacing="1" w:after="100" w:afterAutospacing="1"/>
        <w:divId w:val="1654869445"/>
        <w:rPr>
          <w:rFonts w:cs="Arial"/>
          <w:b/>
        </w:rPr>
      </w:pPr>
      <w:r>
        <w:rPr>
          <w:rFonts w:cs="Arial"/>
          <w:b/>
        </w:rPr>
        <w:t>e-mail discussion:</w:t>
      </w:r>
    </w:p>
    <w:p w14:paraId="24232057" w14:textId="77777777" w:rsidR="00000000" w:rsidRDefault="00DE7085">
      <w:pPr>
        <w:spacing w:before="100" w:beforeAutospacing="1" w:after="100" w:afterAutospacing="1"/>
        <w:divId w:val="1654869445"/>
      </w:pPr>
      <w:r>
        <w:t>23.501 CR3314R</w:t>
      </w:r>
      <w:r>
        <w:t>2 (S2-2109259) is to be revised or sent back to SA2. A part of this CR is alignment to CT1 CR, which was eventually postponed in the CT1 November meeting.</w:t>
      </w:r>
      <w:r>
        <w:br/>
        <w:t>Deutsche Telekom (Johannes) supports the proposal from NTT DOCOMO.</w:t>
      </w:r>
      <w:r>
        <w:br/>
        <w:t>Haris (Qualcomm) asks question for</w:t>
      </w:r>
      <w:r>
        <w:t xml:space="preserve"> the expected revision for TS 23.501 CR 3314</w:t>
      </w:r>
      <w:r>
        <w:br/>
        <w:t>Atsushi (NTT DOCOMO) comments.</w:t>
      </w:r>
      <w:r>
        <w:br/>
        <w:t>Peter Hedman (Ericsson) providing comments and proposes a way forward.</w:t>
      </w:r>
      <w:r>
        <w:br/>
        <w:t>Haris (Qualcomm) proposes revision in drafts folder</w:t>
      </w:r>
      <w:r>
        <w:br/>
        <w:t xml:space="preserve">Atsushi (NTT DOCOMO) proposes a minor editorial clean-up </w:t>
      </w:r>
      <w:r>
        <w:t>for the cover page of Haris' revision.</w:t>
      </w:r>
      <w:r>
        <w:br/>
        <w:t>Wenruo (Huawei) comments there is a misalignment with stage3 specfications.</w:t>
      </w:r>
      <w:r>
        <w:br/>
        <w:t>MCC allocated SP-211592 for revision of 23.501 CR3314R2 (S2-2109259).</w:t>
      </w:r>
      <w:r>
        <w:br/>
        <w:t>Haris (Qualcomm) provides 'official' revision in revisions folder</w:t>
      </w:r>
      <w:r>
        <w:br/>
        <w:t>Atsus</w:t>
      </w:r>
      <w:r>
        <w:t>hi (NTT DOCOMO) is fine with this 'official' revision.</w:t>
      </w:r>
    </w:p>
    <w:p w14:paraId="729C5FA0" w14:textId="77777777" w:rsidR="00000000" w:rsidRDefault="00DE7085">
      <w:pPr>
        <w:keepNext/>
        <w:spacing w:before="100" w:beforeAutospacing="1" w:after="100" w:afterAutospacing="1"/>
        <w:divId w:val="1654869445"/>
        <w:rPr>
          <w:rFonts w:cs="Arial"/>
          <w:b/>
        </w:rPr>
      </w:pPr>
      <w:r>
        <w:rPr>
          <w:rFonts w:cs="Arial"/>
          <w:b/>
        </w:rPr>
        <w:t>Status:</w:t>
      </w:r>
    </w:p>
    <w:p w14:paraId="740D7BE7" w14:textId="77777777" w:rsidR="00000000" w:rsidRDefault="00DE7085">
      <w:pPr>
        <w:spacing w:before="100" w:beforeAutospacing="1" w:after="100" w:afterAutospacing="1"/>
        <w:divId w:val="1654869445"/>
      </w:pPr>
      <w:r>
        <w:t>Partially approved.</w:t>
      </w:r>
    </w:p>
    <w:p w14:paraId="445733A5" w14:textId="77777777" w:rsidR="00000000" w:rsidRDefault="00DE7085">
      <w:pPr>
        <w:keepNext/>
        <w:keepLines/>
        <w:pBdr>
          <w:top w:val="single" w:sz="4" w:space="1" w:color="auto"/>
        </w:pBdr>
        <w:spacing w:before="100" w:beforeAutospacing="1" w:after="100" w:afterAutospacing="1"/>
        <w:divId w:val="1654869445"/>
      </w:pPr>
      <w:r>
        <w:rPr>
          <w:color w:val="0000FF"/>
        </w:rPr>
        <w:t>TD SP-211548</w:t>
      </w:r>
      <w:r>
        <w:t xml:space="preserve"> (CR) 23.401 CR3658R3 (Rel-17, 'F'): MUSIM capabilities in Emergency Attach. (Source: Intel, Apple).</w:t>
      </w:r>
      <w:r>
        <w:br/>
      </w:r>
      <w:r>
        <w:rPr>
          <w:b/>
        </w:rPr>
        <w:t>Document for:</w:t>
      </w:r>
      <w:r>
        <w:t xml:space="preserve"> Approval.</w:t>
      </w:r>
      <w:r>
        <w:br/>
      </w:r>
      <w:r>
        <w:rPr>
          <w:b/>
        </w:rPr>
        <w:t>Abstract:</w:t>
      </w:r>
      <w:r>
        <w:t xml:space="preserve"> </w:t>
      </w:r>
      <w:r>
        <w:t>Summary of change: The Reason for change and Summary of changes have been updated to match the CR content. Namely, instead of UE not indicating MUSIM capabilities during Emergency Attach, the agreed content states that it is the network that shall not indi</w:t>
      </w:r>
      <w:r>
        <w:t>cate MUSIM capabilities during Emergency Attach.</w:t>
      </w:r>
    </w:p>
    <w:p w14:paraId="60651BFA" w14:textId="77777777" w:rsidR="00000000" w:rsidRDefault="00DE7085">
      <w:pPr>
        <w:keepNext/>
        <w:spacing w:before="100" w:beforeAutospacing="1" w:after="100" w:afterAutospacing="1"/>
        <w:divId w:val="1654869445"/>
        <w:rPr>
          <w:rFonts w:cs="Arial"/>
          <w:b/>
        </w:rPr>
      </w:pPr>
      <w:r>
        <w:rPr>
          <w:rFonts w:cs="Arial"/>
          <w:b/>
        </w:rPr>
        <w:t>Comment:</w:t>
      </w:r>
    </w:p>
    <w:p w14:paraId="21EF3A43" w14:textId="77777777" w:rsidR="00000000" w:rsidRDefault="00DE7085">
      <w:pPr>
        <w:spacing w:before="100" w:beforeAutospacing="1" w:after="100" w:afterAutospacing="1"/>
        <w:divId w:val="1654869445"/>
      </w:pPr>
      <w:r>
        <w:t>Revision of S2-2109309 (23.401 CR3658R2) in CR Pack SP-211302. CC#4: This CR was approved.</w:t>
      </w:r>
    </w:p>
    <w:p w14:paraId="719ADA27" w14:textId="77777777" w:rsidR="00000000" w:rsidRDefault="00DE7085">
      <w:pPr>
        <w:keepNext/>
        <w:spacing w:before="100" w:beforeAutospacing="1" w:after="100" w:afterAutospacing="1"/>
        <w:divId w:val="1654869445"/>
        <w:rPr>
          <w:rFonts w:cs="Arial"/>
          <w:b/>
        </w:rPr>
      </w:pPr>
      <w:r>
        <w:rPr>
          <w:rFonts w:cs="Arial"/>
          <w:b/>
        </w:rPr>
        <w:t>Discussion and conclusion:</w:t>
      </w:r>
    </w:p>
    <w:p w14:paraId="5CB004C0" w14:textId="77777777" w:rsidR="00000000" w:rsidRDefault="00DE7085">
      <w:pPr>
        <w:spacing w:before="100" w:beforeAutospacing="1" w:after="100" w:afterAutospacing="1"/>
        <w:divId w:val="1654869445"/>
      </w:pPr>
      <w:r>
        <w:t>CC#4: This CR was approved.</w:t>
      </w:r>
    </w:p>
    <w:p w14:paraId="67B319E2" w14:textId="77777777" w:rsidR="00000000" w:rsidRDefault="00DE7085">
      <w:pPr>
        <w:keepNext/>
        <w:spacing w:before="100" w:beforeAutospacing="1" w:after="100" w:afterAutospacing="1"/>
        <w:divId w:val="1654869445"/>
        <w:rPr>
          <w:rFonts w:cs="Arial"/>
          <w:b/>
        </w:rPr>
      </w:pPr>
      <w:r>
        <w:rPr>
          <w:rFonts w:cs="Arial"/>
          <w:b/>
        </w:rPr>
        <w:lastRenderedPageBreak/>
        <w:t>Status:</w:t>
      </w:r>
    </w:p>
    <w:p w14:paraId="5CF4CEAA" w14:textId="77777777" w:rsidR="00000000" w:rsidRDefault="00DE7085">
      <w:pPr>
        <w:spacing w:before="100" w:beforeAutospacing="1" w:after="100" w:afterAutospacing="1"/>
        <w:divId w:val="1654869445"/>
      </w:pPr>
      <w:r>
        <w:t>Approved.</w:t>
      </w:r>
    </w:p>
    <w:p w14:paraId="36A92840" w14:textId="77777777" w:rsidR="00000000" w:rsidRDefault="00DE7085">
      <w:pPr>
        <w:keepNext/>
        <w:keepLines/>
        <w:pBdr>
          <w:top w:val="single" w:sz="4" w:space="1" w:color="auto"/>
        </w:pBdr>
        <w:spacing w:before="100" w:beforeAutospacing="1" w:after="100" w:afterAutospacing="1"/>
        <w:divId w:val="1654869445"/>
      </w:pPr>
      <w:r>
        <w:rPr>
          <w:color w:val="0000FF"/>
        </w:rPr>
        <w:t>TD SP-211550</w:t>
      </w:r>
      <w:r>
        <w:t xml:space="preserve"> (CR) 23.501 CR3237R3 </w:t>
      </w:r>
      <w:r>
        <w:t>(Rel-17, 'F'): MUSIM capabilities in Emergency Registration. (Source: Apple, Intel).</w:t>
      </w:r>
      <w:r>
        <w:br/>
      </w:r>
      <w:r>
        <w:rPr>
          <w:b/>
        </w:rPr>
        <w:t>Document for:</w:t>
      </w:r>
      <w:r>
        <w:t xml:space="preserve"> Approval.</w:t>
      </w:r>
      <w:r>
        <w:br/>
      </w:r>
      <w:r>
        <w:rPr>
          <w:b/>
        </w:rPr>
        <w:t>Abstract:</w:t>
      </w:r>
      <w:r>
        <w:t xml:space="preserve"> Summary of change: The Reason for change and Summary of changes have been updated to match the CR content. Namely, instead of UE not indi</w:t>
      </w:r>
      <w:r>
        <w:t>cating MUSIM capabilities during Emergency Attach, the agreed content states that it is the network that shall not indicate MUSIM capabilities during Emergency Attach.</w:t>
      </w:r>
    </w:p>
    <w:p w14:paraId="1279E696" w14:textId="77777777" w:rsidR="00000000" w:rsidRDefault="00DE7085">
      <w:pPr>
        <w:keepNext/>
        <w:spacing w:before="100" w:beforeAutospacing="1" w:after="100" w:afterAutospacing="1"/>
        <w:divId w:val="1654869445"/>
        <w:rPr>
          <w:rFonts w:cs="Arial"/>
          <w:b/>
        </w:rPr>
      </w:pPr>
      <w:r>
        <w:rPr>
          <w:rFonts w:cs="Arial"/>
          <w:b/>
        </w:rPr>
        <w:t>Comment:</w:t>
      </w:r>
    </w:p>
    <w:p w14:paraId="698FB8F8" w14:textId="77777777" w:rsidR="00000000" w:rsidRDefault="00DE7085">
      <w:pPr>
        <w:spacing w:before="100" w:beforeAutospacing="1" w:after="100" w:afterAutospacing="1"/>
        <w:divId w:val="1654869445"/>
      </w:pPr>
      <w:r>
        <w:t>Revision of S2-2109310 (23.501 CR3237R2) in CR Pack SP-211302. CC#4: This CR wa</w:t>
      </w:r>
      <w:r>
        <w:t>s approved.</w:t>
      </w:r>
    </w:p>
    <w:p w14:paraId="49B7EFF0" w14:textId="77777777" w:rsidR="00000000" w:rsidRDefault="00DE7085">
      <w:pPr>
        <w:keepNext/>
        <w:spacing w:before="100" w:beforeAutospacing="1" w:after="100" w:afterAutospacing="1"/>
        <w:divId w:val="1654869445"/>
        <w:rPr>
          <w:rFonts w:cs="Arial"/>
          <w:b/>
        </w:rPr>
      </w:pPr>
      <w:r>
        <w:rPr>
          <w:rFonts w:cs="Arial"/>
          <w:b/>
        </w:rPr>
        <w:t>Discussion and conclusion:</w:t>
      </w:r>
    </w:p>
    <w:p w14:paraId="307CAEF8" w14:textId="77777777" w:rsidR="00000000" w:rsidRDefault="00DE7085">
      <w:pPr>
        <w:spacing w:before="100" w:beforeAutospacing="1" w:after="100" w:afterAutospacing="1"/>
        <w:divId w:val="1654869445"/>
      </w:pPr>
      <w:r>
        <w:t>CC#4: This CR was approved.</w:t>
      </w:r>
    </w:p>
    <w:p w14:paraId="3A511F55" w14:textId="77777777" w:rsidR="00000000" w:rsidRDefault="00DE7085">
      <w:pPr>
        <w:keepNext/>
        <w:spacing w:before="100" w:beforeAutospacing="1" w:after="100" w:afterAutospacing="1"/>
        <w:divId w:val="1654869445"/>
        <w:rPr>
          <w:rFonts w:cs="Arial"/>
          <w:b/>
        </w:rPr>
      </w:pPr>
      <w:r>
        <w:rPr>
          <w:rFonts w:cs="Arial"/>
          <w:b/>
        </w:rPr>
        <w:t>Status:</w:t>
      </w:r>
    </w:p>
    <w:p w14:paraId="552BE568" w14:textId="77777777" w:rsidR="00000000" w:rsidRDefault="00DE7085">
      <w:pPr>
        <w:spacing w:before="100" w:beforeAutospacing="1" w:after="100" w:afterAutospacing="1"/>
        <w:divId w:val="1654869445"/>
      </w:pPr>
      <w:r>
        <w:t>Approved.</w:t>
      </w:r>
    </w:p>
    <w:p w14:paraId="100CA558" w14:textId="77777777" w:rsidR="00000000" w:rsidRDefault="00DE7085">
      <w:pPr>
        <w:keepNext/>
        <w:keepLines/>
        <w:pBdr>
          <w:top w:val="single" w:sz="4" w:space="1" w:color="auto"/>
        </w:pBdr>
        <w:spacing w:before="100" w:beforeAutospacing="1" w:after="100" w:afterAutospacing="1"/>
        <w:divId w:val="1654869445"/>
      </w:pPr>
      <w:r>
        <w:rPr>
          <w:color w:val="0000FF"/>
        </w:rPr>
        <w:t>TD SP-211551</w:t>
      </w:r>
      <w:r>
        <w:t xml:space="preserve"> (CR) 23.502 CR3124R3 (Rel-17, 'F'): MUSIM capabilities in Emergency Registration. (Source: Intel, Apple).</w:t>
      </w:r>
      <w:r>
        <w:br/>
      </w:r>
      <w:r>
        <w:rPr>
          <w:b/>
        </w:rPr>
        <w:t>Document for:</w:t>
      </w:r>
      <w:r>
        <w:t xml:space="preserve"> Approval.</w:t>
      </w:r>
      <w:r>
        <w:br/>
      </w:r>
      <w:r>
        <w:rPr>
          <w:b/>
        </w:rPr>
        <w:t>Abstract:</w:t>
      </w:r>
      <w:r>
        <w:t xml:space="preserve"> Summary of change:</w:t>
      </w:r>
      <w:r>
        <w:t xml:space="preserve"> The Reason for change and Summary of changes have been updated to match the CR content. Namely, instead of UE not indicating MUSIM capabilities during Emergency Attach, the agreed content states that it is the network that shall not indicate MUSIM capabil</w:t>
      </w:r>
      <w:r>
        <w:t>ities during Emergency Attach.</w:t>
      </w:r>
    </w:p>
    <w:p w14:paraId="502FDD49" w14:textId="77777777" w:rsidR="00000000" w:rsidRDefault="00DE7085">
      <w:pPr>
        <w:keepNext/>
        <w:spacing w:before="100" w:beforeAutospacing="1" w:after="100" w:afterAutospacing="1"/>
        <w:divId w:val="1654869445"/>
        <w:rPr>
          <w:rFonts w:cs="Arial"/>
          <w:b/>
        </w:rPr>
      </w:pPr>
      <w:r>
        <w:rPr>
          <w:rFonts w:cs="Arial"/>
          <w:b/>
        </w:rPr>
        <w:t>Comment:</w:t>
      </w:r>
    </w:p>
    <w:p w14:paraId="57491BD3" w14:textId="77777777" w:rsidR="00000000" w:rsidRDefault="00DE7085">
      <w:pPr>
        <w:spacing w:before="100" w:beforeAutospacing="1" w:after="100" w:afterAutospacing="1"/>
        <w:divId w:val="1654869445"/>
      </w:pPr>
      <w:r>
        <w:t>Revision of S2-2109311 (23.502 CR3124R2) in CR Pack SP-211302. CC#4: This CR was approved.</w:t>
      </w:r>
    </w:p>
    <w:p w14:paraId="2ABD537B" w14:textId="77777777" w:rsidR="00000000" w:rsidRDefault="00DE7085">
      <w:pPr>
        <w:keepNext/>
        <w:spacing w:before="100" w:beforeAutospacing="1" w:after="100" w:afterAutospacing="1"/>
        <w:divId w:val="1654869445"/>
        <w:rPr>
          <w:rFonts w:cs="Arial"/>
          <w:b/>
        </w:rPr>
      </w:pPr>
      <w:r>
        <w:rPr>
          <w:rFonts w:cs="Arial"/>
          <w:b/>
        </w:rPr>
        <w:t>Discussion and conclusion:</w:t>
      </w:r>
    </w:p>
    <w:p w14:paraId="3C3869C1" w14:textId="77777777" w:rsidR="00000000" w:rsidRDefault="00DE7085">
      <w:pPr>
        <w:spacing w:before="100" w:beforeAutospacing="1" w:after="100" w:afterAutospacing="1"/>
        <w:divId w:val="1654869445"/>
      </w:pPr>
      <w:r>
        <w:t>CC#4: This CR was approved.</w:t>
      </w:r>
    </w:p>
    <w:p w14:paraId="5B3DE34F" w14:textId="77777777" w:rsidR="00000000" w:rsidRDefault="00DE7085">
      <w:pPr>
        <w:keepNext/>
        <w:spacing w:before="100" w:beforeAutospacing="1" w:after="100" w:afterAutospacing="1"/>
        <w:divId w:val="1654869445"/>
        <w:rPr>
          <w:rFonts w:cs="Arial"/>
          <w:b/>
        </w:rPr>
      </w:pPr>
      <w:r>
        <w:rPr>
          <w:rFonts w:cs="Arial"/>
          <w:b/>
        </w:rPr>
        <w:t>Status:</w:t>
      </w:r>
    </w:p>
    <w:p w14:paraId="70463180" w14:textId="77777777" w:rsidR="00000000" w:rsidRDefault="00DE7085">
      <w:pPr>
        <w:spacing w:before="100" w:beforeAutospacing="1" w:after="100" w:afterAutospacing="1"/>
        <w:divId w:val="1654869445"/>
      </w:pPr>
      <w:r>
        <w:t>Approved.</w:t>
      </w:r>
    </w:p>
    <w:p w14:paraId="4FE5F99B" w14:textId="77777777" w:rsidR="00000000" w:rsidRDefault="00DE7085">
      <w:pPr>
        <w:keepNext/>
        <w:keepLines/>
        <w:pBdr>
          <w:top w:val="single" w:sz="4" w:space="1" w:color="auto"/>
        </w:pBdr>
        <w:spacing w:before="100" w:beforeAutospacing="1" w:after="100" w:afterAutospacing="1"/>
        <w:divId w:val="1654869445"/>
      </w:pPr>
      <w:r>
        <w:rPr>
          <w:color w:val="0000FF"/>
        </w:rPr>
        <w:t>TD SP-211302</w:t>
      </w:r>
      <w:r>
        <w:t xml:space="preserve"> </w:t>
      </w:r>
      <w:r>
        <w:t>(CR PACK) CRs on MUSIM (Rel-17). (Source: SA WG2).</w:t>
      </w:r>
      <w:r>
        <w:br/>
      </w:r>
      <w:r>
        <w:rPr>
          <w:b/>
        </w:rPr>
        <w:t>Document for:</w:t>
      </w:r>
      <w:r>
        <w:t xml:space="preserve"> Approval.</w:t>
      </w:r>
      <w:r>
        <w:br/>
      </w:r>
      <w:r>
        <w:rPr>
          <w:b/>
        </w:rPr>
        <w:t>Abstract:</w:t>
      </w:r>
      <w:r>
        <w:t xml:space="preserve"> 23.502 CR3123; 23.401 CR3659; 23.502 CR3141; 23.501 CR3229R2; 23.502 CR3170R1; 23.501 CR3094R2; 23.401 CR3664R1; 23.501 CR3334R1; 23.401 CR3665R1; 23.502 CR3239R1; 23.502 </w:t>
      </w:r>
      <w:r>
        <w:t>CR3287R1; 23.501 CR3430R1; 23.502 CR3288R1; 23.401 CR3677R1; 23.401 CR3678R1; 23.501 CR3449R1; 23.501 CR3235R4; 23.401 CR3658R2; 23.501 CR3237R2; 23.502 CR3124R2.</w:t>
      </w:r>
    </w:p>
    <w:p w14:paraId="44A57DC2" w14:textId="77777777" w:rsidR="00000000" w:rsidRDefault="00DE7085">
      <w:pPr>
        <w:keepNext/>
        <w:spacing w:before="100" w:beforeAutospacing="1" w:after="100" w:afterAutospacing="1"/>
        <w:divId w:val="1654869445"/>
        <w:rPr>
          <w:rFonts w:cs="Arial"/>
          <w:b/>
        </w:rPr>
      </w:pPr>
      <w:r>
        <w:rPr>
          <w:rFonts w:cs="Arial"/>
          <w:b/>
        </w:rPr>
        <w:t>Comment:</w:t>
      </w:r>
    </w:p>
    <w:p w14:paraId="1BD65C23" w14:textId="77777777" w:rsidR="00000000" w:rsidRDefault="00DE7085">
      <w:pPr>
        <w:spacing w:before="100" w:beforeAutospacing="1" w:after="100" w:afterAutospacing="1"/>
        <w:divId w:val="1654869445"/>
      </w:pPr>
      <w:r>
        <w:t>Proposed revision of 23.401 CR3658R2 in SP-211548; Proposed revision of 23.501 CR323</w:t>
      </w:r>
      <w:r>
        <w:t>7R2 in SP-211550; Proposed revision of 23.502 CR3124R2 in SP-211551. The remaining CRs in this CR Pack were approved (the CR Pack was partially approved).</w:t>
      </w:r>
    </w:p>
    <w:p w14:paraId="09996A55" w14:textId="77777777" w:rsidR="00000000" w:rsidRDefault="00DE7085">
      <w:pPr>
        <w:keepNext/>
        <w:spacing w:before="100" w:beforeAutospacing="1" w:after="100" w:afterAutospacing="1"/>
        <w:divId w:val="1654869445"/>
        <w:rPr>
          <w:rFonts w:cs="Arial"/>
          <w:b/>
        </w:rPr>
      </w:pPr>
      <w:r>
        <w:rPr>
          <w:rFonts w:cs="Arial"/>
          <w:b/>
        </w:rPr>
        <w:lastRenderedPageBreak/>
        <w:t>Discussion and conclusion:</w:t>
      </w:r>
    </w:p>
    <w:p w14:paraId="5D90FA85" w14:textId="77777777" w:rsidR="00000000" w:rsidRDefault="00DE7085">
      <w:pPr>
        <w:spacing w:before="100" w:beforeAutospacing="1" w:after="100" w:afterAutospacing="1"/>
        <w:divId w:val="1654869445"/>
      </w:pPr>
      <w:r>
        <w:t>CC#4: 23.401 CR3658R2, 23.501 CR3237R2 and 23.502 CR3124R2 were considered</w:t>
      </w:r>
      <w:r>
        <w:t xml:space="preserve"> as revised. The remaining CRs in this CR Pack were approved (the CR Pack was partially approved).</w:t>
      </w:r>
    </w:p>
    <w:p w14:paraId="1DE7B0A3" w14:textId="77777777" w:rsidR="00000000" w:rsidRDefault="00DE7085">
      <w:pPr>
        <w:keepNext/>
        <w:spacing w:before="100" w:beforeAutospacing="1" w:after="100" w:afterAutospacing="1"/>
        <w:divId w:val="1654869445"/>
        <w:rPr>
          <w:rFonts w:cs="Arial"/>
          <w:b/>
        </w:rPr>
      </w:pPr>
      <w:r>
        <w:rPr>
          <w:rFonts w:cs="Arial"/>
          <w:b/>
        </w:rPr>
        <w:t>Status:</w:t>
      </w:r>
    </w:p>
    <w:p w14:paraId="5C701B67" w14:textId="77777777" w:rsidR="00000000" w:rsidRDefault="00DE7085">
      <w:pPr>
        <w:spacing w:before="100" w:beforeAutospacing="1" w:after="100" w:afterAutospacing="1"/>
        <w:divId w:val="1654869445"/>
      </w:pPr>
      <w:r>
        <w:t>Partially approved.</w:t>
      </w:r>
    </w:p>
    <w:p w14:paraId="53D8357A" w14:textId="77777777" w:rsidR="00000000" w:rsidRDefault="00DE7085">
      <w:pPr>
        <w:keepNext/>
        <w:keepLines/>
        <w:pBdr>
          <w:top w:val="single" w:sz="4" w:space="1" w:color="auto"/>
        </w:pBdr>
        <w:spacing w:before="100" w:beforeAutospacing="1" w:after="100" w:afterAutospacing="1"/>
        <w:divId w:val="1654869445"/>
      </w:pPr>
      <w:r>
        <w:rPr>
          <w:color w:val="0000FF"/>
        </w:rPr>
        <w:t>TD SP-211407</w:t>
      </w:r>
      <w:r>
        <w:t xml:space="preserve"> (CR) 23.256 CR0008R2 (Rel-17, 'F'): Clean up for List of Aerial UEs in a geographic area. (Source: OPPO).</w:t>
      </w:r>
      <w:r>
        <w:br/>
      </w:r>
      <w:r>
        <w:rPr>
          <w:b/>
        </w:rPr>
        <w:t>Document f</w:t>
      </w:r>
      <w:r>
        <w:rPr>
          <w:b/>
        </w:rPr>
        <w:t>or:</w:t>
      </w:r>
      <w:r>
        <w:t xml:space="preserve"> Approval.</w:t>
      </w:r>
      <w:r>
        <w:br/>
      </w:r>
      <w:r>
        <w:rPr>
          <w:b/>
        </w:rPr>
        <w:t>Abstract:</w:t>
      </w:r>
      <w:r>
        <w:t xml:space="preserve"> 1) Remove the deferred reporting in clause 5.3.4 to align with clause 5.3.1.3. 2) In the text of clause 5.3.4 step6, change the 'step 4' to 'step 5'. 3) Other editorial change and rewording.</w:t>
      </w:r>
    </w:p>
    <w:p w14:paraId="28887B37" w14:textId="77777777" w:rsidR="00000000" w:rsidRDefault="00DE7085">
      <w:pPr>
        <w:keepNext/>
        <w:spacing w:before="100" w:beforeAutospacing="1" w:after="100" w:afterAutospacing="1"/>
        <w:divId w:val="1654869445"/>
        <w:rPr>
          <w:rFonts w:cs="Arial"/>
          <w:b/>
        </w:rPr>
      </w:pPr>
      <w:r>
        <w:rPr>
          <w:rFonts w:cs="Arial"/>
          <w:b/>
        </w:rPr>
        <w:t>Comment:</w:t>
      </w:r>
    </w:p>
    <w:p w14:paraId="16EBA40E" w14:textId="77777777" w:rsidR="00000000" w:rsidRDefault="00DE7085">
      <w:pPr>
        <w:spacing w:before="100" w:beforeAutospacing="1" w:after="100" w:afterAutospacing="1"/>
        <w:divId w:val="1654869445"/>
      </w:pPr>
      <w:r>
        <w:t>Revision of 23.256 CR0008R1 (S2-</w:t>
      </w:r>
      <w:r>
        <w:t>2107969) in CR Pack SP-211307. CC#4: This CR was approved.</w:t>
      </w:r>
    </w:p>
    <w:p w14:paraId="690173F7" w14:textId="77777777" w:rsidR="00000000" w:rsidRDefault="00DE7085">
      <w:pPr>
        <w:keepNext/>
        <w:spacing w:before="100" w:beforeAutospacing="1" w:after="100" w:afterAutospacing="1"/>
        <w:divId w:val="1654869445"/>
        <w:rPr>
          <w:rFonts w:cs="Arial"/>
          <w:b/>
        </w:rPr>
      </w:pPr>
      <w:r>
        <w:rPr>
          <w:rFonts w:cs="Arial"/>
          <w:b/>
        </w:rPr>
        <w:t>Discussion and conclusion:</w:t>
      </w:r>
    </w:p>
    <w:p w14:paraId="77CAC47C" w14:textId="77777777" w:rsidR="00000000" w:rsidRDefault="00DE7085">
      <w:pPr>
        <w:spacing w:before="100" w:beforeAutospacing="1" w:after="100" w:afterAutospacing="1"/>
        <w:divId w:val="1654869445"/>
      </w:pPr>
      <w:r>
        <w:t>CC#4: This CR was approved.</w:t>
      </w:r>
    </w:p>
    <w:p w14:paraId="38E0CF9E" w14:textId="77777777" w:rsidR="00000000" w:rsidRDefault="00DE7085">
      <w:pPr>
        <w:keepNext/>
        <w:spacing w:before="100" w:beforeAutospacing="1" w:after="100" w:afterAutospacing="1"/>
        <w:divId w:val="1654869445"/>
        <w:rPr>
          <w:rFonts w:cs="Arial"/>
          <w:b/>
        </w:rPr>
      </w:pPr>
      <w:r>
        <w:rPr>
          <w:rFonts w:cs="Arial"/>
          <w:b/>
        </w:rPr>
        <w:t>Status:</w:t>
      </w:r>
    </w:p>
    <w:p w14:paraId="2389C2EE" w14:textId="77777777" w:rsidR="00000000" w:rsidRDefault="00DE7085">
      <w:pPr>
        <w:spacing w:before="100" w:beforeAutospacing="1" w:after="100" w:afterAutospacing="1"/>
        <w:divId w:val="1654869445"/>
      </w:pPr>
      <w:r>
        <w:t>Approved.</w:t>
      </w:r>
    </w:p>
    <w:p w14:paraId="7707F8D4" w14:textId="77777777" w:rsidR="00000000" w:rsidRDefault="00DE7085">
      <w:pPr>
        <w:keepNext/>
        <w:keepLines/>
        <w:pBdr>
          <w:top w:val="single" w:sz="4" w:space="1" w:color="auto"/>
        </w:pBdr>
        <w:spacing w:before="100" w:beforeAutospacing="1" w:after="100" w:afterAutospacing="1"/>
        <w:divId w:val="1654869445"/>
      </w:pPr>
      <w:r>
        <w:rPr>
          <w:color w:val="0000FF"/>
        </w:rPr>
        <w:t>TD SP-211415</w:t>
      </w:r>
      <w:r>
        <w:t xml:space="preserve"> (CR) 23.501 CR3345R3 (Rel-17, 'F'): Clarifications of NSAC and NSAC for roaming cases. (Source: Nokia, Nokia Sh</w:t>
      </w:r>
      <w:r>
        <w:t>anghai Bell).</w:t>
      </w:r>
      <w:r>
        <w:br/>
      </w:r>
      <w:r>
        <w:rPr>
          <w:b/>
        </w:rPr>
        <w:t>Document for:</w:t>
      </w:r>
      <w:r>
        <w:t xml:space="preserve"> Approval.</w:t>
      </w:r>
      <w:r>
        <w:br/>
      </w:r>
      <w:r>
        <w:rPr>
          <w:b/>
        </w:rPr>
        <w:t>Abstract:</w:t>
      </w:r>
      <w:r>
        <w:t xml:space="preserve"> Summary of change: This CR introduces a number of editorial changes to improve the readability of sections 5.15.11.0, 5.15.11.1, 5.15.11.2., 5.15.11.3 In addition, the CR adds the possibility of HPLMN based a</w:t>
      </w:r>
      <w:r>
        <w:t>dmission control for roaming UEs and both for the count of registrations and for the count of PDU connections per network slice.</w:t>
      </w:r>
    </w:p>
    <w:p w14:paraId="07E1CB17" w14:textId="77777777" w:rsidR="00000000" w:rsidRDefault="00DE7085">
      <w:pPr>
        <w:keepNext/>
        <w:spacing w:before="100" w:beforeAutospacing="1" w:after="100" w:afterAutospacing="1"/>
        <w:divId w:val="1654869445"/>
        <w:rPr>
          <w:rFonts w:cs="Arial"/>
          <w:b/>
        </w:rPr>
      </w:pPr>
      <w:r>
        <w:rPr>
          <w:rFonts w:cs="Arial"/>
          <w:b/>
        </w:rPr>
        <w:t>Comment:</w:t>
      </w:r>
    </w:p>
    <w:p w14:paraId="7C38DE62" w14:textId="77777777" w:rsidR="00000000" w:rsidRDefault="00DE7085">
      <w:pPr>
        <w:spacing w:before="100" w:beforeAutospacing="1" w:after="100" w:afterAutospacing="1"/>
        <w:divId w:val="1654869445"/>
      </w:pPr>
      <w:r>
        <w:t>Revision of S2-2107943 in CR Pack SP-211307. CC#4: SP-211415r01 was approved. Revised to SP-211626.</w:t>
      </w:r>
    </w:p>
    <w:p w14:paraId="2CB85C2D" w14:textId="77777777" w:rsidR="00000000" w:rsidRDefault="00DE7085">
      <w:pPr>
        <w:keepNext/>
        <w:spacing w:before="100" w:beforeAutospacing="1" w:after="100" w:afterAutospacing="1"/>
        <w:divId w:val="1654869445"/>
        <w:rPr>
          <w:rFonts w:cs="Arial"/>
          <w:b/>
        </w:rPr>
      </w:pPr>
      <w:r>
        <w:rPr>
          <w:rFonts w:cs="Arial"/>
          <w:b/>
        </w:rPr>
        <w:t>Discussion and con</w:t>
      </w:r>
      <w:r>
        <w:rPr>
          <w:rFonts w:cs="Arial"/>
          <w:b/>
        </w:rPr>
        <w:t>clusion:</w:t>
      </w:r>
    </w:p>
    <w:p w14:paraId="37B4E684" w14:textId="77777777" w:rsidR="00000000" w:rsidRDefault="00DE7085">
      <w:pPr>
        <w:spacing w:before="100" w:beforeAutospacing="1" w:after="100" w:afterAutospacing="1"/>
        <w:divId w:val="1654869445"/>
      </w:pPr>
      <w:r>
        <w:t>CC#4: SP-211415r01 was provided. SP-211415r01 was approved (to be revised by MCC into a new TD number).</w:t>
      </w:r>
    </w:p>
    <w:p w14:paraId="31FC2A53" w14:textId="77777777" w:rsidR="00000000" w:rsidRDefault="00DE7085">
      <w:pPr>
        <w:keepNext/>
        <w:spacing w:before="100" w:beforeAutospacing="1" w:after="100" w:afterAutospacing="1"/>
        <w:divId w:val="1654869445"/>
        <w:rPr>
          <w:rFonts w:cs="Arial"/>
          <w:b/>
        </w:rPr>
      </w:pPr>
      <w:r>
        <w:rPr>
          <w:rFonts w:cs="Arial"/>
          <w:b/>
        </w:rPr>
        <w:t>e-mail discussion:</w:t>
      </w:r>
    </w:p>
    <w:p w14:paraId="31F079DC" w14:textId="77777777" w:rsidR="00000000" w:rsidRDefault="00DE7085">
      <w:pPr>
        <w:spacing w:before="100" w:beforeAutospacing="1" w:after="100" w:afterAutospacing="1"/>
        <w:divId w:val="1654869445"/>
      </w:pPr>
      <w:r>
        <w:t>Peter Hedman (Ericsson) provides comments and suggests a change.</w:t>
      </w:r>
      <w:r>
        <w:br/>
        <w:t>Alessio(Nokia) provides rev1 as requested.</w:t>
      </w:r>
    </w:p>
    <w:p w14:paraId="717FC03D" w14:textId="77777777" w:rsidR="00000000" w:rsidRDefault="00DE7085">
      <w:pPr>
        <w:keepNext/>
        <w:spacing w:before="100" w:beforeAutospacing="1" w:after="100" w:afterAutospacing="1"/>
        <w:divId w:val="1654869445"/>
        <w:rPr>
          <w:rFonts w:cs="Arial"/>
          <w:b/>
        </w:rPr>
      </w:pPr>
      <w:r>
        <w:rPr>
          <w:rFonts w:cs="Arial"/>
          <w:b/>
        </w:rPr>
        <w:t>Status:</w:t>
      </w:r>
    </w:p>
    <w:p w14:paraId="4CFEE3C3" w14:textId="77777777" w:rsidR="00000000" w:rsidRDefault="00DE7085">
      <w:pPr>
        <w:spacing w:before="100" w:beforeAutospacing="1" w:after="100" w:afterAutospacing="1"/>
        <w:divId w:val="1654869445"/>
      </w:pPr>
      <w:r>
        <w:t>Revised to SP-211626.</w:t>
      </w:r>
    </w:p>
    <w:p w14:paraId="69749690"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SP-211626</w:t>
      </w:r>
      <w:r>
        <w:t xml:space="preserve"> (CR) 23.501 CR3345R4 (Rel-17, 'F'): Clarifications of NSAC and NSAC for roaming cases. (Source: Nokia, Nokia Shanghai Bell).</w:t>
      </w:r>
      <w:r>
        <w:br/>
      </w:r>
      <w:r>
        <w:rPr>
          <w:b/>
        </w:rPr>
        <w:t>Document for:</w:t>
      </w:r>
      <w:r>
        <w:t xml:space="preserve"> Approval.</w:t>
      </w:r>
      <w:r>
        <w:br/>
      </w:r>
      <w:r>
        <w:rPr>
          <w:b/>
        </w:rPr>
        <w:t>Abstract:</w:t>
      </w:r>
      <w:r>
        <w:t xml:space="preserve"> Summary of change: This CR introduces a number of editorial ch</w:t>
      </w:r>
      <w:r>
        <w:t xml:space="preserve">anges to improve the readability of sections 5.15.11.0, 5.15.11.1, 5.15.11.2., 5.15.11.3 In addition, the CR adds the possibility of HPLMN based admission control for roaming UEs and both for the count of registrations and for the count of PDU connections </w:t>
      </w:r>
      <w:r>
        <w:t>per network slice.</w:t>
      </w:r>
    </w:p>
    <w:p w14:paraId="38C113A4" w14:textId="77777777" w:rsidR="00000000" w:rsidRDefault="00DE7085">
      <w:pPr>
        <w:keepNext/>
        <w:spacing w:before="100" w:beforeAutospacing="1" w:after="100" w:afterAutospacing="1"/>
        <w:divId w:val="1654869445"/>
        <w:rPr>
          <w:rFonts w:cs="Arial"/>
          <w:b/>
        </w:rPr>
      </w:pPr>
      <w:r>
        <w:rPr>
          <w:rFonts w:cs="Arial"/>
          <w:b/>
        </w:rPr>
        <w:t>Comment:</w:t>
      </w:r>
    </w:p>
    <w:p w14:paraId="621B41AF" w14:textId="77777777" w:rsidR="00000000" w:rsidRDefault="00DE7085">
      <w:pPr>
        <w:spacing w:before="100" w:beforeAutospacing="1" w:after="100" w:afterAutospacing="1"/>
        <w:divId w:val="1654869445"/>
      </w:pPr>
      <w:r>
        <w:t>Revision of SP-211415r01. This CR was approved.</w:t>
      </w:r>
    </w:p>
    <w:p w14:paraId="4AB3BEE0" w14:textId="77777777" w:rsidR="00000000" w:rsidRDefault="00DE7085">
      <w:pPr>
        <w:keepNext/>
        <w:spacing w:before="100" w:beforeAutospacing="1" w:after="100" w:afterAutospacing="1"/>
        <w:divId w:val="1654869445"/>
        <w:rPr>
          <w:rFonts w:cs="Arial"/>
          <w:b/>
        </w:rPr>
      </w:pPr>
      <w:r>
        <w:rPr>
          <w:rFonts w:cs="Arial"/>
          <w:b/>
        </w:rPr>
        <w:t>Discussion and conclusion:</w:t>
      </w:r>
    </w:p>
    <w:p w14:paraId="6CAE6B38" w14:textId="77777777" w:rsidR="00000000" w:rsidRDefault="00DE7085">
      <w:pPr>
        <w:spacing w:before="100" w:beforeAutospacing="1" w:after="100" w:afterAutospacing="1"/>
        <w:divId w:val="1654869445"/>
      </w:pPr>
      <w:r>
        <w:t>-</w:t>
      </w:r>
    </w:p>
    <w:p w14:paraId="7A5426FF" w14:textId="77777777" w:rsidR="00000000" w:rsidRDefault="00DE7085">
      <w:pPr>
        <w:keepNext/>
        <w:spacing w:before="100" w:beforeAutospacing="1" w:after="100" w:afterAutospacing="1"/>
        <w:divId w:val="1654869445"/>
        <w:rPr>
          <w:rFonts w:cs="Arial"/>
          <w:b/>
        </w:rPr>
      </w:pPr>
      <w:r>
        <w:rPr>
          <w:rFonts w:cs="Arial"/>
          <w:b/>
        </w:rPr>
        <w:t>Status:</w:t>
      </w:r>
    </w:p>
    <w:p w14:paraId="0968F4F5" w14:textId="77777777" w:rsidR="00000000" w:rsidRDefault="00DE7085">
      <w:pPr>
        <w:spacing w:before="100" w:beforeAutospacing="1" w:after="100" w:afterAutospacing="1"/>
        <w:divId w:val="1654869445"/>
      </w:pPr>
      <w:r>
        <w:t>Approved.</w:t>
      </w:r>
    </w:p>
    <w:p w14:paraId="1A8A1946" w14:textId="77777777" w:rsidR="00000000" w:rsidRDefault="00DE7085">
      <w:pPr>
        <w:keepNext/>
        <w:keepLines/>
        <w:pBdr>
          <w:top w:val="single" w:sz="4" w:space="1" w:color="auto"/>
        </w:pBdr>
        <w:spacing w:before="100" w:beforeAutospacing="1" w:after="100" w:afterAutospacing="1"/>
        <w:divId w:val="1654869445"/>
      </w:pPr>
      <w:r>
        <w:rPr>
          <w:color w:val="0000FF"/>
        </w:rPr>
        <w:t>TD SP-211416</w:t>
      </w:r>
      <w:r>
        <w:t xml:space="preserve"> (CR) 23.501 CR3331R2 (Rel-17, 'F'): Clarification on definition of NSSRG. (Source: Nokia, Nokia Shanghai Bell, Ericsson)</w:t>
      </w:r>
      <w:r>
        <w:t>.</w:t>
      </w:r>
      <w:r>
        <w:br/>
      </w:r>
      <w:r>
        <w:rPr>
          <w:b/>
        </w:rPr>
        <w:t>Document for:</w:t>
      </w:r>
      <w:r>
        <w:t xml:space="preserve"> Approval.</w:t>
      </w:r>
      <w:r>
        <w:br/>
      </w:r>
      <w:r>
        <w:rPr>
          <w:b/>
        </w:rPr>
        <w:t>Abstract:</w:t>
      </w:r>
      <w:r>
        <w:t xml:space="preserve"> Summary of change: The text is updated to read: ' When S-NSSAIs have associated NSSRG information, then the S-NSSAIs in the Allowed NSSAI shall share at least one NSSRG.'.</w:t>
      </w:r>
    </w:p>
    <w:p w14:paraId="3EF843BC" w14:textId="77777777" w:rsidR="00000000" w:rsidRDefault="00DE7085">
      <w:pPr>
        <w:keepNext/>
        <w:spacing w:before="100" w:beforeAutospacing="1" w:after="100" w:afterAutospacing="1"/>
        <w:divId w:val="1654869445"/>
        <w:rPr>
          <w:rFonts w:cs="Arial"/>
          <w:b/>
        </w:rPr>
      </w:pPr>
      <w:r>
        <w:rPr>
          <w:rFonts w:cs="Arial"/>
          <w:b/>
        </w:rPr>
        <w:t>Comment:</w:t>
      </w:r>
    </w:p>
    <w:p w14:paraId="554B4AB4" w14:textId="77777777" w:rsidR="00000000" w:rsidRDefault="00DE7085">
      <w:pPr>
        <w:spacing w:before="100" w:beforeAutospacing="1" w:after="100" w:afterAutospacing="1"/>
        <w:divId w:val="1654869445"/>
      </w:pPr>
      <w:r>
        <w:t>Revision of S2-2107955 in CR Pack SP-21</w:t>
      </w:r>
      <w:r>
        <w:t>1307. CC#4: This CR was approved.</w:t>
      </w:r>
    </w:p>
    <w:p w14:paraId="447DB933" w14:textId="77777777" w:rsidR="00000000" w:rsidRDefault="00DE7085">
      <w:pPr>
        <w:keepNext/>
        <w:spacing w:before="100" w:beforeAutospacing="1" w:after="100" w:afterAutospacing="1"/>
        <w:divId w:val="1654869445"/>
        <w:rPr>
          <w:rFonts w:cs="Arial"/>
          <w:b/>
        </w:rPr>
      </w:pPr>
      <w:r>
        <w:rPr>
          <w:rFonts w:cs="Arial"/>
          <w:b/>
        </w:rPr>
        <w:t>Discussion and conclusion:</w:t>
      </w:r>
    </w:p>
    <w:p w14:paraId="2636C341" w14:textId="77777777" w:rsidR="00000000" w:rsidRDefault="00DE7085">
      <w:pPr>
        <w:spacing w:before="100" w:beforeAutospacing="1" w:after="100" w:afterAutospacing="1"/>
        <w:divId w:val="1654869445"/>
      </w:pPr>
      <w:r>
        <w:t>CC#4: This CR was approved.</w:t>
      </w:r>
    </w:p>
    <w:p w14:paraId="1DED5368" w14:textId="77777777" w:rsidR="00000000" w:rsidRDefault="00DE7085">
      <w:pPr>
        <w:keepNext/>
        <w:spacing w:before="100" w:beforeAutospacing="1" w:after="100" w:afterAutospacing="1"/>
        <w:divId w:val="1654869445"/>
        <w:rPr>
          <w:rFonts w:cs="Arial"/>
          <w:b/>
        </w:rPr>
      </w:pPr>
      <w:r>
        <w:rPr>
          <w:rFonts w:cs="Arial"/>
          <w:b/>
        </w:rPr>
        <w:t>Status:</w:t>
      </w:r>
    </w:p>
    <w:p w14:paraId="34A57880" w14:textId="77777777" w:rsidR="00000000" w:rsidRDefault="00DE7085">
      <w:pPr>
        <w:spacing w:before="100" w:beforeAutospacing="1" w:after="100" w:afterAutospacing="1"/>
        <w:divId w:val="1654869445"/>
      </w:pPr>
      <w:r>
        <w:t>Approved.</w:t>
      </w:r>
    </w:p>
    <w:p w14:paraId="4B0C976C" w14:textId="77777777" w:rsidR="00000000" w:rsidRDefault="00DE7085">
      <w:pPr>
        <w:keepNext/>
        <w:keepLines/>
        <w:pBdr>
          <w:top w:val="single" w:sz="4" w:space="1" w:color="auto"/>
        </w:pBdr>
        <w:spacing w:before="100" w:beforeAutospacing="1" w:after="100" w:afterAutospacing="1"/>
        <w:divId w:val="1654869445"/>
      </w:pPr>
      <w:r>
        <w:rPr>
          <w:color w:val="0000FF"/>
        </w:rPr>
        <w:t>TD SP-211307</w:t>
      </w:r>
      <w:r>
        <w:t xml:space="preserve"> (CR PACK) CRs where company revisions are expected (Rel-17). (Source: SA WG2).</w:t>
      </w:r>
      <w:r>
        <w:br/>
      </w:r>
      <w:r>
        <w:rPr>
          <w:b/>
        </w:rPr>
        <w:t>Document for:</w:t>
      </w:r>
      <w:r>
        <w:t xml:space="preserve"> Approval.</w:t>
      </w:r>
      <w:r>
        <w:br/>
      </w:r>
      <w:r>
        <w:rPr>
          <w:b/>
        </w:rPr>
        <w:t>Abstract:</w:t>
      </w:r>
      <w:r>
        <w:t xml:space="preserve"> </w:t>
      </w:r>
      <w:r>
        <w:t>23.501 CR3345R1; 23.501 CR3331R1; 23.256 CR0008R1.</w:t>
      </w:r>
    </w:p>
    <w:p w14:paraId="3D19EAAB" w14:textId="77777777" w:rsidR="00000000" w:rsidRDefault="00DE7085">
      <w:pPr>
        <w:keepNext/>
        <w:spacing w:before="100" w:beforeAutospacing="1" w:after="100" w:afterAutospacing="1"/>
        <w:divId w:val="1654869445"/>
        <w:rPr>
          <w:rFonts w:cs="Arial"/>
          <w:b/>
        </w:rPr>
      </w:pPr>
      <w:r>
        <w:rPr>
          <w:rFonts w:cs="Arial"/>
          <w:b/>
        </w:rPr>
        <w:t>Comment:</w:t>
      </w:r>
    </w:p>
    <w:p w14:paraId="264C7332" w14:textId="77777777" w:rsidR="00000000" w:rsidRDefault="00DE7085">
      <w:pPr>
        <w:spacing w:before="100" w:beforeAutospacing="1" w:after="100" w:afterAutospacing="1"/>
        <w:divId w:val="1654869445"/>
      </w:pPr>
      <w:r>
        <w:t>Proposed revision of 23.256 CR0008R1 in SP-211407; Proposed revision of 23.501 CR3345R1 in SP-211415; Proposed revision of 23.501 CR3331R1 in SP-211416. CC#4: Noted.</w:t>
      </w:r>
    </w:p>
    <w:p w14:paraId="5DEC0D2B" w14:textId="77777777" w:rsidR="00000000" w:rsidRDefault="00DE7085">
      <w:pPr>
        <w:keepNext/>
        <w:spacing w:before="100" w:beforeAutospacing="1" w:after="100" w:afterAutospacing="1"/>
        <w:divId w:val="1654869445"/>
        <w:rPr>
          <w:rFonts w:cs="Arial"/>
          <w:b/>
        </w:rPr>
      </w:pPr>
      <w:r>
        <w:rPr>
          <w:rFonts w:cs="Arial"/>
          <w:b/>
        </w:rPr>
        <w:t>Discussion and conclusion:</w:t>
      </w:r>
    </w:p>
    <w:p w14:paraId="43C219D1" w14:textId="77777777" w:rsidR="00000000" w:rsidRDefault="00DE7085">
      <w:pPr>
        <w:spacing w:before="100" w:beforeAutospacing="1" w:after="100" w:afterAutospacing="1"/>
        <w:divId w:val="1654869445"/>
      </w:pPr>
      <w:r>
        <w:t>CC#</w:t>
      </w:r>
      <w:r>
        <w:t>4: 23.501 CR3345R1; 23.501 CR3331R1; 23.256 CR0008R1 were considered revised. This CR Pack was noted.</w:t>
      </w:r>
    </w:p>
    <w:p w14:paraId="08652FAF" w14:textId="77777777" w:rsidR="00000000" w:rsidRDefault="00DE7085">
      <w:pPr>
        <w:keepNext/>
        <w:spacing w:before="100" w:beforeAutospacing="1" w:after="100" w:afterAutospacing="1"/>
        <w:divId w:val="1654869445"/>
        <w:rPr>
          <w:rFonts w:cs="Arial"/>
          <w:b/>
        </w:rPr>
      </w:pPr>
      <w:r>
        <w:rPr>
          <w:rFonts w:cs="Arial"/>
          <w:b/>
        </w:rPr>
        <w:t>Status:</w:t>
      </w:r>
    </w:p>
    <w:p w14:paraId="2CE30E5D" w14:textId="77777777" w:rsidR="00000000" w:rsidRDefault="00DE7085">
      <w:pPr>
        <w:spacing w:before="100" w:beforeAutospacing="1" w:after="100" w:afterAutospacing="1"/>
        <w:divId w:val="1654869445"/>
      </w:pPr>
      <w:r>
        <w:t>Noted.</w:t>
      </w:r>
    </w:p>
    <w:p w14:paraId="1DAACBB2"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SP-211552</w:t>
      </w:r>
      <w:r>
        <w:t xml:space="preserve"> (CR) 23.501 CR3256R5 (Rel-17, 'F'): UE onboarding architecture. (Source: Intel, Nokia, Nokia Shanghai Bell).</w:t>
      </w:r>
      <w:r>
        <w:br/>
      </w:r>
      <w:r>
        <w:rPr>
          <w:b/>
        </w:rPr>
        <w:t>Document for:</w:t>
      </w:r>
      <w:r>
        <w:t xml:space="preserve"> App</w:t>
      </w:r>
      <w:r>
        <w:t>roval.</w:t>
      </w:r>
      <w:r>
        <w:br/>
      </w:r>
      <w:r>
        <w:rPr>
          <w:b/>
        </w:rPr>
        <w:t>Abstract:</w:t>
      </w:r>
      <w:r>
        <w:t xml:space="preserve"> Summary of change: Editor's note removed and the ON-SNPN architecture with DCS updated. Updated NSSAAF description.</w:t>
      </w:r>
    </w:p>
    <w:p w14:paraId="3C553133" w14:textId="77777777" w:rsidR="00000000" w:rsidRDefault="00DE7085">
      <w:pPr>
        <w:keepNext/>
        <w:spacing w:before="100" w:beforeAutospacing="1" w:after="100" w:afterAutospacing="1"/>
        <w:divId w:val="1654869445"/>
        <w:rPr>
          <w:rFonts w:cs="Arial"/>
          <w:b/>
        </w:rPr>
      </w:pPr>
      <w:r>
        <w:rPr>
          <w:rFonts w:cs="Arial"/>
          <w:b/>
        </w:rPr>
        <w:t>Comment:</w:t>
      </w:r>
    </w:p>
    <w:p w14:paraId="2B4D3A96" w14:textId="77777777" w:rsidR="00000000" w:rsidRDefault="00DE7085">
      <w:pPr>
        <w:spacing w:before="100" w:beforeAutospacing="1" w:after="100" w:afterAutospacing="1"/>
        <w:divId w:val="1654869445"/>
      </w:pPr>
      <w:r>
        <w:t>Revision of Postponed S2-2108095 (23.501 CR3256R1). CC#2: SP-211552r03 approved. Revised to SP-211627.</w:t>
      </w:r>
    </w:p>
    <w:p w14:paraId="4CCD43CA" w14:textId="77777777" w:rsidR="00000000" w:rsidRDefault="00DE7085">
      <w:pPr>
        <w:keepNext/>
        <w:spacing w:before="100" w:beforeAutospacing="1" w:after="100" w:afterAutospacing="1"/>
        <w:divId w:val="1654869445"/>
        <w:rPr>
          <w:rFonts w:cs="Arial"/>
          <w:b/>
        </w:rPr>
      </w:pPr>
      <w:r>
        <w:rPr>
          <w:rFonts w:cs="Arial"/>
          <w:b/>
        </w:rPr>
        <w:t>Discussion and conclusion:</w:t>
      </w:r>
    </w:p>
    <w:p w14:paraId="79AE782B" w14:textId="77777777" w:rsidR="00000000" w:rsidRDefault="00DE7085">
      <w:pPr>
        <w:spacing w:before="100" w:beforeAutospacing="1" w:after="100" w:afterAutospacing="1"/>
        <w:divId w:val="1654869445"/>
      </w:pPr>
      <w:r>
        <w:t>CC#2: SP-211552r03 was provided. SP-211552r03 was approved. (To be revised to a new TD number by MCC).</w:t>
      </w:r>
    </w:p>
    <w:p w14:paraId="3544F704" w14:textId="77777777" w:rsidR="00000000" w:rsidRDefault="00DE7085">
      <w:pPr>
        <w:keepNext/>
        <w:spacing w:before="100" w:beforeAutospacing="1" w:after="100" w:afterAutospacing="1"/>
        <w:divId w:val="1654869445"/>
        <w:rPr>
          <w:rFonts w:cs="Arial"/>
          <w:b/>
        </w:rPr>
      </w:pPr>
      <w:r>
        <w:rPr>
          <w:rFonts w:cs="Arial"/>
          <w:b/>
        </w:rPr>
        <w:t>e-mail discussion:</w:t>
      </w:r>
    </w:p>
    <w:p w14:paraId="31C535C9" w14:textId="77777777" w:rsidR="00000000" w:rsidRDefault="00DE7085">
      <w:pPr>
        <w:spacing w:before="100" w:beforeAutospacing="1" w:after="100" w:afterAutospacing="1"/>
        <w:divId w:val="1654869445"/>
      </w:pPr>
      <w:r>
        <w:t>Saso</w:t>
      </w:r>
      <w:r>
        <w:t xml:space="preserve"> (Intel) provides background on 23.501 CR3256R5 (S2-2108095) and provides rev1.</w:t>
      </w:r>
      <w:r>
        <w:br/>
        <w:t>Peter Hedman (Ericsson) provides feedback and proposals for changes.</w:t>
      </w:r>
      <w:r>
        <w:br/>
        <w:t>Rainer (Nokia) replies to Peter (Ericsson).</w:t>
      </w:r>
      <w:r>
        <w:br/>
        <w:t>Saso (Intel) provides rev2.</w:t>
      </w:r>
      <w:r>
        <w:br/>
        <w:t>Peter Hedman (Ericsson) provides co</w:t>
      </w:r>
      <w:r>
        <w:t>mments.</w:t>
      </w:r>
      <w:r>
        <w:br/>
        <w:t>Rainer (Nokia) is ok to approve only 1552.</w:t>
      </w:r>
      <w:r>
        <w:br/>
        <w:t>Rainer (Nokia) comments.</w:t>
      </w:r>
      <w:r>
        <w:br/>
        <w:t>Saso (Intel) provides rev3.</w:t>
      </w:r>
      <w:r>
        <w:br/>
        <w:t>Saso (Intel) replies to Rainer.</w:t>
      </w:r>
      <w:r>
        <w:br/>
        <w:t>Rainer (Nokia) is ok to approve 1554rev2.</w:t>
      </w:r>
      <w:r>
        <w:br/>
        <w:t>Saso (Intel) indicates to Maurice that there is one change on change in the ap</w:t>
      </w:r>
      <w:r>
        <w:t>proved 1552_rev3.</w:t>
      </w:r>
    </w:p>
    <w:p w14:paraId="75AD37FB" w14:textId="77777777" w:rsidR="00000000" w:rsidRDefault="00DE7085">
      <w:pPr>
        <w:keepNext/>
        <w:spacing w:before="100" w:beforeAutospacing="1" w:after="100" w:afterAutospacing="1"/>
        <w:divId w:val="1654869445"/>
        <w:rPr>
          <w:rFonts w:cs="Arial"/>
          <w:b/>
        </w:rPr>
      </w:pPr>
      <w:r>
        <w:rPr>
          <w:rFonts w:cs="Arial"/>
          <w:b/>
        </w:rPr>
        <w:t>Status:</w:t>
      </w:r>
    </w:p>
    <w:p w14:paraId="1149A1D4" w14:textId="77777777" w:rsidR="00000000" w:rsidRDefault="00DE7085">
      <w:pPr>
        <w:spacing w:before="100" w:beforeAutospacing="1" w:after="100" w:afterAutospacing="1"/>
        <w:divId w:val="1654869445"/>
      </w:pPr>
      <w:r>
        <w:t>Revised to SP-211627.</w:t>
      </w:r>
    </w:p>
    <w:p w14:paraId="50D20F6A" w14:textId="77777777" w:rsidR="00000000" w:rsidRDefault="00DE7085">
      <w:pPr>
        <w:keepNext/>
        <w:keepLines/>
        <w:pBdr>
          <w:top w:val="single" w:sz="4" w:space="1" w:color="auto"/>
        </w:pBdr>
        <w:spacing w:before="100" w:beforeAutospacing="1" w:after="100" w:afterAutospacing="1"/>
        <w:divId w:val="1654869445"/>
      </w:pPr>
      <w:r>
        <w:rPr>
          <w:color w:val="0000FF"/>
        </w:rPr>
        <w:t>TD SP-211627</w:t>
      </w:r>
      <w:r>
        <w:t xml:space="preserve"> (CR) 23.501 CR3256R6 (Rel-17, 'F'): UE onboarding architecture. (Source: Intel, Nokia, Nokia Shanghai Bell, Qualcomm Inc.).</w:t>
      </w:r>
      <w:r>
        <w:br/>
      </w:r>
      <w:r>
        <w:rPr>
          <w:b/>
        </w:rPr>
        <w:t>Document for:</w:t>
      </w:r>
      <w:r>
        <w:t xml:space="preserve"> Approval.</w:t>
      </w:r>
      <w:r>
        <w:br/>
      </w:r>
      <w:r>
        <w:rPr>
          <w:b/>
        </w:rPr>
        <w:t>Abstract:</w:t>
      </w:r>
      <w:r>
        <w:t xml:space="preserve"> Summary of change: Editor's note remo</w:t>
      </w:r>
      <w:r>
        <w:t>ved and the ON-SNPN architecture with DCS updated. Updated NSSAAF description.</w:t>
      </w:r>
    </w:p>
    <w:p w14:paraId="25A647B3" w14:textId="77777777" w:rsidR="00000000" w:rsidRDefault="00DE7085">
      <w:pPr>
        <w:keepNext/>
        <w:spacing w:before="100" w:beforeAutospacing="1" w:after="100" w:afterAutospacing="1"/>
        <w:divId w:val="1654869445"/>
        <w:rPr>
          <w:rFonts w:cs="Arial"/>
          <w:b/>
        </w:rPr>
      </w:pPr>
      <w:r>
        <w:rPr>
          <w:rFonts w:cs="Arial"/>
          <w:b/>
        </w:rPr>
        <w:t>Comment:</w:t>
      </w:r>
    </w:p>
    <w:p w14:paraId="771970F8" w14:textId="77777777" w:rsidR="00000000" w:rsidRDefault="00DE7085">
      <w:pPr>
        <w:spacing w:before="100" w:beforeAutospacing="1" w:after="100" w:afterAutospacing="1"/>
        <w:divId w:val="1654869445"/>
      </w:pPr>
      <w:r>
        <w:t>Revision of SP-211552r03. This CR was approved.</w:t>
      </w:r>
    </w:p>
    <w:p w14:paraId="260FDD38" w14:textId="77777777" w:rsidR="00000000" w:rsidRDefault="00DE7085">
      <w:pPr>
        <w:keepNext/>
        <w:spacing w:before="100" w:beforeAutospacing="1" w:after="100" w:afterAutospacing="1"/>
        <w:divId w:val="1654869445"/>
        <w:rPr>
          <w:rFonts w:cs="Arial"/>
          <w:b/>
        </w:rPr>
      </w:pPr>
      <w:r>
        <w:rPr>
          <w:rFonts w:cs="Arial"/>
          <w:b/>
        </w:rPr>
        <w:t>Discussion and conclusion:</w:t>
      </w:r>
    </w:p>
    <w:p w14:paraId="49A68263" w14:textId="77777777" w:rsidR="00000000" w:rsidRDefault="00DE7085">
      <w:pPr>
        <w:spacing w:before="100" w:beforeAutospacing="1" w:after="100" w:afterAutospacing="1"/>
        <w:divId w:val="1654869445"/>
      </w:pPr>
      <w:r>
        <w:t>-</w:t>
      </w:r>
    </w:p>
    <w:p w14:paraId="13E4F007" w14:textId="77777777" w:rsidR="00000000" w:rsidRDefault="00DE7085">
      <w:pPr>
        <w:keepNext/>
        <w:spacing w:before="100" w:beforeAutospacing="1" w:after="100" w:afterAutospacing="1"/>
        <w:divId w:val="1654869445"/>
        <w:rPr>
          <w:rFonts w:cs="Arial"/>
          <w:b/>
        </w:rPr>
      </w:pPr>
      <w:r>
        <w:rPr>
          <w:rFonts w:cs="Arial"/>
          <w:b/>
        </w:rPr>
        <w:t>Status:</w:t>
      </w:r>
    </w:p>
    <w:p w14:paraId="50D8EAC6" w14:textId="77777777" w:rsidR="00000000" w:rsidRDefault="00DE7085">
      <w:pPr>
        <w:spacing w:before="100" w:beforeAutospacing="1" w:after="100" w:afterAutospacing="1"/>
        <w:divId w:val="1654869445"/>
      </w:pPr>
      <w:r>
        <w:t>Approved.</w:t>
      </w:r>
    </w:p>
    <w:p w14:paraId="2CB38A8B" w14:textId="77777777" w:rsidR="00000000" w:rsidRDefault="00DE7085">
      <w:pPr>
        <w:keepNext/>
        <w:keepLines/>
        <w:pBdr>
          <w:top w:val="single" w:sz="4" w:space="1" w:color="auto"/>
        </w:pBdr>
        <w:spacing w:before="100" w:beforeAutospacing="1" w:after="100" w:afterAutospacing="1"/>
        <w:divId w:val="1654869445"/>
      </w:pPr>
      <w:r>
        <w:rPr>
          <w:color w:val="0000FF"/>
        </w:rPr>
        <w:lastRenderedPageBreak/>
        <w:t>TD SP-211562</w:t>
      </w:r>
      <w:r>
        <w:t xml:space="preserve"> (CR) 23.501 CR3319R5 (Rel-17, 'B'): Support for Paging Early</w:t>
      </w:r>
      <w:r>
        <w:t xml:space="preserve"> Indication. (Source: MediaTek Inc., Qualcomm Inc., OPPO, Huawei, HiSilicon, Nokia, Nokia Shanghai Bell, [Apple, Ericsson, Vodafone]).</w:t>
      </w:r>
      <w:r>
        <w:br/>
      </w:r>
      <w:r>
        <w:rPr>
          <w:b/>
        </w:rPr>
        <w:t>Document for:</w:t>
      </w:r>
      <w:r>
        <w:t xml:space="preserve"> Approval.</w:t>
      </w:r>
      <w:r>
        <w:br/>
      </w:r>
      <w:r>
        <w:rPr>
          <w:b/>
        </w:rPr>
        <w:t>Abstract:</w:t>
      </w:r>
      <w:r>
        <w:t xml:space="preserve"> Summary of change: Support for NR Paging Early Indication in RRC_IDLE and RRC_INACTIVE.</w:t>
      </w:r>
      <w:r>
        <w:t xml:space="preserve"> Support of CN assigned Paging Early Indication with Paging subgrouping assistance information.</w:t>
      </w:r>
    </w:p>
    <w:p w14:paraId="7ED6BD73" w14:textId="77777777" w:rsidR="00000000" w:rsidRDefault="00DE7085">
      <w:pPr>
        <w:keepNext/>
        <w:spacing w:before="100" w:beforeAutospacing="1" w:after="100" w:afterAutospacing="1"/>
        <w:divId w:val="1654869445"/>
        <w:rPr>
          <w:rFonts w:cs="Arial"/>
          <w:b/>
        </w:rPr>
      </w:pPr>
      <w:r>
        <w:rPr>
          <w:rFonts w:cs="Arial"/>
          <w:b/>
        </w:rPr>
        <w:t>Comment:</w:t>
      </w:r>
    </w:p>
    <w:p w14:paraId="0F2EE582" w14:textId="77777777" w:rsidR="00000000" w:rsidRDefault="00DE7085">
      <w:pPr>
        <w:spacing w:before="100" w:beforeAutospacing="1" w:after="100" w:afterAutospacing="1"/>
        <w:divId w:val="1654869445"/>
      </w:pPr>
      <w:r>
        <w:t>Revision of S2-2109339 (23.501 CR3319R4) in SP-211304. CC#2: For further discussion. CC#4: SP-211562r01 was approved. Revised to SP-211628.</w:t>
      </w:r>
    </w:p>
    <w:p w14:paraId="1527621A" w14:textId="77777777" w:rsidR="00000000" w:rsidRDefault="00DE7085">
      <w:pPr>
        <w:keepNext/>
        <w:spacing w:before="100" w:beforeAutospacing="1" w:after="100" w:afterAutospacing="1"/>
        <w:divId w:val="1654869445"/>
        <w:rPr>
          <w:rFonts w:cs="Arial"/>
          <w:b/>
        </w:rPr>
      </w:pPr>
      <w:r>
        <w:rPr>
          <w:rFonts w:cs="Arial"/>
          <w:b/>
        </w:rPr>
        <w:t xml:space="preserve">Discussion </w:t>
      </w:r>
      <w:r>
        <w:rPr>
          <w:rFonts w:cs="Arial"/>
          <w:b/>
        </w:rPr>
        <w:t>and conclusion:</w:t>
      </w:r>
    </w:p>
    <w:p w14:paraId="22EB49ED" w14:textId="77777777" w:rsidR="00000000" w:rsidRDefault="00DE7085">
      <w:pPr>
        <w:spacing w:before="100" w:beforeAutospacing="1" w:after="100" w:afterAutospacing="1"/>
        <w:divId w:val="1654869445"/>
      </w:pPr>
      <w:r>
        <w:t>CC#2: Ericsson commented that there were issues in the same CR pack under discussion. This was left for further off-line discussion.</w:t>
      </w:r>
      <w:r>
        <w:br/>
        <w:t xml:space="preserve">CC#4: Qualcomm proposed SP-211562r01 with corrections to the source list. SP-211562r01 was approved (to be </w:t>
      </w:r>
      <w:r>
        <w:t>revised by MCC into a new TD number).</w:t>
      </w:r>
    </w:p>
    <w:p w14:paraId="377FD1B4" w14:textId="77777777" w:rsidR="00000000" w:rsidRDefault="00DE7085">
      <w:pPr>
        <w:keepNext/>
        <w:spacing w:before="100" w:beforeAutospacing="1" w:after="100" w:afterAutospacing="1"/>
        <w:divId w:val="1654869445"/>
        <w:rPr>
          <w:rFonts w:cs="Arial"/>
          <w:b/>
        </w:rPr>
      </w:pPr>
      <w:r>
        <w:rPr>
          <w:rFonts w:cs="Arial"/>
          <w:b/>
        </w:rPr>
        <w:t>Status:</w:t>
      </w:r>
    </w:p>
    <w:p w14:paraId="3D9CC09B" w14:textId="77777777" w:rsidR="00000000" w:rsidRDefault="00DE7085">
      <w:pPr>
        <w:spacing w:before="100" w:beforeAutospacing="1" w:after="100" w:afterAutospacing="1"/>
        <w:divId w:val="1654869445"/>
      </w:pPr>
      <w:r>
        <w:t>Revised to SP-211628.</w:t>
      </w:r>
    </w:p>
    <w:p w14:paraId="4195C876" w14:textId="77777777" w:rsidR="00000000" w:rsidRDefault="00DE7085">
      <w:pPr>
        <w:keepNext/>
        <w:keepLines/>
        <w:pBdr>
          <w:top w:val="single" w:sz="4" w:space="1" w:color="auto"/>
        </w:pBdr>
        <w:spacing w:before="100" w:beforeAutospacing="1" w:after="100" w:afterAutospacing="1"/>
        <w:divId w:val="1654869445"/>
      </w:pPr>
      <w:r>
        <w:rPr>
          <w:color w:val="0000FF"/>
        </w:rPr>
        <w:t>TD SP-211628</w:t>
      </w:r>
      <w:r>
        <w:t xml:space="preserve"> (CR) 23.501 CR3319R6 (Rel-17, 'B'): Support for Paging Early Indication. (Source: MediaTek Inc., Qualcomm Inc., OPPO, Huawei, HiSilicon, Nokia, Nokia Shanghai Bell, Ericsson).</w:t>
      </w:r>
      <w:r>
        <w:br/>
      </w:r>
      <w:r>
        <w:rPr>
          <w:b/>
        </w:rPr>
        <w:t>Document for:</w:t>
      </w:r>
      <w:r>
        <w:t xml:space="preserve"> Approval.</w:t>
      </w:r>
      <w:r>
        <w:br/>
      </w:r>
      <w:r>
        <w:rPr>
          <w:b/>
        </w:rPr>
        <w:t>Abstract:</w:t>
      </w:r>
      <w:r>
        <w:t xml:space="preserve"> Summary of change: Support for NR Paging Early Indication in RRC_IDLE and RRC_INACTIVE. Support of CN assigned Paging Early Indication with Paging subgrouping assistance information.</w:t>
      </w:r>
    </w:p>
    <w:p w14:paraId="2A381BA7" w14:textId="77777777" w:rsidR="00000000" w:rsidRDefault="00DE7085">
      <w:pPr>
        <w:keepNext/>
        <w:spacing w:before="100" w:beforeAutospacing="1" w:after="100" w:afterAutospacing="1"/>
        <w:divId w:val="1654869445"/>
        <w:rPr>
          <w:rFonts w:cs="Arial"/>
          <w:b/>
        </w:rPr>
      </w:pPr>
      <w:r>
        <w:rPr>
          <w:rFonts w:cs="Arial"/>
          <w:b/>
        </w:rPr>
        <w:t>Comment:</w:t>
      </w:r>
    </w:p>
    <w:p w14:paraId="4589A5C4" w14:textId="77777777" w:rsidR="00000000" w:rsidRDefault="00DE7085">
      <w:pPr>
        <w:spacing w:before="100" w:beforeAutospacing="1" w:after="100" w:afterAutospacing="1"/>
        <w:divId w:val="1654869445"/>
      </w:pPr>
      <w:r>
        <w:t>Revision of SP-211562r01. Thi</w:t>
      </w:r>
      <w:r>
        <w:t>s CR was approved.</w:t>
      </w:r>
    </w:p>
    <w:p w14:paraId="4CA930B6" w14:textId="77777777" w:rsidR="00000000" w:rsidRDefault="00DE7085">
      <w:pPr>
        <w:keepNext/>
        <w:spacing w:before="100" w:beforeAutospacing="1" w:after="100" w:afterAutospacing="1"/>
        <w:divId w:val="1654869445"/>
        <w:rPr>
          <w:rFonts w:cs="Arial"/>
          <w:b/>
        </w:rPr>
      </w:pPr>
      <w:r>
        <w:rPr>
          <w:rFonts w:cs="Arial"/>
          <w:b/>
        </w:rPr>
        <w:t>Discussion and conclusion:</w:t>
      </w:r>
    </w:p>
    <w:p w14:paraId="11BE8E29" w14:textId="77777777" w:rsidR="00000000" w:rsidRDefault="00DE7085">
      <w:pPr>
        <w:spacing w:before="100" w:beforeAutospacing="1" w:after="100" w:afterAutospacing="1"/>
        <w:divId w:val="1654869445"/>
      </w:pPr>
      <w:r>
        <w:t>-</w:t>
      </w:r>
    </w:p>
    <w:p w14:paraId="56607EC7" w14:textId="77777777" w:rsidR="00000000" w:rsidRDefault="00DE7085">
      <w:pPr>
        <w:keepNext/>
        <w:spacing w:before="100" w:beforeAutospacing="1" w:after="100" w:afterAutospacing="1"/>
        <w:divId w:val="1654869445"/>
        <w:rPr>
          <w:rFonts w:cs="Arial"/>
          <w:b/>
        </w:rPr>
      </w:pPr>
      <w:r>
        <w:rPr>
          <w:rFonts w:cs="Arial"/>
          <w:b/>
        </w:rPr>
        <w:t>Status:</w:t>
      </w:r>
    </w:p>
    <w:p w14:paraId="4EEC87DC" w14:textId="77777777" w:rsidR="00000000" w:rsidRDefault="00DE7085">
      <w:pPr>
        <w:spacing w:before="100" w:beforeAutospacing="1" w:after="100" w:afterAutospacing="1"/>
        <w:divId w:val="1654869445"/>
      </w:pPr>
      <w:r>
        <w:t>Approved.</w:t>
      </w:r>
    </w:p>
    <w:p w14:paraId="6324EE84" w14:textId="77777777" w:rsidR="00000000" w:rsidRDefault="00DE7085">
      <w:pPr>
        <w:keepNext/>
        <w:keepLines/>
        <w:pBdr>
          <w:top w:val="single" w:sz="4" w:space="1" w:color="auto"/>
        </w:pBdr>
        <w:spacing w:before="100" w:beforeAutospacing="1" w:after="100" w:afterAutospacing="1"/>
        <w:divId w:val="1654869445"/>
      </w:pPr>
      <w:r>
        <w:rPr>
          <w:color w:val="0000FF"/>
        </w:rPr>
        <w:t>TD SP-211304</w:t>
      </w:r>
      <w:r>
        <w:t xml:space="preserve"> (CR PACK) CRs on TEI17 (Rel-17). (Source: SA WG2).</w:t>
      </w:r>
      <w:r>
        <w:br/>
      </w:r>
      <w:r>
        <w:rPr>
          <w:b/>
        </w:rPr>
        <w:t>Document for:</w:t>
      </w:r>
      <w:r>
        <w:t xml:space="preserve"> Approval.</w:t>
      </w:r>
      <w:r>
        <w:br/>
      </w:r>
      <w:r>
        <w:rPr>
          <w:b/>
        </w:rPr>
        <w:t>Abstract:</w:t>
      </w:r>
      <w:r>
        <w:t xml:space="preserve"> </w:t>
      </w:r>
      <w:r>
        <w:t>23.501 CR3246; 23.501 CR3267; 23.501 CR3172R5; 23.501 CR3253R1; 23.503 CR0685; 23.502 CR3311; 23.303 CR0330R2; 23.401 CR3670R1; 23.501 CR3382R1; 23.502 CR3301R1; 23.502 CR3272R1; 23.502 CR3233R1; 23.316 CR2061R1; 23.502 CR3276R1; 23.502 CR3263R1; 23.501 CR</w:t>
      </w:r>
      <w:r>
        <w:t>3319R4.</w:t>
      </w:r>
    </w:p>
    <w:p w14:paraId="1ADF37DD" w14:textId="77777777" w:rsidR="00000000" w:rsidRDefault="00DE7085">
      <w:pPr>
        <w:keepNext/>
        <w:spacing w:before="100" w:beforeAutospacing="1" w:after="100" w:afterAutospacing="1"/>
        <w:divId w:val="1654869445"/>
        <w:rPr>
          <w:rFonts w:cs="Arial"/>
          <w:b/>
        </w:rPr>
      </w:pPr>
      <w:r>
        <w:rPr>
          <w:rFonts w:cs="Arial"/>
          <w:b/>
        </w:rPr>
        <w:t>Comment:</w:t>
      </w:r>
    </w:p>
    <w:p w14:paraId="006EE112" w14:textId="77777777" w:rsidR="00000000" w:rsidRDefault="00DE7085">
      <w:pPr>
        <w:spacing w:before="100" w:beforeAutospacing="1" w:after="100" w:afterAutospacing="1"/>
        <w:divId w:val="1654869445"/>
      </w:pPr>
      <w:r>
        <w:t>Proposed revision of 23.501 CR3319R4 in SP-211562. CC#4: 23.501 CR3319R4 was considered revised. Remaining CRs approved (the CR Pack was partially approved).</w:t>
      </w:r>
    </w:p>
    <w:p w14:paraId="38BD2377" w14:textId="77777777" w:rsidR="00000000" w:rsidRDefault="00DE7085">
      <w:pPr>
        <w:keepNext/>
        <w:spacing w:before="100" w:beforeAutospacing="1" w:after="100" w:afterAutospacing="1"/>
        <w:divId w:val="1654869445"/>
        <w:rPr>
          <w:rFonts w:cs="Arial"/>
          <w:b/>
        </w:rPr>
      </w:pPr>
      <w:r>
        <w:rPr>
          <w:rFonts w:cs="Arial"/>
          <w:b/>
        </w:rPr>
        <w:lastRenderedPageBreak/>
        <w:t>Discussion and conclusion:</w:t>
      </w:r>
    </w:p>
    <w:p w14:paraId="4B06615A" w14:textId="77777777" w:rsidR="00000000" w:rsidRDefault="00DE7085">
      <w:pPr>
        <w:spacing w:before="100" w:beforeAutospacing="1" w:after="100" w:afterAutospacing="1"/>
        <w:divId w:val="1654869445"/>
      </w:pPr>
      <w:r>
        <w:t>CC#4: 23.501 CR3319R4 was considered revised. The rema</w:t>
      </w:r>
      <w:r>
        <w:t>ining CRs in this CR Pack were approved (the CR Pack was partially approved).</w:t>
      </w:r>
    </w:p>
    <w:p w14:paraId="4ED185D2" w14:textId="77777777" w:rsidR="00000000" w:rsidRDefault="00DE7085">
      <w:pPr>
        <w:keepNext/>
        <w:spacing w:before="100" w:beforeAutospacing="1" w:after="100" w:afterAutospacing="1"/>
        <w:divId w:val="1654869445"/>
        <w:rPr>
          <w:rFonts w:cs="Arial"/>
          <w:b/>
        </w:rPr>
      </w:pPr>
      <w:r>
        <w:rPr>
          <w:rFonts w:cs="Arial"/>
          <w:b/>
        </w:rPr>
        <w:t>Status:</w:t>
      </w:r>
    </w:p>
    <w:p w14:paraId="5707B81B" w14:textId="77777777" w:rsidR="00000000" w:rsidRDefault="00DE7085">
      <w:pPr>
        <w:spacing w:before="100" w:beforeAutospacing="1" w:after="100" w:afterAutospacing="1"/>
        <w:divId w:val="1654869445"/>
      </w:pPr>
      <w:r>
        <w:t>Partially approved.</w:t>
      </w:r>
    </w:p>
    <w:p w14:paraId="5E2ED673" w14:textId="77777777" w:rsidR="00000000" w:rsidRDefault="00DE7085">
      <w:pPr>
        <w:pStyle w:val="Heading2"/>
        <w:divId w:val="1654869445"/>
        <w:rPr>
          <w:color w:val="0000FF"/>
        </w:rPr>
      </w:pPr>
      <w:bookmarkStart w:id="183" w:name="_Toc97638931"/>
      <w:bookmarkStart w:id="184" w:name="_Toc97639414"/>
      <w:r>
        <w:rPr>
          <w:color w:val="0000FF"/>
        </w:rPr>
        <w:t>Block 5 (to approve / note Thursday 15:00 UTC)</w:t>
      </w:r>
      <w:bookmarkEnd w:id="183"/>
      <w:bookmarkEnd w:id="184"/>
    </w:p>
    <w:p w14:paraId="45E5D02B" w14:textId="77777777" w:rsidR="00000000" w:rsidRDefault="00DE7085">
      <w:pPr>
        <w:keepNext/>
        <w:keepLines/>
        <w:pBdr>
          <w:top w:val="single" w:sz="4" w:space="1" w:color="auto"/>
        </w:pBdr>
        <w:spacing w:before="100" w:beforeAutospacing="1" w:after="100" w:afterAutospacing="1"/>
        <w:divId w:val="1555703999"/>
        <w:rPr>
          <w:rFonts w:eastAsiaTheme="minorEastAsia"/>
        </w:rPr>
      </w:pPr>
      <w:r>
        <w:rPr>
          <w:color w:val="0000FF"/>
        </w:rPr>
        <w:t>TD SP-211280</w:t>
      </w:r>
      <w:r>
        <w:t xml:space="preserve"> (CR PACK) CRs on 5G_eLCS_Ph2 (Rel-17). (Source: SA WG2).</w:t>
      </w:r>
      <w:r>
        <w:br/>
      </w:r>
      <w:r>
        <w:rPr>
          <w:b/>
        </w:rPr>
        <w:t>Document for:</w:t>
      </w:r>
      <w:r>
        <w:t xml:space="preserve"> Approval.</w:t>
      </w:r>
      <w:r>
        <w:br/>
      </w:r>
      <w:r>
        <w:rPr>
          <w:b/>
        </w:rPr>
        <w:t>Abstract:</w:t>
      </w:r>
      <w:r>
        <w:t xml:space="preserve"> 23.502 CR3180; 23.273 CR0201; 23.273 CR0200R1; 23.273 CR0202R1; 23.273 CR0196R1; 23.273 CR0151R6; 23.273 CR0206R1; 23.273 CR0209R1; 23.273 CR0218R1.</w:t>
      </w:r>
    </w:p>
    <w:p w14:paraId="1C6FEC06" w14:textId="77777777" w:rsidR="00000000" w:rsidRDefault="00DE7085">
      <w:pPr>
        <w:keepNext/>
        <w:spacing w:before="100" w:beforeAutospacing="1" w:after="100" w:afterAutospacing="1"/>
        <w:divId w:val="1555703999"/>
        <w:rPr>
          <w:rFonts w:cs="Arial"/>
          <w:b/>
        </w:rPr>
      </w:pPr>
      <w:r>
        <w:rPr>
          <w:rFonts w:cs="Arial"/>
          <w:b/>
        </w:rPr>
        <w:t>Comment:</w:t>
      </w:r>
    </w:p>
    <w:p w14:paraId="0CBE52F6" w14:textId="77777777" w:rsidR="00000000" w:rsidRDefault="00DE7085">
      <w:pPr>
        <w:spacing w:before="100" w:beforeAutospacing="1" w:after="100" w:afterAutospacing="1"/>
        <w:divId w:val="1555703999"/>
      </w:pPr>
      <w:r>
        <w:t>For Block Approval. CC#4: Block Approved.</w:t>
      </w:r>
    </w:p>
    <w:p w14:paraId="7C81645B" w14:textId="77777777" w:rsidR="00000000" w:rsidRDefault="00DE7085">
      <w:pPr>
        <w:keepNext/>
        <w:spacing w:before="100" w:beforeAutospacing="1" w:after="100" w:afterAutospacing="1"/>
        <w:divId w:val="1555703999"/>
        <w:rPr>
          <w:rFonts w:cs="Arial"/>
          <w:b/>
        </w:rPr>
      </w:pPr>
      <w:r>
        <w:rPr>
          <w:rFonts w:cs="Arial"/>
          <w:b/>
        </w:rPr>
        <w:t>Discussion and conclusion:</w:t>
      </w:r>
    </w:p>
    <w:p w14:paraId="0AF3F1B8" w14:textId="77777777" w:rsidR="00000000" w:rsidRDefault="00DE7085">
      <w:pPr>
        <w:spacing w:before="100" w:beforeAutospacing="1" w:after="100" w:afterAutospacing="1"/>
        <w:divId w:val="1555703999"/>
      </w:pPr>
      <w:r>
        <w:t>-</w:t>
      </w:r>
    </w:p>
    <w:p w14:paraId="4B8CE0A8" w14:textId="77777777" w:rsidR="00000000" w:rsidRDefault="00DE7085">
      <w:pPr>
        <w:keepNext/>
        <w:spacing w:before="100" w:beforeAutospacing="1" w:after="100" w:afterAutospacing="1"/>
        <w:divId w:val="1555703999"/>
        <w:rPr>
          <w:rFonts w:cs="Arial"/>
          <w:b/>
        </w:rPr>
      </w:pPr>
      <w:r>
        <w:rPr>
          <w:rFonts w:cs="Arial"/>
          <w:b/>
        </w:rPr>
        <w:t>Status:</w:t>
      </w:r>
    </w:p>
    <w:p w14:paraId="76936B70" w14:textId="77777777" w:rsidR="00000000" w:rsidRDefault="00DE7085">
      <w:pPr>
        <w:spacing w:before="100" w:beforeAutospacing="1" w:after="100" w:afterAutospacing="1"/>
        <w:divId w:val="1555703999"/>
      </w:pPr>
      <w:r>
        <w:t>Approved.</w:t>
      </w:r>
    </w:p>
    <w:p w14:paraId="108DA2CC" w14:textId="77777777" w:rsidR="00000000" w:rsidRDefault="00DE7085">
      <w:pPr>
        <w:keepNext/>
        <w:keepLines/>
        <w:pBdr>
          <w:top w:val="single" w:sz="4" w:space="1" w:color="auto"/>
        </w:pBdr>
        <w:spacing w:before="100" w:beforeAutospacing="1" w:after="100" w:afterAutospacing="1"/>
        <w:divId w:val="1555703999"/>
      </w:pPr>
      <w:r>
        <w:rPr>
          <w:color w:val="0000FF"/>
        </w:rPr>
        <w:t>TD SP-21</w:t>
      </w:r>
      <w:r>
        <w:rPr>
          <w:color w:val="0000FF"/>
        </w:rPr>
        <w:t>1282</w:t>
      </w:r>
      <w:r>
        <w:t xml:space="preserve"> (CR PACK) CRs on 5G_ProSe (Rel-17). (Source: SA WG2).</w:t>
      </w:r>
      <w:r>
        <w:br/>
      </w:r>
      <w:r>
        <w:rPr>
          <w:b/>
        </w:rPr>
        <w:t>Document for:</w:t>
      </w:r>
      <w:r>
        <w:t xml:space="preserve"> Approval.</w:t>
      </w:r>
      <w:r>
        <w:br/>
      </w:r>
      <w:r>
        <w:rPr>
          <w:b/>
        </w:rPr>
        <w:t>Abstract:</w:t>
      </w:r>
      <w:r>
        <w:t xml:space="preserve"> 23.304 CR0039; 23.304 CR0037R1; 23.502 CR3193R1; 23.304 CR0030R1; 23.304 CR0029R1; 23.304 CR0031R1; 23.304 CR0055; 23.304 CR0054R1; 23.304 CR0051R1; 23.304 CR0057R</w:t>
      </w:r>
      <w:r>
        <w:t>1; 23.502 CR3232R1; 23.501 CR3378R1; 23.304 CR0049R1; 23.304 CR0059R1; 23.304 CR0056R1; 23.304 CR0058R1; 23.304 CR0038R2; 23.304 CR0050R1.</w:t>
      </w:r>
    </w:p>
    <w:p w14:paraId="24AB305F" w14:textId="77777777" w:rsidR="00000000" w:rsidRDefault="00DE7085">
      <w:pPr>
        <w:keepNext/>
        <w:spacing w:before="100" w:beforeAutospacing="1" w:after="100" w:afterAutospacing="1"/>
        <w:divId w:val="1555703999"/>
        <w:rPr>
          <w:rFonts w:cs="Arial"/>
          <w:b/>
        </w:rPr>
      </w:pPr>
      <w:r>
        <w:rPr>
          <w:rFonts w:cs="Arial"/>
          <w:b/>
        </w:rPr>
        <w:t>Comment:</w:t>
      </w:r>
    </w:p>
    <w:p w14:paraId="566B7232" w14:textId="77777777" w:rsidR="00000000" w:rsidRDefault="00DE7085">
      <w:pPr>
        <w:spacing w:before="100" w:beforeAutospacing="1" w:after="100" w:afterAutospacing="1"/>
        <w:divId w:val="1555703999"/>
      </w:pPr>
      <w:r>
        <w:t>For Block Approval. CC#4: Block Approved.</w:t>
      </w:r>
    </w:p>
    <w:p w14:paraId="7308BF27" w14:textId="77777777" w:rsidR="00000000" w:rsidRDefault="00DE7085">
      <w:pPr>
        <w:keepNext/>
        <w:spacing w:before="100" w:beforeAutospacing="1" w:after="100" w:afterAutospacing="1"/>
        <w:divId w:val="1555703999"/>
        <w:rPr>
          <w:rFonts w:cs="Arial"/>
          <w:b/>
        </w:rPr>
      </w:pPr>
      <w:r>
        <w:rPr>
          <w:rFonts w:cs="Arial"/>
          <w:b/>
        </w:rPr>
        <w:t>Discussion and conclusion:</w:t>
      </w:r>
    </w:p>
    <w:p w14:paraId="319A36F3" w14:textId="77777777" w:rsidR="00000000" w:rsidRDefault="00DE7085">
      <w:pPr>
        <w:spacing w:before="100" w:beforeAutospacing="1" w:after="100" w:afterAutospacing="1"/>
        <w:divId w:val="1555703999"/>
      </w:pPr>
      <w:r>
        <w:t>-</w:t>
      </w:r>
    </w:p>
    <w:p w14:paraId="043AE4D1" w14:textId="77777777" w:rsidR="00000000" w:rsidRDefault="00DE7085">
      <w:pPr>
        <w:keepNext/>
        <w:spacing w:before="100" w:beforeAutospacing="1" w:after="100" w:afterAutospacing="1"/>
        <w:divId w:val="1555703999"/>
        <w:rPr>
          <w:rFonts w:cs="Arial"/>
          <w:b/>
        </w:rPr>
      </w:pPr>
      <w:r>
        <w:rPr>
          <w:rFonts w:cs="Arial"/>
          <w:b/>
        </w:rPr>
        <w:t>Status:</w:t>
      </w:r>
    </w:p>
    <w:p w14:paraId="6268E5EA" w14:textId="77777777" w:rsidR="00000000" w:rsidRDefault="00DE7085">
      <w:pPr>
        <w:spacing w:before="100" w:beforeAutospacing="1" w:after="100" w:afterAutospacing="1"/>
        <w:divId w:val="1555703999"/>
      </w:pPr>
      <w:r>
        <w:t>Approved.</w:t>
      </w:r>
    </w:p>
    <w:p w14:paraId="6D49207D" w14:textId="77777777" w:rsidR="00000000" w:rsidRDefault="00DE7085">
      <w:pPr>
        <w:keepNext/>
        <w:keepLines/>
        <w:pBdr>
          <w:top w:val="single" w:sz="4" w:space="1" w:color="auto"/>
        </w:pBdr>
        <w:spacing w:before="100" w:beforeAutospacing="1" w:after="100" w:afterAutospacing="1"/>
        <w:divId w:val="1555703999"/>
      </w:pPr>
      <w:r>
        <w:rPr>
          <w:color w:val="0000FF"/>
        </w:rPr>
        <w:t>TD </w:t>
      </w:r>
      <w:r>
        <w:rPr>
          <w:color w:val="0000FF"/>
        </w:rPr>
        <w:t>SP-211283</w:t>
      </w:r>
      <w:r>
        <w:t xml:space="preserve"> (CR PACK) CRs on 5GS_Ph1 (Rel-17). (Source: SA WG2).</w:t>
      </w:r>
      <w:r>
        <w:br/>
      </w:r>
      <w:r>
        <w:rPr>
          <w:b/>
        </w:rPr>
        <w:t>Document for:</w:t>
      </w:r>
      <w:r>
        <w:t xml:space="preserve"> Approval.</w:t>
      </w:r>
      <w:r>
        <w:br/>
      </w:r>
      <w:r>
        <w:rPr>
          <w:b/>
        </w:rPr>
        <w:t>Abstract:</w:t>
      </w:r>
      <w:r>
        <w:t xml:space="preserve"> 23.501 CR3367; 23.502 CR3229; 23.502 CR3223R1.</w:t>
      </w:r>
    </w:p>
    <w:p w14:paraId="29705D7D" w14:textId="77777777" w:rsidR="00000000" w:rsidRDefault="00DE7085">
      <w:pPr>
        <w:keepNext/>
        <w:spacing w:before="100" w:beforeAutospacing="1" w:after="100" w:afterAutospacing="1"/>
        <w:divId w:val="1555703999"/>
        <w:rPr>
          <w:rFonts w:cs="Arial"/>
          <w:b/>
        </w:rPr>
      </w:pPr>
      <w:r>
        <w:rPr>
          <w:rFonts w:cs="Arial"/>
          <w:b/>
        </w:rPr>
        <w:t>Comment:</w:t>
      </w:r>
    </w:p>
    <w:p w14:paraId="56BF4479" w14:textId="77777777" w:rsidR="00000000" w:rsidRDefault="00DE7085">
      <w:pPr>
        <w:spacing w:before="100" w:beforeAutospacing="1" w:after="100" w:afterAutospacing="1"/>
        <w:divId w:val="1555703999"/>
      </w:pPr>
      <w:r>
        <w:t>For Block Approval. CC#4: Block Approved.</w:t>
      </w:r>
    </w:p>
    <w:p w14:paraId="02B2BB6A" w14:textId="77777777" w:rsidR="00000000" w:rsidRDefault="00DE7085">
      <w:pPr>
        <w:keepNext/>
        <w:spacing w:before="100" w:beforeAutospacing="1" w:after="100" w:afterAutospacing="1"/>
        <w:divId w:val="1555703999"/>
        <w:rPr>
          <w:rFonts w:cs="Arial"/>
          <w:b/>
        </w:rPr>
      </w:pPr>
      <w:r>
        <w:rPr>
          <w:rFonts w:cs="Arial"/>
          <w:b/>
        </w:rPr>
        <w:lastRenderedPageBreak/>
        <w:t>Discussion and conclusion:</w:t>
      </w:r>
    </w:p>
    <w:p w14:paraId="1DCC82BD" w14:textId="77777777" w:rsidR="00000000" w:rsidRDefault="00DE7085">
      <w:pPr>
        <w:spacing w:before="100" w:beforeAutospacing="1" w:after="100" w:afterAutospacing="1"/>
        <w:divId w:val="1555703999"/>
      </w:pPr>
      <w:r>
        <w:t>-</w:t>
      </w:r>
    </w:p>
    <w:p w14:paraId="49C04D1A" w14:textId="77777777" w:rsidR="00000000" w:rsidRDefault="00DE7085">
      <w:pPr>
        <w:keepNext/>
        <w:spacing w:before="100" w:beforeAutospacing="1" w:after="100" w:afterAutospacing="1"/>
        <w:divId w:val="1555703999"/>
        <w:rPr>
          <w:rFonts w:cs="Arial"/>
          <w:b/>
        </w:rPr>
      </w:pPr>
      <w:r>
        <w:rPr>
          <w:rFonts w:cs="Arial"/>
          <w:b/>
        </w:rPr>
        <w:t>Status:</w:t>
      </w:r>
    </w:p>
    <w:p w14:paraId="715AB103" w14:textId="77777777" w:rsidR="00000000" w:rsidRDefault="00DE7085">
      <w:pPr>
        <w:spacing w:before="100" w:beforeAutospacing="1" w:after="100" w:afterAutospacing="1"/>
        <w:divId w:val="1555703999"/>
      </w:pPr>
      <w:r>
        <w:t>Approved.</w:t>
      </w:r>
    </w:p>
    <w:p w14:paraId="3F45C6BD" w14:textId="77777777" w:rsidR="00000000" w:rsidRDefault="00DE7085">
      <w:pPr>
        <w:keepNext/>
        <w:keepLines/>
        <w:pBdr>
          <w:top w:val="single" w:sz="4" w:space="1" w:color="auto"/>
        </w:pBdr>
        <w:spacing w:before="100" w:beforeAutospacing="1" w:after="100" w:afterAutospacing="1"/>
        <w:divId w:val="1555703999"/>
      </w:pPr>
      <w:r>
        <w:rPr>
          <w:color w:val="0000FF"/>
        </w:rPr>
        <w:t>TD SP-211284</w:t>
      </w:r>
      <w:r>
        <w:t xml:space="preserve"> (</w:t>
      </w:r>
      <w:r>
        <w:t>CR PACK) CRs on 5GSAT_ARCH, IoT_SAT_ARCH_EPS (Rel-17). (Source: SA WG2).</w:t>
      </w:r>
      <w:r>
        <w:br/>
      </w:r>
      <w:r>
        <w:rPr>
          <w:b/>
        </w:rPr>
        <w:t>Document for:</w:t>
      </w:r>
      <w:r>
        <w:t xml:space="preserve"> Approval.</w:t>
      </w:r>
      <w:r>
        <w:br/>
      </w:r>
      <w:r>
        <w:rPr>
          <w:b/>
        </w:rPr>
        <w:t>Abstract:</w:t>
      </w:r>
      <w:r>
        <w:t xml:space="preserve"> 23.502 CR2930R1; 23.501 CR3290R1; 23.401 CR3668R1; 23.502 CR3161R2; 23.501 CR3376; 23.501 CR3379; 23.502 CR3250; 23.502 CR3251; 23.203 CR1136R2; 23.5</w:t>
      </w:r>
      <w:r>
        <w:t>01 CR3364R1; 23.501 CR3323R2; 23.501 CR3284R3; 23.503 CR0659R3; 23.501 CR3415R1; 23.501 CR3318R2; 23.271 CR0436R3; 23.682 CR0487R2; 23.401 CR3663R3; 23.401 CR3667R2; 23.501 CR3030R4.</w:t>
      </w:r>
    </w:p>
    <w:p w14:paraId="72E603DE" w14:textId="77777777" w:rsidR="00000000" w:rsidRDefault="00DE7085">
      <w:pPr>
        <w:keepNext/>
        <w:spacing w:before="100" w:beforeAutospacing="1" w:after="100" w:afterAutospacing="1"/>
        <w:divId w:val="1555703999"/>
        <w:rPr>
          <w:rFonts w:cs="Arial"/>
          <w:b/>
        </w:rPr>
      </w:pPr>
      <w:r>
        <w:rPr>
          <w:rFonts w:cs="Arial"/>
          <w:b/>
        </w:rPr>
        <w:t>Comment:</w:t>
      </w:r>
    </w:p>
    <w:p w14:paraId="7D2F593A" w14:textId="77777777" w:rsidR="00000000" w:rsidRDefault="00DE7085">
      <w:pPr>
        <w:spacing w:before="100" w:beforeAutospacing="1" w:after="100" w:afterAutospacing="1"/>
        <w:divId w:val="1555703999"/>
      </w:pPr>
      <w:r>
        <w:t>For Block Approval. CC#4: Block Approved.</w:t>
      </w:r>
    </w:p>
    <w:p w14:paraId="1C7EF065" w14:textId="77777777" w:rsidR="00000000" w:rsidRDefault="00DE7085">
      <w:pPr>
        <w:keepNext/>
        <w:spacing w:before="100" w:beforeAutospacing="1" w:after="100" w:afterAutospacing="1"/>
        <w:divId w:val="1555703999"/>
        <w:rPr>
          <w:rFonts w:cs="Arial"/>
          <w:b/>
        </w:rPr>
      </w:pPr>
      <w:r>
        <w:rPr>
          <w:rFonts w:cs="Arial"/>
          <w:b/>
        </w:rPr>
        <w:t>Discussion and conclus</w:t>
      </w:r>
      <w:r>
        <w:rPr>
          <w:rFonts w:cs="Arial"/>
          <w:b/>
        </w:rPr>
        <w:t>ion:</w:t>
      </w:r>
    </w:p>
    <w:p w14:paraId="4CD922F0" w14:textId="77777777" w:rsidR="00000000" w:rsidRDefault="00DE7085">
      <w:pPr>
        <w:spacing w:before="100" w:beforeAutospacing="1" w:after="100" w:afterAutospacing="1"/>
        <w:divId w:val="1555703999"/>
      </w:pPr>
      <w:r>
        <w:t>-</w:t>
      </w:r>
    </w:p>
    <w:p w14:paraId="411E3FA2" w14:textId="77777777" w:rsidR="00000000" w:rsidRDefault="00DE7085">
      <w:pPr>
        <w:keepNext/>
        <w:spacing w:before="100" w:beforeAutospacing="1" w:after="100" w:afterAutospacing="1"/>
        <w:divId w:val="1555703999"/>
        <w:rPr>
          <w:rFonts w:cs="Arial"/>
          <w:b/>
        </w:rPr>
      </w:pPr>
      <w:r>
        <w:rPr>
          <w:rFonts w:cs="Arial"/>
          <w:b/>
        </w:rPr>
        <w:t>Status:</w:t>
      </w:r>
    </w:p>
    <w:p w14:paraId="407BF9A7" w14:textId="77777777" w:rsidR="00000000" w:rsidRDefault="00DE7085">
      <w:pPr>
        <w:spacing w:before="100" w:beforeAutospacing="1" w:after="100" w:afterAutospacing="1"/>
        <w:divId w:val="1555703999"/>
      </w:pPr>
      <w:r>
        <w:t>Approved.</w:t>
      </w:r>
    </w:p>
    <w:p w14:paraId="6F25404D" w14:textId="77777777" w:rsidR="00000000" w:rsidRDefault="00DE7085">
      <w:pPr>
        <w:keepNext/>
        <w:keepLines/>
        <w:pBdr>
          <w:top w:val="single" w:sz="4" w:space="1" w:color="auto"/>
        </w:pBdr>
        <w:spacing w:before="100" w:beforeAutospacing="1" w:after="100" w:afterAutospacing="1"/>
        <w:divId w:val="1555703999"/>
      </w:pPr>
      <w:r>
        <w:rPr>
          <w:color w:val="0000FF"/>
        </w:rPr>
        <w:t>TD SP-211285</w:t>
      </w:r>
      <w:r>
        <w:t xml:space="preserve"> (CR PACK) CRs on 5MBS (Rel-17). (Source: SA WG2).</w:t>
      </w:r>
      <w:r>
        <w:br/>
      </w:r>
      <w:r>
        <w:rPr>
          <w:b/>
        </w:rPr>
        <w:t>Document for:</w:t>
      </w:r>
      <w:r>
        <w:t xml:space="preserve"> Approval.</w:t>
      </w:r>
      <w:r>
        <w:br/>
      </w:r>
      <w:r>
        <w:rPr>
          <w:b/>
        </w:rPr>
        <w:t>Abstract:</w:t>
      </w:r>
      <w:r>
        <w:t xml:space="preserve"> 23.247 CR0001; 23.247 CR0031R1; 23.247 CR0006R1; 23.247 CR0012R1; 23.247 CR0032R1; 23.247 CR0033R1; 23.247 CR0023R1; 23.247 CR0025R1; </w:t>
      </w:r>
      <w:r>
        <w:t>23.247 CR0027R1; 23.247 CR0035R2; 23.247 CR0019R2; 23.247 CR0026R3; 23.247 CR0015R3; 23.247 CR0002R3; 23.247 CR0038R3; 23.247 CR0029R4; 23.247 CR0014R3; 23.247 CR0022R4; 23.247 CR0010R2; 23.247 CR0008R2; 23.247 CR0021R4.</w:t>
      </w:r>
    </w:p>
    <w:p w14:paraId="0320B280" w14:textId="77777777" w:rsidR="00000000" w:rsidRDefault="00DE7085">
      <w:pPr>
        <w:keepNext/>
        <w:spacing w:before="100" w:beforeAutospacing="1" w:after="100" w:afterAutospacing="1"/>
        <w:divId w:val="1555703999"/>
        <w:rPr>
          <w:rFonts w:cs="Arial"/>
          <w:b/>
        </w:rPr>
      </w:pPr>
      <w:r>
        <w:rPr>
          <w:rFonts w:cs="Arial"/>
          <w:b/>
        </w:rPr>
        <w:t>Comment:</w:t>
      </w:r>
    </w:p>
    <w:p w14:paraId="186C9AF7" w14:textId="77777777" w:rsidR="00000000" w:rsidRDefault="00DE7085">
      <w:pPr>
        <w:spacing w:before="100" w:beforeAutospacing="1" w:after="100" w:afterAutospacing="1"/>
        <w:divId w:val="1555703999"/>
      </w:pPr>
      <w:r>
        <w:t xml:space="preserve">For Block Approval. CC#4: </w:t>
      </w:r>
      <w:r>
        <w:t>Block Approved.</w:t>
      </w:r>
    </w:p>
    <w:p w14:paraId="1981ADA2" w14:textId="77777777" w:rsidR="00000000" w:rsidRDefault="00DE7085">
      <w:pPr>
        <w:keepNext/>
        <w:spacing w:before="100" w:beforeAutospacing="1" w:after="100" w:afterAutospacing="1"/>
        <w:divId w:val="1555703999"/>
        <w:rPr>
          <w:rFonts w:cs="Arial"/>
          <w:b/>
        </w:rPr>
      </w:pPr>
      <w:r>
        <w:rPr>
          <w:rFonts w:cs="Arial"/>
          <w:b/>
        </w:rPr>
        <w:t>Discussion and conclusion:</w:t>
      </w:r>
    </w:p>
    <w:p w14:paraId="1EEED74D" w14:textId="77777777" w:rsidR="00000000" w:rsidRDefault="00DE7085">
      <w:pPr>
        <w:spacing w:before="100" w:beforeAutospacing="1" w:after="100" w:afterAutospacing="1"/>
        <w:divId w:val="1555703999"/>
      </w:pPr>
      <w:r>
        <w:t>-</w:t>
      </w:r>
    </w:p>
    <w:p w14:paraId="4BC66855" w14:textId="77777777" w:rsidR="00000000" w:rsidRDefault="00DE7085">
      <w:pPr>
        <w:keepNext/>
        <w:spacing w:before="100" w:beforeAutospacing="1" w:after="100" w:afterAutospacing="1"/>
        <w:divId w:val="1555703999"/>
        <w:rPr>
          <w:rFonts w:cs="Arial"/>
          <w:b/>
        </w:rPr>
      </w:pPr>
      <w:r>
        <w:rPr>
          <w:rFonts w:cs="Arial"/>
          <w:b/>
        </w:rPr>
        <w:t>Status:</w:t>
      </w:r>
    </w:p>
    <w:p w14:paraId="159D6A09" w14:textId="77777777" w:rsidR="00000000" w:rsidRDefault="00DE7085">
      <w:pPr>
        <w:spacing w:before="100" w:beforeAutospacing="1" w:after="100" w:afterAutospacing="1"/>
        <w:divId w:val="1555703999"/>
      </w:pPr>
      <w:r>
        <w:t>Approved.</w:t>
      </w:r>
    </w:p>
    <w:p w14:paraId="52F996FD"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SP-211286</w:t>
      </w:r>
      <w:r>
        <w:t xml:space="preserve"> (CR PACK) CRs on 5MBS (Rel-17). (Source: SA WG2).</w:t>
      </w:r>
      <w:r>
        <w:br/>
      </w:r>
      <w:r>
        <w:rPr>
          <w:b/>
        </w:rPr>
        <w:t>Document for:</w:t>
      </w:r>
      <w:r>
        <w:t xml:space="preserve"> Approval.</w:t>
      </w:r>
      <w:r>
        <w:br/>
      </w:r>
      <w:r>
        <w:rPr>
          <w:b/>
        </w:rPr>
        <w:t>Abstract:</w:t>
      </w:r>
      <w:r>
        <w:t xml:space="preserve"> 23.247 CR0044R1; 23.247 CR0051R1; 23.247 CR0041R1; 23.502 CR3188R1; 23.247 CR0043R1; 23.247 CR00</w:t>
      </w:r>
      <w:r>
        <w:t>45R1; 23.502 CR3140R1; 23.501 CR3092R3; 23.502 CR3192R1; 23.247 CR0054; 23.501 CR3055R3; 23.247 CR0068R1; 23.247 CR0066R1; 23.247 CR0067R1; 23.247 CR0055R1; 23.247 CR0062R1; 23.247 CR0050R2; 23.247 CR0060R1; 23.247 CR0064R1; 23.247 CR0073R1; 23.247 CR0057R</w:t>
      </w:r>
      <w:r>
        <w:t>1; 23.247 CR0074R1.</w:t>
      </w:r>
    </w:p>
    <w:p w14:paraId="4C2238D5" w14:textId="77777777" w:rsidR="00000000" w:rsidRDefault="00DE7085">
      <w:pPr>
        <w:keepNext/>
        <w:spacing w:before="100" w:beforeAutospacing="1" w:after="100" w:afterAutospacing="1"/>
        <w:divId w:val="1555703999"/>
        <w:rPr>
          <w:rFonts w:cs="Arial"/>
          <w:b/>
        </w:rPr>
      </w:pPr>
      <w:r>
        <w:rPr>
          <w:rFonts w:cs="Arial"/>
          <w:b/>
        </w:rPr>
        <w:t>Comment:</w:t>
      </w:r>
    </w:p>
    <w:p w14:paraId="57EB23CF" w14:textId="77777777" w:rsidR="00000000" w:rsidRDefault="00DE7085">
      <w:pPr>
        <w:spacing w:before="100" w:beforeAutospacing="1" w:after="100" w:afterAutospacing="1"/>
        <w:divId w:val="1555703999"/>
      </w:pPr>
      <w:r>
        <w:t>For Block Approval. CC#4: Block Approved.</w:t>
      </w:r>
    </w:p>
    <w:p w14:paraId="72C9B3A2" w14:textId="77777777" w:rsidR="00000000" w:rsidRDefault="00DE7085">
      <w:pPr>
        <w:keepNext/>
        <w:spacing w:before="100" w:beforeAutospacing="1" w:after="100" w:afterAutospacing="1"/>
        <w:divId w:val="1555703999"/>
        <w:rPr>
          <w:rFonts w:cs="Arial"/>
          <w:b/>
        </w:rPr>
      </w:pPr>
      <w:r>
        <w:rPr>
          <w:rFonts w:cs="Arial"/>
          <w:b/>
        </w:rPr>
        <w:t>Discussion and conclusion:</w:t>
      </w:r>
    </w:p>
    <w:p w14:paraId="3EFD3C39" w14:textId="77777777" w:rsidR="00000000" w:rsidRDefault="00DE7085">
      <w:pPr>
        <w:spacing w:before="100" w:beforeAutospacing="1" w:after="100" w:afterAutospacing="1"/>
        <w:divId w:val="1555703999"/>
      </w:pPr>
      <w:r>
        <w:t>-</w:t>
      </w:r>
    </w:p>
    <w:p w14:paraId="13FC1F9E" w14:textId="77777777" w:rsidR="00000000" w:rsidRDefault="00DE7085">
      <w:pPr>
        <w:keepNext/>
        <w:spacing w:before="100" w:beforeAutospacing="1" w:after="100" w:afterAutospacing="1"/>
        <w:divId w:val="1555703999"/>
        <w:rPr>
          <w:rFonts w:cs="Arial"/>
          <w:b/>
        </w:rPr>
      </w:pPr>
      <w:r>
        <w:rPr>
          <w:rFonts w:cs="Arial"/>
          <w:b/>
        </w:rPr>
        <w:t>Status:</w:t>
      </w:r>
    </w:p>
    <w:p w14:paraId="4A5599C2" w14:textId="77777777" w:rsidR="00000000" w:rsidRDefault="00DE7085">
      <w:pPr>
        <w:spacing w:before="100" w:beforeAutospacing="1" w:after="100" w:afterAutospacing="1"/>
        <w:divId w:val="1555703999"/>
      </w:pPr>
      <w:r>
        <w:t>Approved.</w:t>
      </w:r>
    </w:p>
    <w:p w14:paraId="50F88B81" w14:textId="77777777" w:rsidR="00000000" w:rsidRDefault="00DE7085">
      <w:pPr>
        <w:keepNext/>
        <w:keepLines/>
        <w:pBdr>
          <w:top w:val="single" w:sz="4" w:space="1" w:color="auto"/>
        </w:pBdr>
        <w:spacing w:before="100" w:beforeAutospacing="1" w:after="100" w:afterAutospacing="1"/>
        <w:divId w:val="1555703999"/>
      </w:pPr>
      <w:r>
        <w:rPr>
          <w:color w:val="0000FF"/>
        </w:rPr>
        <w:t>TD SP-211287</w:t>
      </w:r>
      <w:r>
        <w:t xml:space="preserve"> (CR PACK) CRs on ARCH_NR_REDCAP (Rel-17). (Source: SA WG2).</w:t>
      </w:r>
      <w:r>
        <w:br/>
      </w:r>
      <w:r>
        <w:rPr>
          <w:b/>
        </w:rPr>
        <w:t>Document for:</w:t>
      </w:r>
      <w:r>
        <w:t xml:space="preserve"> Approval.</w:t>
      </w:r>
      <w:r>
        <w:br/>
      </w:r>
      <w:r>
        <w:rPr>
          <w:b/>
        </w:rPr>
        <w:t>Abstract:</w:t>
      </w:r>
      <w:r>
        <w:t xml:space="preserve"> </w:t>
      </w:r>
      <w:r>
        <w:t>23.501 CR3265; 23.501 CR3346; 23.501 CR3349; 23.502 CR3148R1; 23.501 CR3324R2; 23.501 CR3454; 23.501 CR3316R2.</w:t>
      </w:r>
    </w:p>
    <w:p w14:paraId="6A0CC082" w14:textId="77777777" w:rsidR="00000000" w:rsidRDefault="00DE7085">
      <w:pPr>
        <w:keepNext/>
        <w:spacing w:before="100" w:beforeAutospacing="1" w:after="100" w:afterAutospacing="1"/>
        <w:divId w:val="1555703999"/>
        <w:rPr>
          <w:rFonts w:cs="Arial"/>
          <w:b/>
        </w:rPr>
      </w:pPr>
      <w:r>
        <w:rPr>
          <w:rFonts w:cs="Arial"/>
          <w:b/>
        </w:rPr>
        <w:t>Comment:</w:t>
      </w:r>
    </w:p>
    <w:p w14:paraId="0642239B" w14:textId="77777777" w:rsidR="00000000" w:rsidRDefault="00DE7085">
      <w:pPr>
        <w:spacing w:before="100" w:beforeAutospacing="1" w:after="100" w:afterAutospacing="1"/>
        <w:divId w:val="1555703999"/>
      </w:pPr>
      <w:r>
        <w:t>For Block Approval. CC#4: Block Approved.</w:t>
      </w:r>
    </w:p>
    <w:p w14:paraId="325CA5C2" w14:textId="77777777" w:rsidR="00000000" w:rsidRDefault="00DE7085">
      <w:pPr>
        <w:keepNext/>
        <w:spacing w:before="100" w:beforeAutospacing="1" w:after="100" w:afterAutospacing="1"/>
        <w:divId w:val="1555703999"/>
        <w:rPr>
          <w:rFonts w:cs="Arial"/>
          <w:b/>
        </w:rPr>
      </w:pPr>
      <w:r>
        <w:rPr>
          <w:rFonts w:cs="Arial"/>
          <w:b/>
        </w:rPr>
        <w:t>Discussion and conclusion:</w:t>
      </w:r>
    </w:p>
    <w:p w14:paraId="274FE303" w14:textId="77777777" w:rsidR="00000000" w:rsidRDefault="00DE7085">
      <w:pPr>
        <w:spacing w:before="100" w:beforeAutospacing="1" w:after="100" w:afterAutospacing="1"/>
        <w:divId w:val="1555703999"/>
      </w:pPr>
      <w:r>
        <w:t>-</w:t>
      </w:r>
    </w:p>
    <w:p w14:paraId="3EC4B445" w14:textId="77777777" w:rsidR="00000000" w:rsidRDefault="00DE7085">
      <w:pPr>
        <w:keepNext/>
        <w:spacing w:before="100" w:beforeAutospacing="1" w:after="100" w:afterAutospacing="1"/>
        <w:divId w:val="1555703999"/>
        <w:rPr>
          <w:rFonts w:cs="Arial"/>
          <w:b/>
        </w:rPr>
      </w:pPr>
      <w:r>
        <w:rPr>
          <w:rFonts w:cs="Arial"/>
          <w:b/>
        </w:rPr>
        <w:t>Status:</w:t>
      </w:r>
    </w:p>
    <w:p w14:paraId="1B448E2A" w14:textId="77777777" w:rsidR="00000000" w:rsidRDefault="00DE7085">
      <w:pPr>
        <w:spacing w:before="100" w:beforeAutospacing="1" w:after="100" w:afterAutospacing="1"/>
        <w:divId w:val="1555703999"/>
      </w:pPr>
      <w:r>
        <w:t>Approved.</w:t>
      </w:r>
    </w:p>
    <w:p w14:paraId="300EA598" w14:textId="77777777" w:rsidR="00000000" w:rsidRDefault="00DE7085">
      <w:pPr>
        <w:keepNext/>
        <w:keepLines/>
        <w:pBdr>
          <w:top w:val="single" w:sz="4" w:space="1" w:color="auto"/>
        </w:pBdr>
        <w:spacing w:before="100" w:beforeAutospacing="1" w:after="100" w:afterAutospacing="1"/>
        <w:divId w:val="1555703999"/>
      </w:pPr>
      <w:r>
        <w:rPr>
          <w:color w:val="0000FF"/>
        </w:rPr>
        <w:t>TD SP-211289</w:t>
      </w:r>
      <w:r>
        <w:t xml:space="preserve"> (CR PACK) CRs on EDGEAPP (Rel-17).</w:t>
      </w:r>
      <w:r>
        <w:t xml:space="preserve"> (Source: SA WG2).</w:t>
      </w:r>
      <w:r>
        <w:br/>
      </w:r>
      <w:r>
        <w:rPr>
          <w:b/>
        </w:rPr>
        <w:t>Document for:</w:t>
      </w:r>
      <w:r>
        <w:t xml:space="preserve"> Approval.</w:t>
      </w:r>
      <w:r>
        <w:br/>
      </w:r>
      <w:r>
        <w:rPr>
          <w:b/>
        </w:rPr>
        <w:t>Abstract:</w:t>
      </w:r>
      <w:r>
        <w:t xml:space="preserve"> 23.501 CR2385R8; 23.502 CR2926R4.</w:t>
      </w:r>
    </w:p>
    <w:p w14:paraId="3CF384DF" w14:textId="77777777" w:rsidR="00000000" w:rsidRDefault="00DE7085">
      <w:pPr>
        <w:keepNext/>
        <w:spacing w:before="100" w:beforeAutospacing="1" w:after="100" w:afterAutospacing="1"/>
        <w:divId w:val="1555703999"/>
        <w:rPr>
          <w:rFonts w:cs="Arial"/>
          <w:b/>
        </w:rPr>
      </w:pPr>
      <w:r>
        <w:rPr>
          <w:rFonts w:cs="Arial"/>
          <w:b/>
        </w:rPr>
        <w:t>Comment:</w:t>
      </w:r>
    </w:p>
    <w:p w14:paraId="653D31E1" w14:textId="77777777" w:rsidR="00000000" w:rsidRDefault="00DE7085">
      <w:pPr>
        <w:spacing w:before="100" w:beforeAutospacing="1" w:after="100" w:afterAutospacing="1"/>
        <w:divId w:val="1555703999"/>
      </w:pPr>
      <w:r>
        <w:t>For Block Approval. CC#4: Block Approved.</w:t>
      </w:r>
    </w:p>
    <w:p w14:paraId="77AF80E4" w14:textId="77777777" w:rsidR="00000000" w:rsidRDefault="00DE7085">
      <w:pPr>
        <w:keepNext/>
        <w:spacing w:before="100" w:beforeAutospacing="1" w:after="100" w:afterAutospacing="1"/>
        <w:divId w:val="1555703999"/>
        <w:rPr>
          <w:rFonts w:cs="Arial"/>
          <w:b/>
        </w:rPr>
      </w:pPr>
      <w:r>
        <w:rPr>
          <w:rFonts w:cs="Arial"/>
          <w:b/>
        </w:rPr>
        <w:t>Discussion and conclusion:</w:t>
      </w:r>
    </w:p>
    <w:p w14:paraId="22F0AA35" w14:textId="77777777" w:rsidR="00000000" w:rsidRDefault="00DE7085">
      <w:pPr>
        <w:spacing w:before="100" w:beforeAutospacing="1" w:after="100" w:afterAutospacing="1"/>
        <w:divId w:val="1555703999"/>
      </w:pPr>
      <w:r>
        <w:t>-</w:t>
      </w:r>
    </w:p>
    <w:p w14:paraId="05BE8501" w14:textId="77777777" w:rsidR="00000000" w:rsidRDefault="00DE7085">
      <w:pPr>
        <w:keepNext/>
        <w:spacing w:before="100" w:beforeAutospacing="1" w:after="100" w:afterAutospacing="1"/>
        <w:divId w:val="1555703999"/>
        <w:rPr>
          <w:rFonts w:cs="Arial"/>
          <w:b/>
        </w:rPr>
      </w:pPr>
      <w:r>
        <w:rPr>
          <w:rFonts w:cs="Arial"/>
          <w:b/>
        </w:rPr>
        <w:t>Status:</w:t>
      </w:r>
    </w:p>
    <w:p w14:paraId="7901315B" w14:textId="77777777" w:rsidR="00000000" w:rsidRDefault="00DE7085">
      <w:pPr>
        <w:spacing w:before="100" w:beforeAutospacing="1" w:after="100" w:afterAutospacing="1"/>
        <w:divId w:val="1555703999"/>
      </w:pPr>
      <w:r>
        <w:t>Approved.</w:t>
      </w:r>
    </w:p>
    <w:p w14:paraId="3DCF6087"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SP-211290</w:t>
      </w:r>
      <w:r>
        <w:t xml:space="preserve"> (CR PACK) CRs on eEDGE_5GC (Rel-17). (Source: SA WG2).</w:t>
      </w:r>
      <w:r>
        <w:br/>
      </w:r>
      <w:r>
        <w:rPr>
          <w:b/>
        </w:rPr>
        <w:t>Doc</w:t>
      </w:r>
      <w:r>
        <w:rPr>
          <w:b/>
        </w:rPr>
        <w:t>ument for:</w:t>
      </w:r>
      <w:r>
        <w:t xml:space="preserve"> Approval.</w:t>
      </w:r>
      <w:r>
        <w:br/>
      </w:r>
      <w:r>
        <w:rPr>
          <w:b/>
        </w:rPr>
        <w:t>Abstract:</w:t>
      </w:r>
      <w:r>
        <w:t xml:space="preserve"> 23.548 CR0003; 23.502 CR3166; 23.501 CR3293; 23.548 CR0024; 23.502 CR3211R1; 23.502 CR3162R1; 23.548 CR0014R1; 23.502 CR3179R1; 23.502 CR3219R1; 23.548 CR0034R1; 23.548 CR0005R1; 23.501 CR3299R2; 23.502 CR3212R2; 23.548 CR001</w:t>
      </w:r>
      <w:r>
        <w:t>8R3; 23.548 CR0001R3; 23.548 CR0017R4; 23.502 CR3185R3; 23.548 CR0036R1; 23.548 CR0038R1; 23.548 CR0039R1; 23.548 CR0031R3; 23.548 CR0035R1; 23.548 CR0040R1; 23.502 CR3155R4; 23.502 CR3277R1; 23.501 CR3418R1; 23.548 CR0030R4; 23.548 CR0042R1.</w:t>
      </w:r>
    </w:p>
    <w:p w14:paraId="57B6E73E" w14:textId="77777777" w:rsidR="00000000" w:rsidRDefault="00DE7085">
      <w:pPr>
        <w:keepNext/>
        <w:spacing w:before="100" w:beforeAutospacing="1" w:after="100" w:afterAutospacing="1"/>
        <w:divId w:val="1555703999"/>
        <w:rPr>
          <w:rFonts w:cs="Arial"/>
          <w:b/>
        </w:rPr>
      </w:pPr>
      <w:r>
        <w:rPr>
          <w:rFonts w:cs="Arial"/>
          <w:b/>
        </w:rPr>
        <w:t>Comment:</w:t>
      </w:r>
    </w:p>
    <w:p w14:paraId="1ED22B50" w14:textId="77777777" w:rsidR="00000000" w:rsidRDefault="00DE7085">
      <w:pPr>
        <w:spacing w:before="100" w:beforeAutospacing="1" w:after="100" w:afterAutospacing="1"/>
        <w:divId w:val="1555703999"/>
      </w:pPr>
      <w:r>
        <w:t xml:space="preserve">For </w:t>
      </w:r>
      <w:r>
        <w:t>Block Approval. CC#4: Block Approved.</w:t>
      </w:r>
    </w:p>
    <w:p w14:paraId="7FD46437" w14:textId="77777777" w:rsidR="00000000" w:rsidRDefault="00DE7085">
      <w:pPr>
        <w:keepNext/>
        <w:spacing w:before="100" w:beforeAutospacing="1" w:after="100" w:afterAutospacing="1"/>
        <w:divId w:val="1555703999"/>
        <w:rPr>
          <w:rFonts w:cs="Arial"/>
          <w:b/>
        </w:rPr>
      </w:pPr>
      <w:r>
        <w:rPr>
          <w:rFonts w:cs="Arial"/>
          <w:b/>
        </w:rPr>
        <w:t>Discussion and conclusion:</w:t>
      </w:r>
    </w:p>
    <w:p w14:paraId="12158F1D" w14:textId="77777777" w:rsidR="00000000" w:rsidRDefault="00DE7085">
      <w:pPr>
        <w:spacing w:before="100" w:beforeAutospacing="1" w:after="100" w:afterAutospacing="1"/>
        <w:divId w:val="1555703999"/>
      </w:pPr>
      <w:r>
        <w:t>-</w:t>
      </w:r>
    </w:p>
    <w:p w14:paraId="60200C32" w14:textId="77777777" w:rsidR="00000000" w:rsidRDefault="00DE7085">
      <w:pPr>
        <w:keepNext/>
        <w:spacing w:before="100" w:beforeAutospacing="1" w:after="100" w:afterAutospacing="1"/>
        <w:divId w:val="1555703999"/>
        <w:rPr>
          <w:rFonts w:cs="Arial"/>
          <w:b/>
        </w:rPr>
      </w:pPr>
      <w:r>
        <w:rPr>
          <w:rFonts w:cs="Arial"/>
          <w:b/>
        </w:rPr>
        <w:t>Status:</w:t>
      </w:r>
    </w:p>
    <w:p w14:paraId="4880D100" w14:textId="77777777" w:rsidR="00000000" w:rsidRDefault="00DE7085">
      <w:pPr>
        <w:spacing w:before="100" w:beforeAutospacing="1" w:after="100" w:afterAutospacing="1"/>
        <w:divId w:val="1555703999"/>
      </w:pPr>
      <w:r>
        <w:t>Approved.</w:t>
      </w:r>
    </w:p>
    <w:p w14:paraId="10DEC9FD" w14:textId="77777777" w:rsidR="00000000" w:rsidRDefault="00DE7085">
      <w:pPr>
        <w:keepNext/>
        <w:keepLines/>
        <w:pBdr>
          <w:top w:val="single" w:sz="4" w:space="1" w:color="auto"/>
        </w:pBdr>
        <w:spacing w:before="100" w:beforeAutospacing="1" w:after="100" w:afterAutospacing="1"/>
        <w:divId w:val="1555703999"/>
      </w:pPr>
      <w:r w:rsidRPr="00061339">
        <w:rPr>
          <w:color w:val="0000FF"/>
          <w:lang w:val="fr-FR"/>
        </w:rPr>
        <w:t>TD SP-211291</w:t>
      </w:r>
      <w:r w:rsidRPr="00061339">
        <w:rPr>
          <w:lang w:val="fr-FR"/>
        </w:rPr>
        <w:t xml:space="preserve"> (CR PACK) CR on en5GPccSer17 (Rel-17). (Source: SA WG2).</w:t>
      </w:r>
      <w:r w:rsidRPr="00061339">
        <w:rPr>
          <w:lang w:val="fr-FR"/>
        </w:rPr>
        <w:br/>
      </w:r>
      <w:r>
        <w:rPr>
          <w:b/>
        </w:rPr>
        <w:t>Document for:</w:t>
      </w:r>
      <w:r>
        <w:t xml:space="preserve"> Approval.</w:t>
      </w:r>
      <w:r>
        <w:br/>
      </w:r>
      <w:r>
        <w:rPr>
          <w:b/>
        </w:rPr>
        <w:t>Abstract:</w:t>
      </w:r>
      <w:r>
        <w:t xml:space="preserve"> 23.503 CR0639R2.</w:t>
      </w:r>
    </w:p>
    <w:p w14:paraId="4DF7B258" w14:textId="77777777" w:rsidR="00000000" w:rsidRDefault="00DE7085">
      <w:pPr>
        <w:keepNext/>
        <w:spacing w:before="100" w:beforeAutospacing="1" w:after="100" w:afterAutospacing="1"/>
        <w:divId w:val="1555703999"/>
        <w:rPr>
          <w:rFonts w:cs="Arial"/>
          <w:b/>
        </w:rPr>
      </w:pPr>
      <w:r>
        <w:rPr>
          <w:rFonts w:cs="Arial"/>
          <w:b/>
        </w:rPr>
        <w:t>Comment:</w:t>
      </w:r>
    </w:p>
    <w:p w14:paraId="3281C617" w14:textId="77777777" w:rsidR="00000000" w:rsidRDefault="00DE7085">
      <w:pPr>
        <w:spacing w:before="100" w:beforeAutospacing="1" w:after="100" w:afterAutospacing="1"/>
        <w:divId w:val="1555703999"/>
      </w:pPr>
      <w:r>
        <w:t>For Block Approval. CC#4: Block Approved.</w:t>
      </w:r>
    </w:p>
    <w:p w14:paraId="37993E51" w14:textId="77777777" w:rsidR="00000000" w:rsidRDefault="00DE7085">
      <w:pPr>
        <w:keepNext/>
        <w:spacing w:before="100" w:beforeAutospacing="1" w:after="100" w:afterAutospacing="1"/>
        <w:divId w:val="1555703999"/>
        <w:rPr>
          <w:rFonts w:cs="Arial"/>
          <w:b/>
        </w:rPr>
      </w:pPr>
      <w:r>
        <w:rPr>
          <w:rFonts w:cs="Arial"/>
          <w:b/>
        </w:rPr>
        <w:t>Discussion and conclusion:</w:t>
      </w:r>
    </w:p>
    <w:p w14:paraId="0CF87ABA" w14:textId="77777777" w:rsidR="00000000" w:rsidRDefault="00DE7085">
      <w:pPr>
        <w:spacing w:before="100" w:beforeAutospacing="1" w:after="100" w:afterAutospacing="1"/>
        <w:divId w:val="1555703999"/>
      </w:pPr>
      <w:r>
        <w:t>-</w:t>
      </w:r>
    </w:p>
    <w:p w14:paraId="3388E81F" w14:textId="77777777" w:rsidR="00000000" w:rsidRDefault="00DE7085">
      <w:pPr>
        <w:keepNext/>
        <w:spacing w:before="100" w:beforeAutospacing="1" w:after="100" w:afterAutospacing="1"/>
        <w:divId w:val="1555703999"/>
        <w:rPr>
          <w:rFonts w:cs="Arial"/>
          <w:b/>
        </w:rPr>
      </w:pPr>
      <w:r>
        <w:rPr>
          <w:rFonts w:cs="Arial"/>
          <w:b/>
        </w:rPr>
        <w:t>Status:</w:t>
      </w:r>
    </w:p>
    <w:p w14:paraId="263DA9BB" w14:textId="77777777" w:rsidR="00000000" w:rsidRDefault="00DE7085">
      <w:pPr>
        <w:spacing w:before="100" w:beforeAutospacing="1" w:after="100" w:afterAutospacing="1"/>
        <w:divId w:val="1555703999"/>
      </w:pPr>
      <w:r>
        <w:t>Approved.</w:t>
      </w:r>
    </w:p>
    <w:p w14:paraId="26A534D1" w14:textId="77777777" w:rsidR="00000000" w:rsidRDefault="00DE7085">
      <w:pPr>
        <w:keepNext/>
        <w:keepLines/>
        <w:pBdr>
          <w:top w:val="single" w:sz="4" w:space="1" w:color="auto"/>
        </w:pBdr>
        <w:spacing w:before="100" w:beforeAutospacing="1" w:after="100" w:afterAutospacing="1"/>
        <w:divId w:val="1555703999"/>
      </w:pPr>
      <w:r>
        <w:rPr>
          <w:color w:val="0000FF"/>
        </w:rPr>
        <w:t>TD SP-211292</w:t>
      </w:r>
      <w:r>
        <w:t xml:space="preserve"> (CR PACK) CRs on eNA_Ph2 (Rel-17). (Source: SA WG2).</w:t>
      </w:r>
      <w:r>
        <w:br/>
      </w:r>
      <w:r>
        <w:rPr>
          <w:b/>
        </w:rPr>
        <w:t>Document for:</w:t>
      </w:r>
      <w:r>
        <w:t xml:space="preserve"> Approval.</w:t>
      </w:r>
      <w:r>
        <w:br/>
      </w:r>
      <w:r>
        <w:rPr>
          <w:b/>
        </w:rPr>
        <w:t>Abstract:</w:t>
      </w:r>
      <w:r>
        <w:t xml:space="preserve"> </w:t>
      </w:r>
      <w:r>
        <w:t>23.288 CR0441; 23.288 CR0464; 23.288 CR0444R1; 23.288 CR0449R1; 23.288 CR0461R1; 23.288 CR0438R1; 23.288 CR0439R1; 23.288 CR0445R1; 23.288 CR0456R1; 23.288 CR0457R1; 23.288 CR0458R1; 23.288 CR0459R1; 23.288 CR0451R1; 23.288 CR0465R1; 23.288 CR0437R1; 23.28</w:t>
      </w:r>
      <w:r>
        <w:t>8 CR0468R1; 23.288 CR0443R1; 23.288 CR0469R1; 23.288 CR0447R1; 23.288 CR0453R2; 23.288 CR0467R3; 23.288 CR0463R3; 23.288 CR0450R3.</w:t>
      </w:r>
    </w:p>
    <w:p w14:paraId="2AE7ED26" w14:textId="77777777" w:rsidR="00000000" w:rsidRDefault="00DE7085">
      <w:pPr>
        <w:keepNext/>
        <w:spacing w:before="100" w:beforeAutospacing="1" w:after="100" w:afterAutospacing="1"/>
        <w:divId w:val="1555703999"/>
        <w:rPr>
          <w:rFonts w:cs="Arial"/>
          <w:b/>
        </w:rPr>
      </w:pPr>
      <w:r>
        <w:rPr>
          <w:rFonts w:cs="Arial"/>
          <w:b/>
        </w:rPr>
        <w:t>Comment:</w:t>
      </w:r>
    </w:p>
    <w:p w14:paraId="1E819FA0" w14:textId="77777777" w:rsidR="00000000" w:rsidRDefault="00DE7085">
      <w:pPr>
        <w:spacing w:before="100" w:beforeAutospacing="1" w:after="100" w:afterAutospacing="1"/>
        <w:divId w:val="1555703999"/>
      </w:pPr>
      <w:r>
        <w:t>For Block Approval. CC#4: Block Approved.</w:t>
      </w:r>
    </w:p>
    <w:p w14:paraId="6DD58847" w14:textId="77777777" w:rsidR="00000000" w:rsidRDefault="00DE7085">
      <w:pPr>
        <w:keepNext/>
        <w:spacing w:before="100" w:beforeAutospacing="1" w:after="100" w:afterAutospacing="1"/>
        <w:divId w:val="1555703999"/>
        <w:rPr>
          <w:rFonts w:cs="Arial"/>
          <w:b/>
        </w:rPr>
      </w:pPr>
      <w:r>
        <w:rPr>
          <w:rFonts w:cs="Arial"/>
          <w:b/>
        </w:rPr>
        <w:t>Discussion and conclusion:</w:t>
      </w:r>
    </w:p>
    <w:p w14:paraId="33D9ECC0" w14:textId="77777777" w:rsidR="00000000" w:rsidRDefault="00DE7085">
      <w:pPr>
        <w:spacing w:before="100" w:beforeAutospacing="1" w:after="100" w:afterAutospacing="1"/>
        <w:divId w:val="1555703999"/>
      </w:pPr>
      <w:r>
        <w:t>-</w:t>
      </w:r>
    </w:p>
    <w:p w14:paraId="4A5C5D63" w14:textId="77777777" w:rsidR="00000000" w:rsidRDefault="00DE7085">
      <w:pPr>
        <w:keepNext/>
        <w:spacing w:before="100" w:beforeAutospacing="1" w:after="100" w:afterAutospacing="1"/>
        <w:divId w:val="1555703999"/>
        <w:rPr>
          <w:rFonts w:cs="Arial"/>
          <w:b/>
        </w:rPr>
      </w:pPr>
      <w:r>
        <w:rPr>
          <w:rFonts w:cs="Arial"/>
          <w:b/>
        </w:rPr>
        <w:lastRenderedPageBreak/>
        <w:t>Status:</w:t>
      </w:r>
    </w:p>
    <w:p w14:paraId="54777E6C" w14:textId="77777777" w:rsidR="00000000" w:rsidRDefault="00DE7085">
      <w:pPr>
        <w:spacing w:before="100" w:beforeAutospacing="1" w:after="100" w:afterAutospacing="1"/>
        <w:divId w:val="1555703999"/>
      </w:pPr>
      <w:r>
        <w:t>Approved.</w:t>
      </w:r>
    </w:p>
    <w:p w14:paraId="0739DED0" w14:textId="77777777" w:rsidR="00000000" w:rsidRDefault="00DE7085">
      <w:pPr>
        <w:keepNext/>
        <w:keepLines/>
        <w:pBdr>
          <w:top w:val="single" w:sz="4" w:space="1" w:color="auto"/>
        </w:pBdr>
        <w:spacing w:before="100" w:beforeAutospacing="1" w:after="100" w:afterAutospacing="1"/>
        <w:divId w:val="1555703999"/>
      </w:pPr>
      <w:r>
        <w:rPr>
          <w:color w:val="0000FF"/>
        </w:rPr>
        <w:t>TD SP-211293</w:t>
      </w:r>
      <w:r>
        <w:t xml:space="preserve"> (CR PACK) CRs </w:t>
      </w:r>
      <w:r>
        <w:t>on eNA_Ph2 (Rel-17). (Source: SA WG2).</w:t>
      </w:r>
      <w:r>
        <w:br/>
      </w:r>
      <w:r>
        <w:rPr>
          <w:b/>
        </w:rPr>
        <w:t>Document for:</w:t>
      </w:r>
      <w:r>
        <w:t xml:space="preserve"> Approval.</w:t>
      </w:r>
      <w:r>
        <w:br/>
      </w:r>
      <w:r>
        <w:rPr>
          <w:b/>
        </w:rPr>
        <w:t>Abstract:</w:t>
      </w:r>
      <w:r>
        <w:t xml:space="preserve"> 23.503 CR0656; 23.503 CR0657; 23.501 CR3339; 23.288 CR0471R1; 23.503 CR0653R1; 23.502 CR3258; 23.503 CR0664R1; 23.288 CR0481R1; 23.501 CR3320R4; 23.502 CR3196R3; 23.288 CR0491R1; 23.2</w:t>
      </w:r>
      <w:r>
        <w:t>88 CR0492R1; 23.288 CR0486R1; 23.288 CR0478R1; 23.288 CR0490R1; 23.288 CR0476R1; 23.288 CR0479R1; 23.288 CR0455R3; 23.288 CR0475R1; 23.288 CR0482R1; 23.288 CR0480R1; 23.288 CR0484R1; 23.288 CR0493R1.</w:t>
      </w:r>
    </w:p>
    <w:p w14:paraId="5225826A" w14:textId="77777777" w:rsidR="00000000" w:rsidRDefault="00DE7085">
      <w:pPr>
        <w:keepNext/>
        <w:spacing w:before="100" w:beforeAutospacing="1" w:after="100" w:afterAutospacing="1"/>
        <w:divId w:val="1555703999"/>
        <w:rPr>
          <w:rFonts w:cs="Arial"/>
          <w:b/>
        </w:rPr>
      </w:pPr>
      <w:r>
        <w:rPr>
          <w:rFonts w:cs="Arial"/>
          <w:b/>
        </w:rPr>
        <w:t>Comment:</w:t>
      </w:r>
    </w:p>
    <w:p w14:paraId="040906D6" w14:textId="77777777" w:rsidR="00000000" w:rsidRDefault="00DE7085">
      <w:pPr>
        <w:spacing w:before="100" w:beforeAutospacing="1" w:after="100" w:afterAutospacing="1"/>
        <w:divId w:val="1555703999"/>
      </w:pPr>
      <w:r>
        <w:t>For Block Approval. CC#4: Block Approved.</w:t>
      </w:r>
    </w:p>
    <w:p w14:paraId="6957E98D" w14:textId="77777777" w:rsidR="00000000" w:rsidRDefault="00DE7085">
      <w:pPr>
        <w:keepNext/>
        <w:spacing w:before="100" w:beforeAutospacing="1" w:after="100" w:afterAutospacing="1"/>
        <w:divId w:val="1555703999"/>
        <w:rPr>
          <w:rFonts w:cs="Arial"/>
          <w:b/>
        </w:rPr>
      </w:pPr>
      <w:r>
        <w:rPr>
          <w:rFonts w:cs="Arial"/>
          <w:b/>
        </w:rPr>
        <w:t>Discu</w:t>
      </w:r>
      <w:r>
        <w:rPr>
          <w:rFonts w:cs="Arial"/>
          <w:b/>
        </w:rPr>
        <w:t>ssion and conclusion:</w:t>
      </w:r>
    </w:p>
    <w:p w14:paraId="6CA7ADB2" w14:textId="77777777" w:rsidR="00000000" w:rsidRDefault="00DE7085">
      <w:pPr>
        <w:spacing w:before="100" w:beforeAutospacing="1" w:after="100" w:afterAutospacing="1"/>
        <w:divId w:val="1555703999"/>
      </w:pPr>
      <w:r>
        <w:t>-</w:t>
      </w:r>
    </w:p>
    <w:p w14:paraId="77BF7FF2" w14:textId="77777777" w:rsidR="00000000" w:rsidRDefault="00DE7085">
      <w:pPr>
        <w:keepNext/>
        <w:spacing w:before="100" w:beforeAutospacing="1" w:after="100" w:afterAutospacing="1"/>
        <w:divId w:val="1555703999"/>
        <w:rPr>
          <w:rFonts w:cs="Arial"/>
          <w:b/>
        </w:rPr>
      </w:pPr>
      <w:r>
        <w:rPr>
          <w:rFonts w:cs="Arial"/>
          <w:b/>
        </w:rPr>
        <w:t>Status:</w:t>
      </w:r>
    </w:p>
    <w:p w14:paraId="089C518A" w14:textId="77777777" w:rsidR="00000000" w:rsidRDefault="00DE7085">
      <w:pPr>
        <w:spacing w:before="100" w:beforeAutospacing="1" w:after="100" w:afterAutospacing="1"/>
        <w:divId w:val="1555703999"/>
      </w:pPr>
      <w:r>
        <w:t>Approved.</w:t>
      </w:r>
    </w:p>
    <w:p w14:paraId="6FF0E0E3" w14:textId="77777777" w:rsidR="00000000" w:rsidRDefault="00DE7085">
      <w:pPr>
        <w:keepNext/>
        <w:keepLines/>
        <w:pBdr>
          <w:top w:val="single" w:sz="4" w:space="1" w:color="auto"/>
        </w:pBdr>
        <w:spacing w:before="100" w:beforeAutospacing="1" w:after="100" w:afterAutospacing="1"/>
        <w:divId w:val="1555703999"/>
      </w:pPr>
      <w:r>
        <w:rPr>
          <w:color w:val="0000FF"/>
        </w:rPr>
        <w:t>TD SP-211295</w:t>
      </w:r>
      <w:r>
        <w:t xml:space="preserve"> (CR PACK) CRs on eNS_Ph2 (Rel-17). (Source: SA WG2).</w:t>
      </w:r>
      <w:r>
        <w:br/>
      </w:r>
      <w:r>
        <w:rPr>
          <w:b/>
        </w:rPr>
        <w:t>Document for:</w:t>
      </w:r>
      <w:r>
        <w:t xml:space="preserve"> Approval.</w:t>
      </w:r>
      <w:r>
        <w:br/>
      </w:r>
      <w:r>
        <w:rPr>
          <w:b/>
        </w:rPr>
        <w:t>Abstract:</w:t>
      </w:r>
      <w:r>
        <w:t xml:space="preserve"> 23.502 CR2944R1; 23.501 CR3296; 23.502 CR3173; 23.502 CR3215; 23.501 CR3268R1; 23.502 CR3152R1; 23.501 CR3295R1; 2</w:t>
      </w:r>
      <w:r>
        <w:t>3.502 CR3172R1; 23.502 CR3181R1; 23.502 CR3187R1; 23.501 CR3205R2; 23.501 CR3300R1; 23.501 CR3261R2; 23.501 CR3400; 23.501 CR3410; 23.501 CR3428; 23.501 CR3269R2; 23.502 CR3304R1; 23.501 CR3401R1; 23.502 CR3309R1; 23.502 CR3252R1; 23.502 CR3260R1; 23.503 C</w:t>
      </w:r>
      <w:r>
        <w:t>R0652R3; 23.502 CR3128R2; 23.501 CR3240R2.</w:t>
      </w:r>
    </w:p>
    <w:p w14:paraId="06F068CB" w14:textId="77777777" w:rsidR="00000000" w:rsidRDefault="00DE7085">
      <w:pPr>
        <w:keepNext/>
        <w:spacing w:before="100" w:beforeAutospacing="1" w:after="100" w:afterAutospacing="1"/>
        <w:divId w:val="1555703999"/>
        <w:rPr>
          <w:rFonts w:cs="Arial"/>
          <w:b/>
        </w:rPr>
      </w:pPr>
      <w:r>
        <w:rPr>
          <w:rFonts w:cs="Arial"/>
          <w:b/>
        </w:rPr>
        <w:t>Comment:</w:t>
      </w:r>
    </w:p>
    <w:p w14:paraId="4FF0DED4" w14:textId="77777777" w:rsidR="00000000" w:rsidRDefault="00DE7085">
      <w:pPr>
        <w:spacing w:before="100" w:beforeAutospacing="1" w:after="100" w:afterAutospacing="1"/>
        <w:divId w:val="1555703999"/>
      </w:pPr>
      <w:r>
        <w:t>For Block Approval. CC#4: Block Approved.</w:t>
      </w:r>
    </w:p>
    <w:p w14:paraId="66A155DD" w14:textId="77777777" w:rsidR="00000000" w:rsidRDefault="00DE7085">
      <w:pPr>
        <w:keepNext/>
        <w:spacing w:before="100" w:beforeAutospacing="1" w:after="100" w:afterAutospacing="1"/>
        <w:divId w:val="1555703999"/>
        <w:rPr>
          <w:rFonts w:cs="Arial"/>
          <w:b/>
        </w:rPr>
      </w:pPr>
      <w:r>
        <w:rPr>
          <w:rFonts w:cs="Arial"/>
          <w:b/>
        </w:rPr>
        <w:t>Discussion and conclusion:</w:t>
      </w:r>
    </w:p>
    <w:p w14:paraId="5667D9DF" w14:textId="77777777" w:rsidR="00000000" w:rsidRDefault="00DE7085">
      <w:pPr>
        <w:spacing w:before="100" w:beforeAutospacing="1" w:after="100" w:afterAutospacing="1"/>
        <w:divId w:val="1555703999"/>
      </w:pPr>
      <w:r>
        <w:t>-</w:t>
      </w:r>
    </w:p>
    <w:p w14:paraId="691E3100" w14:textId="77777777" w:rsidR="00000000" w:rsidRDefault="00DE7085">
      <w:pPr>
        <w:keepNext/>
        <w:spacing w:before="100" w:beforeAutospacing="1" w:after="100" w:afterAutospacing="1"/>
        <w:divId w:val="1555703999"/>
        <w:rPr>
          <w:rFonts w:cs="Arial"/>
          <w:b/>
        </w:rPr>
      </w:pPr>
      <w:r>
        <w:rPr>
          <w:rFonts w:cs="Arial"/>
          <w:b/>
        </w:rPr>
        <w:t>Status:</w:t>
      </w:r>
    </w:p>
    <w:p w14:paraId="464AC9E8" w14:textId="77777777" w:rsidR="00000000" w:rsidRDefault="00DE7085">
      <w:pPr>
        <w:spacing w:before="100" w:beforeAutospacing="1" w:after="100" w:afterAutospacing="1"/>
        <w:divId w:val="1555703999"/>
      </w:pPr>
      <w:r>
        <w:t>Approved.</w:t>
      </w:r>
    </w:p>
    <w:p w14:paraId="3E309B41" w14:textId="77777777" w:rsidR="00000000" w:rsidRDefault="00DE7085">
      <w:pPr>
        <w:keepNext/>
        <w:keepLines/>
        <w:pBdr>
          <w:top w:val="single" w:sz="4" w:space="1" w:color="auto"/>
        </w:pBdr>
        <w:spacing w:before="100" w:beforeAutospacing="1" w:after="100" w:afterAutospacing="1"/>
        <w:divId w:val="1555703999"/>
      </w:pPr>
      <w:r>
        <w:rPr>
          <w:color w:val="0000FF"/>
        </w:rPr>
        <w:t>TD SP-211296</w:t>
      </w:r>
      <w:r>
        <w:t xml:space="preserve"> </w:t>
      </w:r>
      <w:r>
        <w:t>(CR PACK) CRs on eV2XARC_Ph2 (Rel-17). (Source: SA WG2).</w:t>
      </w:r>
      <w:r>
        <w:br/>
      </w:r>
      <w:r>
        <w:rPr>
          <w:b/>
        </w:rPr>
        <w:t>Document for:</w:t>
      </w:r>
      <w:r>
        <w:t xml:space="preserve"> Approval.</w:t>
      </w:r>
      <w:r>
        <w:br/>
      </w:r>
      <w:r>
        <w:rPr>
          <w:b/>
        </w:rPr>
        <w:t>Abstract:</w:t>
      </w:r>
      <w:r>
        <w:t xml:space="preserve"> 23.287 CR0169; 23.287 CR0165R3.</w:t>
      </w:r>
    </w:p>
    <w:p w14:paraId="69C0DB83" w14:textId="77777777" w:rsidR="00000000" w:rsidRDefault="00DE7085">
      <w:pPr>
        <w:keepNext/>
        <w:spacing w:before="100" w:beforeAutospacing="1" w:after="100" w:afterAutospacing="1"/>
        <w:divId w:val="1555703999"/>
        <w:rPr>
          <w:rFonts w:cs="Arial"/>
          <w:b/>
        </w:rPr>
      </w:pPr>
      <w:r>
        <w:rPr>
          <w:rFonts w:cs="Arial"/>
          <w:b/>
        </w:rPr>
        <w:t>Comment:</w:t>
      </w:r>
    </w:p>
    <w:p w14:paraId="26B214B2" w14:textId="77777777" w:rsidR="00000000" w:rsidRDefault="00DE7085">
      <w:pPr>
        <w:spacing w:before="100" w:beforeAutospacing="1" w:after="100" w:afterAutospacing="1"/>
        <w:divId w:val="1555703999"/>
      </w:pPr>
      <w:r>
        <w:t>For Block Approval. CC#4: Block Approved.</w:t>
      </w:r>
    </w:p>
    <w:p w14:paraId="18D0BDEB" w14:textId="77777777" w:rsidR="00000000" w:rsidRDefault="00DE7085">
      <w:pPr>
        <w:keepNext/>
        <w:spacing w:before="100" w:beforeAutospacing="1" w:after="100" w:afterAutospacing="1"/>
        <w:divId w:val="1555703999"/>
        <w:rPr>
          <w:rFonts w:cs="Arial"/>
          <w:b/>
        </w:rPr>
      </w:pPr>
      <w:r>
        <w:rPr>
          <w:rFonts w:cs="Arial"/>
          <w:b/>
        </w:rPr>
        <w:t>Discussion and conclusion:</w:t>
      </w:r>
    </w:p>
    <w:p w14:paraId="1B129E44" w14:textId="77777777" w:rsidR="00000000" w:rsidRDefault="00DE7085">
      <w:pPr>
        <w:spacing w:before="100" w:beforeAutospacing="1" w:after="100" w:afterAutospacing="1"/>
        <w:divId w:val="1555703999"/>
      </w:pPr>
      <w:r>
        <w:t>-</w:t>
      </w:r>
    </w:p>
    <w:p w14:paraId="344E4B87" w14:textId="77777777" w:rsidR="00000000" w:rsidRDefault="00DE7085">
      <w:pPr>
        <w:keepNext/>
        <w:spacing w:before="100" w:beforeAutospacing="1" w:after="100" w:afterAutospacing="1"/>
        <w:divId w:val="1555703999"/>
        <w:rPr>
          <w:rFonts w:cs="Arial"/>
          <w:b/>
        </w:rPr>
      </w:pPr>
      <w:r>
        <w:rPr>
          <w:rFonts w:cs="Arial"/>
          <w:b/>
        </w:rPr>
        <w:lastRenderedPageBreak/>
        <w:t>Status:</w:t>
      </w:r>
    </w:p>
    <w:p w14:paraId="3AB4560E" w14:textId="77777777" w:rsidR="00000000" w:rsidRDefault="00DE7085">
      <w:pPr>
        <w:spacing w:before="100" w:beforeAutospacing="1" w:after="100" w:afterAutospacing="1"/>
        <w:divId w:val="1555703999"/>
      </w:pPr>
      <w:r>
        <w:t>Approved.</w:t>
      </w:r>
    </w:p>
    <w:p w14:paraId="33563306" w14:textId="77777777" w:rsidR="00000000" w:rsidRDefault="00DE7085">
      <w:pPr>
        <w:keepNext/>
        <w:keepLines/>
        <w:pBdr>
          <w:top w:val="single" w:sz="4" w:space="1" w:color="auto"/>
        </w:pBdr>
        <w:spacing w:before="100" w:beforeAutospacing="1" w:after="100" w:afterAutospacing="1"/>
        <w:divId w:val="1555703999"/>
      </w:pPr>
      <w:r>
        <w:rPr>
          <w:color w:val="0000FF"/>
        </w:rPr>
        <w:t>TD SP-211297</w:t>
      </w:r>
      <w:r>
        <w:t xml:space="preserve"> (CR PACK) CRs on ID_UA</w:t>
      </w:r>
      <w:r>
        <w:t>S (Rel-17). (Source: SA WG2).</w:t>
      </w:r>
      <w:r>
        <w:br/>
      </w:r>
      <w:r>
        <w:rPr>
          <w:b/>
        </w:rPr>
        <w:t>Document for:</w:t>
      </w:r>
      <w:r>
        <w:t xml:space="preserve"> Approval.</w:t>
      </w:r>
      <w:r>
        <w:br/>
      </w:r>
      <w:r>
        <w:rPr>
          <w:b/>
        </w:rPr>
        <w:t>Abstract:</w:t>
      </w:r>
      <w:r>
        <w:t xml:space="preserve"> 23.256 CR0005; 23.256 CR0007; 23.256 CR0014; 23.256 CR0022; 23.256 CR0003R1; 23.256 CR0004R1; 23.256 CR0012R1; 23.256 CR0006R1; 23.256 CR0013R1; 23.256 CR0015R1; 23.256 CR0016R1; 23.256 CR0020</w:t>
      </w:r>
      <w:r>
        <w:t>R1; 23.256 CR0009R1; 23.256 CR0011R2; 23.256 CR0002R2; 23.256 CR0010R3.</w:t>
      </w:r>
    </w:p>
    <w:p w14:paraId="0CF04227" w14:textId="77777777" w:rsidR="00000000" w:rsidRDefault="00DE7085">
      <w:pPr>
        <w:keepNext/>
        <w:spacing w:before="100" w:beforeAutospacing="1" w:after="100" w:afterAutospacing="1"/>
        <w:divId w:val="1555703999"/>
        <w:rPr>
          <w:rFonts w:cs="Arial"/>
          <w:b/>
        </w:rPr>
      </w:pPr>
      <w:r>
        <w:rPr>
          <w:rFonts w:cs="Arial"/>
          <w:b/>
        </w:rPr>
        <w:t>Comment:</w:t>
      </w:r>
    </w:p>
    <w:p w14:paraId="782684E4" w14:textId="77777777" w:rsidR="00000000" w:rsidRDefault="00DE7085">
      <w:pPr>
        <w:spacing w:before="100" w:beforeAutospacing="1" w:after="100" w:afterAutospacing="1"/>
        <w:divId w:val="1555703999"/>
      </w:pPr>
      <w:r>
        <w:t>For Block Approval. CC#4: Block Approved.</w:t>
      </w:r>
    </w:p>
    <w:p w14:paraId="78C51DE7" w14:textId="77777777" w:rsidR="00000000" w:rsidRDefault="00DE7085">
      <w:pPr>
        <w:keepNext/>
        <w:spacing w:before="100" w:beforeAutospacing="1" w:after="100" w:afterAutospacing="1"/>
        <w:divId w:val="1555703999"/>
        <w:rPr>
          <w:rFonts w:cs="Arial"/>
          <w:b/>
        </w:rPr>
      </w:pPr>
      <w:r>
        <w:rPr>
          <w:rFonts w:cs="Arial"/>
          <w:b/>
        </w:rPr>
        <w:t>Discussion and conclusion:</w:t>
      </w:r>
    </w:p>
    <w:p w14:paraId="3D192985" w14:textId="77777777" w:rsidR="00000000" w:rsidRDefault="00DE7085">
      <w:pPr>
        <w:spacing w:before="100" w:beforeAutospacing="1" w:after="100" w:afterAutospacing="1"/>
        <w:divId w:val="1555703999"/>
      </w:pPr>
      <w:r>
        <w:t>-</w:t>
      </w:r>
    </w:p>
    <w:p w14:paraId="095A9DE0" w14:textId="77777777" w:rsidR="00000000" w:rsidRDefault="00DE7085">
      <w:pPr>
        <w:keepNext/>
        <w:spacing w:before="100" w:beforeAutospacing="1" w:after="100" w:afterAutospacing="1"/>
        <w:divId w:val="1555703999"/>
        <w:rPr>
          <w:rFonts w:cs="Arial"/>
          <w:b/>
        </w:rPr>
      </w:pPr>
      <w:r>
        <w:rPr>
          <w:rFonts w:cs="Arial"/>
          <w:b/>
        </w:rPr>
        <w:t>Status:</w:t>
      </w:r>
    </w:p>
    <w:p w14:paraId="74674395" w14:textId="77777777" w:rsidR="00000000" w:rsidRDefault="00DE7085">
      <w:pPr>
        <w:spacing w:before="100" w:beforeAutospacing="1" w:after="100" w:afterAutospacing="1"/>
        <w:divId w:val="1555703999"/>
      </w:pPr>
      <w:r>
        <w:t>Approved.</w:t>
      </w:r>
    </w:p>
    <w:p w14:paraId="3898A796" w14:textId="77777777" w:rsidR="00000000" w:rsidRDefault="00DE7085">
      <w:pPr>
        <w:keepNext/>
        <w:keepLines/>
        <w:pBdr>
          <w:top w:val="single" w:sz="4" w:space="1" w:color="auto"/>
        </w:pBdr>
        <w:spacing w:before="100" w:beforeAutospacing="1" w:after="100" w:afterAutospacing="1"/>
        <w:divId w:val="1555703999"/>
      </w:pPr>
      <w:r>
        <w:rPr>
          <w:color w:val="0000FF"/>
        </w:rPr>
        <w:t>TD SP-211298</w:t>
      </w:r>
      <w:r>
        <w:t xml:space="preserve"> (CR PACK) CRs on ID_UAS (Rel-17). (Source: SA WG2).</w:t>
      </w:r>
      <w:r>
        <w:br/>
      </w:r>
      <w:r>
        <w:rPr>
          <w:b/>
        </w:rPr>
        <w:t>Document for:</w:t>
      </w:r>
      <w:r>
        <w:t xml:space="preserve"> Approva</w:t>
      </w:r>
      <w:r>
        <w:t>l.</w:t>
      </w:r>
      <w:r>
        <w:br/>
      </w:r>
      <w:r>
        <w:rPr>
          <w:b/>
        </w:rPr>
        <w:t>Abstract:</w:t>
      </w:r>
      <w:r>
        <w:t xml:space="preserve"> 23.501 CR3280; 23.256 CR0028R1; 23.256 CR0024R1; 23.256 CR0026R1; 23.256 CR0030R1; 23.256 CR0044; 23.256 CR0031R3; 23.256 CR0032R1; 23.502 CR3240R1; 23.256 CR0035R1; 23.256 CR0038R1; 23.256 CR0036R1; 23.256 CR0039R1; 23.256 CR0040R1; 23.501 CR</w:t>
      </w:r>
      <w:r>
        <w:t>3416R1.</w:t>
      </w:r>
    </w:p>
    <w:p w14:paraId="5361F417" w14:textId="77777777" w:rsidR="00000000" w:rsidRDefault="00DE7085">
      <w:pPr>
        <w:keepNext/>
        <w:spacing w:before="100" w:beforeAutospacing="1" w:after="100" w:afterAutospacing="1"/>
        <w:divId w:val="1555703999"/>
        <w:rPr>
          <w:rFonts w:cs="Arial"/>
          <w:b/>
        </w:rPr>
      </w:pPr>
      <w:r>
        <w:rPr>
          <w:rFonts w:cs="Arial"/>
          <w:b/>
        </w:rPr>
        <w:t>Comment:</w:t>
      </w:r>
    </w:p>
    <w:p w14:paraId="6FDE04F2" w14:textId="77777777" w:rsidR="00000000" w:rsidRDefault="00DE7085">
      <w:pPr>
        <w:spacing w:before="100" w:beforeAutospacing="1" w:after="100" w:afterAutospacing="1"/>
        <w:divId w:val="1555703999"/>
      </w:pPr>
      <w:r>
        <w:t>For Block Approval. CC#4: Block Approved.</w:t>
      </w:r>
    </w:p>
    <w:p w14:paraId="3370BC04" w14:textId="77777777" w:rsidR="00000000" w:rsidRDefault="00DE7085">
      <w:pPr>
        <w:keepNext/>
        <w:spacing w:before="100" w:beforeAutospacing="1" w:after="100" w:afterAutospacing="1"/>
        <w:divId w:val="1555703999"/>
        <w:rPr>
          <w:rFonts w:cs="Arial"/>
          <w:b/>
        </w:rPr>
      </w:pPr>
      <w:r>
        <w:rPr>
          <w:rFonts w:cs="Arial"/>
          <w:b/>
        </w:rPr>
        <w:t>Discussion and conclusion:</w:t>
      </w:r>
    </w:p>
    <w:p w14:paraId="06E9A1ED" w14:textId="77777777" w:rsidR="00000000" w:rsidRDefault="00DE7085">
      <w:pPr>
        <w:spacing w:before="100" w:beforeAutospacing="1" w:after="100" w:afterAutospacing="1"/>
        <w:divId w:val="1555703999"/>
      </w:pPr>
      <w:r>
        <w:t>-</w:t>
      </w:r>
    </w:p>
    <w:p w14:paraId="4BF5A49D" w14:textId="77777777" w:rsidR="00000000" w:rsidRDefault="00DE7085">
      <w:pPr>
        <w:keepNext/>
        <w:spacing w:before="100" w:beforeAutospacing="1" w:after="100" w:afterAutospacing="1"/>
        <w:divId w:val="1555703999"/>
        <w:rPr>
          <w:rFonts w:cs="Arial"/>
          <w:b/>
        </w:rPr>
      </w:pPr>
      <w:r>
        <w:rPr>
          <w:rFonts w:cs="Arial"/>
          <w:b/>
        </w:rPr>
        <w:t>Status:</w:t>
      </w:r>
    </w:p>
    <w:p w14:paraId="29B8F89F" w14:textId="77777777" w:rsidR="00000000" w:rsidRDefault="00DE7085">
      <w:pPr>
        <w:spacing w:before="100" w:beforeAutospacing="1" w:after="100" w:afterAutospacing="1"/>
        <w:divId w:val="1555703999"/>
      </w:pPr>
      <w:r>
        <w:t>Approved.</w:t>
      </w:r>
    </w:p>
    <w:p w14:paraId="3826C095" w14:textId="77777777" w:rsidR="00000000" w:rsidRDefault="00DE7085">
      <w:pPr>
        <w:keepNext/>
        <w:keepLines/>
        <w:pBdr>
          <w:top w:val="single" w:sz="4" w:space="1" w:color="auto"/>
        </w:pBdr>
        <w:spacing w:before="100" w:beforeAutospacing="1" w:after="100" w:afterAutospacing="1"/>
        <w:divId w:val="1555703999"/>
      </w:pPr>
      <w:r>
        <w:rPr>
          <w:color w:val="0000FF"/>
        </w:rPr>
        <w:t>TD SP-211299</w:t>
      </w:r>
      <w:r>
        <w:t xml:space="preserve"> (CR PACK) CRs on IIoT (Rel-17). (Source: SA WG2).</w:t>
      </w:r>
      <w:r>
        <w:br/>
      </w:r>
      <w:r>
        <w:rPr>
          <w:b/>
        </w:rPr>
        <w:t>Document for:</w:t>
      </w:r>
      <w:r>
        <w:t xml:space="preserve"> Approval.</w:t>
      </w:r>
      <w:r>
        <w:br/>
      </w:r>
      <w:r>
        <w:rPr>
          <w:b/>
        </w:rPr>
        <w:t>Abstract:</w:t>
      </w:r>
      <w:r>
        <w:t xml:space="preserve"> 23.501 CR3243; 23.501 CR3351R1; 23.501 CR3276R1; 23.5</w:t>
      </w:r>
      <w:r>
        <w:t>01 CR3244R1; 23.501 CR3245R1; 23.501 CR3260R1; 23.501 CR3275R1; 23.501 CR3285R1; 23.501 CR3312R1; 23.501 CR3321R1; 23.501 CR3352R1; 23.501 CR3330R1; 23.501 CR3313R2; 23.501 CR3357R1; 23.501 CR3242R3; 23.501 CR3375R2; 23.501 CR3386R1; 23.501 CR3405R1; 23.50</w:t>
      </w:r>
      <w:r>
        <w:t>1 CR3406R1; 23.501 CR3322R2; 23.501 CR3107R4; 23.501 CR3438R1.</w:t>
      </w:r>
    </w:p>
    <w:p w14:paraId="41B6DF48" w14:textId="77777777" w:rsidR="00000000" w:rsidRDefault="00DE7085">
      <w:pPr>
        <w:keepNext/>
        <w:spacing w:before="100" w:beforeAutospacing="1" w:after="100" w:afterAutospacing="1"/>
        <w:divId w:val="1555703999"/>
        <w:rPr>
          <w:rFonts w:cs="Arial"/>
          <w:b/>
        </w:rPr>
      </w:pPr>
      <w:r>
        <w:rPr>
          <w:rFonts w:cs="Arial"/>
          <w:b/>
        </w:rPr>
        <w:t>Comment:</w:t>
      </w:r>
    </w:p>
    <w:p w14:paraId="1FA0AE1E" w14:textId="77777777" w:rsidR="00000000" w:rsidRDefault="00DE7085">
      <w:pPr>
        <w:spacing w:before="100" w:beforeAutospacing="1" w:after="100" w:afterAutospacing="1"/>
        <w:divId w:val="1555703999"/>
      </w:pPr>
      <w:r>
        <w:t>For Block Approval. CC#4: Block Approved.</w:t>
      </w:r>
    </w:p>
    <w:p w14:paraId="72446A05" w14:textId="77777777" w:rsidR="00000000" w:rsidRDefault="00DE7085">
      <w:pPr>
        <w:keepNext/>
        <w:spacing w:before="100" w:beforeAutospacing="1" w:after="100" w:afterAutospacing="1"/>
        <w:divId w:val="1555703999"/>
        <w:rPr>
          <w:rFonts w:cs="Arial"/>
          <w:b/>
        </w:rPr>
      </w:pPr>
      <w:r>
        <w:rPr>
          <w:rFonts w:cs="Arial"/>
          <w:b/>
        </w:rPr>
        <w:lastRenderedPageBreak/>
        <w:t>Discussion and conclusion:</w:t>
      </w:r>
    </w:p>
    <w:p w14:paraId="45A439B4" w14:textId="77777777" w:rsidR="00000000" w:rsidRDefault="00DE7085">
      <w:pPr>
        <w:spacing w:before="100" w:beforeAutospacing="1" w:after="100" w:afterAutospacing="1"/>
        <w:divId w:val="1555703999"/>
      </w:pPr>
      <w:r>
        <w:t>-</w:t>
      </w:r>
    </w:p>
    <w:p w14:paraId="484679D8" w14:textId="77777777" w:rsidR="00000000" w:rsidRDefault="00DE7085">
      <w:pPr>
        <w:keepNext/>
        <w:spacing w:before="100" w:beforeAutospacing="1" w:after="100" w:afterAutospacing="1"/>
        <w:divId w:val="1555703999"/>
        <w:rPr>
          <w:rFonts w:cs="Arial"/>
          <w:b/>
        </w:rPr>
      </w:pPr>
      <w:r>
        <w:rPr>
          <w:rFonts w:cs="Arial"/>
          <w:b/>
        </w:rPr>
        <w:t>Status:</w:t>
      </w:r>
    </w:p>
    <w:p w14:paraId="52BD29EF" w14:textId="77777777" w:rsidR="00000000" w:rsidRDefault="00DE7085">
      <w:pPr>
        <w:spacing w:before="100" w:beforeAutospacing="1" w:after="100" w:afterAutospacing="1"/>
        <w:divId w:val="1555703999"/>
      </w:pPr>
      <w:r>
        <w:t>Approved.</w:t>
      </w:r>
    </w:p>
    <w:p w14:paraId="3DFEA731" w14:textId="77777777" w:rsidR="00000000" w:rsidRDefault="00DE7085">
      <w:pPr>
        <w:keepNext/>
        <w:keepLines/>
        <w:pBdr>
          <w:top w:val="single" w:sz="4" w:space="1" w:color="auto"/>
        </w:pBdr>
        <w:spacing w:before="100" w:beforeAutospacing="1" w:after="100" w:afterAutospacing="1"/>
        <w:divId w:val="1555703999"/>
      </w:pPr>
      <w:r>
        <w:rPr>
          <w:color w:val="0000FF"/>
        </w:rPr>
        <w:t>TD SP-211300</w:t>
      </w:r>
      <w:r>
        <w:t xml:space="preserve"> </w:t>
      </w:r>
      <w:r>
        <w:t>(CR PACK) CRs on IIoT (Rel-17). (Source: SA WG2).</w:t>
      </w:r>
      <w:r>
        <w:br/>
      </w:r>
      <w:r>
        <w:rPr>
          <w:b/>
        </w:rPr>
        <w:t>Document for:</w:t>
      </w:r>
      <w:r>
        <w:t xml:space="preserve"> Approval.</w:t>
      </w:r>
      <w:r>
        <w:br/>
      </w:r>
      <w:r>
        <w:rPr>
          <w:b/>
        </w:rPr>
        <w:t>Abstract:</w:t>
      </w:r>
      <w:r>
        <w:t xml:space="preserve"> 23.502 CR3167; 23.502 CR3217R1; 23.502 CR3158R1; 23.502 CR3156R1; 23.502 CR3157R1; 23.503 CR0658R1; 23.502 CR3164R1; 23.502 CR3210R1; 23.502 CR3291; 23.501 CR3439; 23.501 C</w:t>
      </w:r>
      <w:r>
        <w:t>R3358R1; 23.502 CR3235R1; 23.502 CR3246R1; 23.502 CR3247R1; 23.502 CR3248R1; 23.503 CR0675R1; 23.503 CR0680R1; 23.502 CR3269R1; 23.503 CR0681R1; 23.503 CR0682R1; 23.503 CR0634R4; 23.503 CR0689R1.</w:t>
      </w:r>
    </w:p>
    <w:p w14:paraId="6D60D5D2" w14:textId="77777777" w:rsidR="00000000" w:rsidRDefault="00DE7085">
      <w:pPr>
        <w:keepNext/>
        <w:spacing w:before="100" w:beforeAutospacing="1" w:after="100" w:afterAutospacing="1"/>
        <w:divId w:val="1555703999"/>
        <w:rPr>
          <w:rFonts w:cs="Arial"/>
          <w:b/>
        </w:rPr>
      </w:pPr>
      <w:r>
        <w:rPr>
          <w:rFonts w:cs="Arial"/>
          <w:b/>
        </w:rPr>
        <w:t>Comment:</w:t>
      </w:r>
    </w:p>
    <w:p w14:paraId="36F7BD05" w14:textId="77777777" w:rsidR="00000000" w:rsidRDefault="00DE7085">
      <w:pPr>
        <w:spacing w:before="100" w:beforeAutospacing="1" w:after="100" w:afterAutospacing="1"/>
        <w:divId w:val="1555703999"/>
      </w:pPr>
      <w:r>
        <w:t>For Block Approval. CC#4: Block Approved.</w:t>
      </w:r>
    </w:p>
    <w:p w14:paraId="591B39AA" w14:textId="77777777" w:rsidR="00000000" w:rsidRDefault="00DE7085">
      <w:pPr>
        <w:keepNext/>
        <w:spacing w:before="100" w:beforeAutospacing="1" w:after="100" w:afterAutospacing="1"/>
        <w:divId w:val="1555703999"/>
        <w:rPr>
          <w:rFonts w:cs="Arial"/>
          <w:b/>
        </w:rPr>
      </w:pPr>
      <w:r>
        <w:rPr>
          <w:rFonts w:cs="Arial"/>
          <w:b/>
        </w:rPr>
        <w:t>Discussio</w:t>
      </w:r>
      <w:r>
        <w:rPr>
          <w:rFonts w:cs="Arial"/>
          <w:b/>
        </w:rPr>
        <w:t>n and conclusion:</w:t>
      </w:r>
    </w:p>
    <w:p w14:paraId="0480083A" w14:textId="77777777" w:rsidR="00000000" w:rsidRDefault="00DE7085">
      <w:pPr>
        <w:spacing w:before="100" w:beforeAutospacing="1" w:after="100" w:afterAutospacing="1"/>
        <w:divId w:val="1555703999"/>
      </w:pPr>
      <w:r>
        <w:t>-</w:t>
      </w:r>
    </w:p>
    <w:p w14:paraId="3EC847E7" w14:textId="77777777" w:rsidR="00000000" w:rsidRDefault="00DE7085">
      <w:pPr>
        <w:keepNext/>
        <w:spacing w:before="100" w:beforeAutospacing="1" w:after="100" w:afterAutospacing="1"/>
        <w:divId w:val="1555703999"/>
        <w:rPr>
          <w:rFonts w:cs="Arial"/>
          <w:b/>
        </w:rPr>
      </w:pPr>
      <w:r>
        <w:rPr>
          <w:rFonts w:cs="Arial"/>
          <w:b/>
        </w:rPr>
        <w:t>Status:</w:t>
      </w:r>
    </w:p>
    <w:p w14:paraId="247B308D" w14:textId="77777777" w:rsidR="00000000" w:rsidRDefault="00DE7085">
      <w:pPr>
        <w:spacing w:before="100" w:beforeAutospacing="1" w:after="100" w:afterAutospacing="1"/>
        <w:divId w:val="1555703999"/>
      </w:pPr>
      <w:r>
        <w:t>Approved.</w:t>
      </w:r>
    </w:p>
    <w:p w14:paraId="25025D94" w14:textId="77777777" w:rsidR="00000000" w:rsidRDefault="00DE7085">
      <w:pPr>
        <w:keepNext/>
        <w:keepLines/>
        <w:pBdr>
          <w:top w:val="single" w:sz="4" w:space="1" w:color="auto"/>
        </w:pBdr>
        <w:spacing w:before="100" w:beforeAutospacing="1" w:after="100" w:afterAutospacing="1"/>
        <w:divId w:val="1555703999"/>
      </w:pPr>
      <w:r>
        <w:rPr>
          <w:color w:val="0000FF"/>
        </w:rPr>
        <w:t>TD SP-211301</w:t>
      </w:r>
      <w:r>
        <w:t xml:space="preserve"> (CR PACK) CRs on MINT (Rel-17). (Source: SA WG2).</w:t>
      </w:r>
      <w:r>
        <w:br/>
      </w:r>
      <w:r>
        <w:rPr>
          <w:b/>
        </w:rPr>
        <w:t>Document for:</w:t>
      </w:r>
      <w:r>
        <w:t xml:space="preserve"> Approval.</w:t>
      </w:r>
      <w:r>
        <w:br/>
      </w:r>
      <w:r>
        <w:rPr>
          <w:b/>
        </w:rPr>
        <w:t>Abstract:</w:t>
      </w:r>
      <w:r>
        <w:t xml:space="preserve"> </w:t>
      </w:r>
      <w:r>
        <w:t>23.501 CR3252; 23.502 CR3134; 23.501 CR3251R1; 23.501 CR3311R1; 23.501 CR3287R1; 23.501 CR3294R1; 23.502 CR3174R1; 23.501 CR3264R3; 23.502 CR3146R2; 23.502 CR3228R1; 23.501 CR3389R1; 23.501 CR3407R1; 23.501 CR3408R1.</w:t>
      </w:r>
    </w:p>
    <w:p w14:paraId="66CCADC3" w14:textId="77777777" w:rsidR="00000000" w:rsidRDefault="00DE7085">
      <w:pPr>
        <w:keepNext/>
        <w:spacing w:before="100" w:beforeAutospacing="1" w:after="100" w:afterAutospacing="1"/>
        <w:divId w:val="1555703999"/>
        <w:rPr>
          <w:rFonts w:cs="Arial"/>
          <w:b/>
        </w:rPr>
      </w:pPr>
      <w:r>
        <w:rPr>
          <w:rFonts w:cs="Arial"/>
          <w:b/>
        </w:rPr>
        <w:t>Comment:</w:t>
      </w:r>
    </w:p>
    <w:p w14:paraId="5532F81E" w14:textId="77777777" w:rsidR="00000000" w:rsidRDefault="00DE7085">
      <w:pPr>
        <w:spacing w:before="100" w:beforeAutospacing="1" w:after="100" w:afterAutospacing="1"/>
        <w:divId w:val="1555703999"/>
      </w:pPr>
      <w:r>
        <w:t>For Block Approval. CC#4: Bloc</w:t>
      </w:r>
      <w:r>
        <w:t>k Approved.</w:t>
      </w:r>
    </w:p>
    <w:p w14:paraId="1F656E6B" w14:textId="77777777" w:rsidR="00000000" w:rsidRDefault="00DE7085">
      <w:pPr>
        <w:keepNext/>
        <w:spacing w:before="100" w:beforeAutospacing="1" w:after="100" w:afterAutospacing="1"/>
        <w:divId w:val="1555703999"/>
        <w:rPr>
          <w:rFonts w:cs="Arial"/>
          <w:b/>
        </w:rPr>
      </w:pPr>
      <w:r>
        <w:rPr>
          <w:rFonts w:cs="Arial"/>
          <w:b/>
        </w:rPr>
        <w:t>Discussion and conclusion:</w:t>
      </w:r>
    </w:p>
    <w:p w14:paraId="1149B858" w14:textId="77777777" w:rsidR="00000000" w:rsidRDefault="00DE7085">
      <w:pPr>
        <w:spacing w:before="100" w:beforeAutospacing="1" w:after="100" w:afterAutospacing="1"/>
        <w:divId w:val="1555703999"/>
      </w:pPr>
      <w:r>
        <w:t>-</w:t>
      </w:r>
    </w:p>
    <w:p w14:paraId="5431C7A8" w14:textId="77777777" w:rsidR="00000000" w:rsidRDefault="00DE7085">
      <w:pPr>
        <w:keepNext/>
        <w:spacing w:before="100" w:beforeAutospacing="1" w:after="100" w:afterAutospacing="1"/>
        <w:divId w:val="1555703999"/>
        <w:rPr>
          <w:rFonts w:cs="Arial"/>
          <w:b/>
        </w:rPr>
      </w:pPr>
      <w:r>
        <w:rPr>
          <w:rFonts w:cs="Arial"/>
          <w:b/>
        </w:rPr>
        <w:t>Status:</w:t>
      </w:r>
    </w:p>
    <w:p w14:paraId="14C56102" w14:textId="77777777" w:rsidR="00000000" w:rsidRDefault="00DE7085">
      <w:pPr>
        <w:spacing w:before="100" w:beforeAutospacing="1" w:after="100" w:afterAutospacing="1"/>
        <w:divId w:val="1555703999"/>
      </w:pPr>
      <w:r>
        <w:t>Approved.</w:t>
      </w:r>
    </w:p>
    <w:p w14:paraId="73274F8F" w14:textId="77777777" w:rsidR="00000000" w:rsidRDefault="00DE7085">
      <w:pPr>
        <w:keepNext/>
        <w:keepLines/>
        <w:pBdr>
          <w:top w:val="single" w:sz="4" w:space="1" w:color="auto"/>
        </w:pBdr>
        <w:spacing w:before="100" w:beforeAutospacing="1" w:after="100" w:afterAutospacing="1"/>
        <w:divId w:val="1555703999"/>
      </w:pPr>
      <w:r>
        <w:rPr>
          <w:color w:val="0000FF"/>
        </w:rPr>
        <w:t>TD SP-211303</w:t>
      </w:r>
      <w:r>
        <w:t xml:space="preserve"> (CR PACK) CRs on UPIP_SEC_LTE (Rel-17). (Source: SA WG2).</w:t>
      </w:r>
      <w:r>
        <w:br/>
      </w:r>
      <w:r>
        <w:rPr>
          <w:b/>
        </w:rPr>
        <w:t>Document for:</w:t>
      </w:r>
      <w:r>
        <w:t xml:space="preserve"> Approval.</w:t>
      </w:r>
      <w:r>
        <w:br/>
      </w:r>
      <w:r>
        <w:rPr>
          <w:b/>
        </w:rPr>
        <w:t>Abstract:</w:t>
      </w:r>
      <w:r>
        <w:t xml:space="preserve"> 23.501 CR3327; 23.502 CR3205.</w:t>
      </w:r>
    </w:p>
    <w:p w14:paraId="462405E1" w14:textId="77777777" w:rsidR="00000000" w:rsidRDefault="00DE7085">
      <w:pPr>
        <w:keepNext/>
        <w:spacing w:before="100" w:beforeAutospacing="1" w:after="100" w:afterAutospacing="1"/>
        <w:divId w:val="1555703999"/>
        <w:rPr>
          <w:rFonts w:cs="Arial"/>
          <w:b/>
        </w:rPr>
      </w:pPr>
      <w:r>
        <w:rPr>
          <w:rFonts w:cs="Arial"/>
          <w:b/>
        </w:rPr>
        <w:t>Comment:</w:t>
      </w:r>
    </w:p>
    <w:p w14:paraId="6F0255FD" w14:textId="77777777" w:rsidR="00000000" w:rsidRDefault="00DE7085">
      <w:pPr>
        <w:spacing w:before="100" w:beforeAutospacing="1" w:after="100" w:afterAutospacing="1"/>
        <w:divId w:val="1555703999"/>
      </w:pPr>
      <w:r>
        <w:t>For Block Approval. CC#4: Block Approved.</w:t>
      </w:r>
    </w:p>
    <w:p w14:paraId="47A9AF2A" w14:textId="77777777" w:rsidR="00000000" w:rsidRDefault="00DE7085">
      <w:pPr>
        <w:keepNext/>
        <w:spacing w:before="100" w:beforeAutospacing="1" w:after="100" w:afterAutospacing="1"/>
        <w:divId w:val="1555703999"/>
        <w:rPr>
          <w:rFonts w:cs="Arial"/>
          <w:b/>
        </w:rPr>
      </w:pPr>
      <w:r>
        <w:rPr>
          <w:rFonts w:cs="Arial"/>
          <w:b/>
        </w:rPr>
        <w:lastRenderedPageBreak/>
        <w:t xml:space="preserve">Discussion </w:t>
      </w:r>
      <w:r>
        <w:rPr>
          <w:rFonts w:cs="Arial"/>
          <w:b/>
        </w:rPr>
        <w:t>and conclusion:</w:t>
      </w:r>
    </w:p>
    <w:p w14:paraId="53B1B998" w14:textId="77777777" w:rsidR="00000000" w:rsidRDefault="00DE7085">
      <w:pPr>
        <w:spacing w:before="100" w:beforeAutospacing="1" w:after="100" w:afterAutospacing="1"/>
        <w:divId w:val="1555703999"/>
      </w:pPr>
      <w:r>
        <w:t>-</w:t>
      </w:r>
    </w:p>
    <w:p w14:paraId="6429E62A" w14:textId="77777777" w:rsidR="00000000" w:rsidRDefault="00DE7085">
      <w:pPr>
        <w:keepNext/>
        <w:spacing w:before="100" w:beforeAutospacing="1" w:after="100" w:afterAutospacing="1"/>
        <w:divId w:val="1555703999"/>
        <w:rPr>
          <w:rFonts w:cs="Arial"/>
          <w:b/>
        </w:rPr>
      </w:pPr>
      <w:r>
        <w:rPr>
          <w:rFonts w:cs="Arial"/>
          <w:b/>
        </w:rPr>
        <w:t>Status:</w:t>
      </w:r>
    </w:p>
    <w:p w14:paraId="366FD351" w14:textId="77777777" w:rsidR="00000000" w:rsidRDefault="00DE7085">
      <w:pPr>
        <w:spacing w:before="100" w:beforeAutospacing="1" w:after="100" w:afterAutospacing="1"/>
        <w:divId w:val="1555703999"/>
      </w:pPr>
      <w:r>
        <w:t>Approved.</w:t>
      </w:r>
    </w:p>
    <w:p w14:paraId="7B0AA024" w14:textId="77777777" w:rsidR="00000000" w:rsidRDefault="00DE7085">
      <w:pPr>
        <w:keepNext/>
        <w:keepLines/>
        <w:pBdr>
          <w:top w:val="single" w:sz="4" w:space="1" w:color="auto"/>
        </w:pBdr>
        <w:spacing w:before="100" w:beforeAutospacing="1" w:after="100" w:afterAutospacing="1"/>
        <w:divId w:val="1555703999"/>
      </w:pPr>
      <w:r>
        <w:rPr>
          <w:color w:val="0000FF"/>
        </w:rPr>
        <w:t>TD SP-211305</w:t>
      </w:r>
      <w:r>
        <w:t xml:space="preserve"> (CR PACK) CRs on TEI17_&lt;MINIWID&gt; (Rel-17). (Source: SA WG2).</w:t>
      </w:r>
      <w:r>
        <w:br/>
      </w:r>
      <w:r>
        <w:rPr>
          <w:b/>
        </w:rPr>
        <w:t>Document for:</w:t>
      </w:r>
      <w:r>
        <w:t xml:space="preserve"> Approval.</w:t>
      </w:r>
      <w:r>
        <w:br/>
      </w:r>
      <w:r>
        <w:rPr>
          <w:b/>
        </w:rPr>
        <w:t>Abstract:</w:t>
      </w:r>
      <w:r>
        <w:t xml:space="preserve"> </w:t>
      </w:r>
      <w:r>
        <w:t>23.502 CR3125; 23.503 CR0650; 23.503 CR0651; 23.502 CR3142; 23.503 CR0655; 23.682 CR0484; 23.502 CR3175R1; 23.228 CR1248R1; 23.503 CR0662R1; 23.501 CR3362; 23.502 CR3189R2; 23.501 CR3455R1; 23.502 CR3312R1; 23.501 CR3422R1; 23.501 CR3440R1.</w:t>
      </w:r>
    </w:p>
    <w:p w14:paraId="61AE7D7C" w14:textId="77777777" w:rsidR="00000000" w:rsidRDefault="00DE7085">
      <w:pPr>
        <w:keepNext/>
        <w:spacing w:before="100" w:beforeAutospacing="1" w:after="100" w:afterAutospacing="1"/>
        <w:divId w:val="1555703999"/>
        <w:rPr>
          <w:rFonts w:cs="Arial"/>
          <w:b/>
        </w:rPr>
      </w:pPr>
      <w:r>
        <w:rPr>
          <w:rFonts w:cs="Arial"/>
          <w:b/>
        </w:rPr>
        <w:t>Comment:</w:t>
      </w:r>
    </w:p>
    <w:p w14:paraId="7E10FA59" w14:textId="77777777" w:rsidR="00000000" w:rsidRDefault="00DE7085">
      <w:pPr>
        <w:spacing w:before="100" w:beforeAutospacing="1" w:after="100" w:afterAutospacing="1"/>
        <w:divId w:val="1555703999"/>
      </w:pPr>
      <w:r>
        <w:t>For Bl</w:t>
      </w:r>
      <w:r>
        <w:t>ock Approval. CC#4: Block Approved.</w:t>
      </w:r>
    </w:p>
    <w:p w14:paraId="6C6135A5" w14:textId="77777777" w:rsidR="00000000" w:rsidRDefault="00DE7085">
      <w:pPr>
        <w:keepNext/>
        <w:spacing w:before="100" w:beforeAutospacing="1" w:after="100" w:afterAutospacing="1"/>
        <w:divId w:val="1555703999"/>
        <w:rPr>
          <w:rFonts w:cs="Arial"/>
          <w:b/>
        </w:rPr>
      </w:pPr>
      <w:r>
        <w:rPr>
          <w:rFonts w:cs="Arial"/>
          <w:b/>
        </w:rPr>
        <w:t>Discussion and conclusion:</w:t>
      </w:r>
    </w:p>
    <w:p w14:paraId="6853EAF5" w14:textId="77777777" w:rsidR="00000000" w:rsidRDefault="00DE7085">
      <w:pPr>
        <w:spacing w:before="100" w:beforeAutospacing="1" w:after="100" w:afterAutospacing="1"/>
        <w:divId w:val="1555703999"/>
      </w:pPr>
      <w:r>
        <w:t>-</w:t>
      </w:r>
    </w:p>
    <w:p w14:paraId="7669A81F" w14:textId="77777777" w:rsidR="00000000" w:rsidRDefault="00DE7085">
      <w:pPr>
        <w:keepNext/>
        <w:spacing w:before="100" w:beforeAutospacing="1" w:after="100" w:afterAutospacing="1"/>
        <w:divId w:val="1555703999"/>
        <w:rPr>
          <w:rFonts w:cs="Arial"/>
          <w:b/>
        </w:rPr>
      </w:pPr>
      <w:r>
        <w:rPr>
          <w:rFonts w:cs="Arial"/>
          <w:b/>
        </w:rPr>
        <w:t>Status:</w:t>
      </w:r>
    </w:p>
    <w:p w14:paraId="4E639569" w14:textId="77777777" w:rsidR="00000000" w:rsidRDefault="00DE7085">
      <w:pPr>
        <w:spacing w:before="100" w:beforeAutospacing="1" w:after="100" w:afterAutospacing="1"/>
        <w:divId w:val="1555703999"/>
      </w:pPr>
      <w:r>
        <w:t>Approved.</w:t>
      </w:r>
    </w:p>
    <w:p w14:paraId="5D67C990" w14:textId="77777777" w:rsidR="00000000" w:rsidRDefault="00DE7085">
      <w:pPr>
        <w:pStyle w:val="Heading1"/>
        <w:divId w:val="422531596"/>
      </w:pPr>
      <w:bookmarkStart w:id="185" w:name="_Toc97638932"/>
      <w:bookmarkStart w:id="186" w:name="_Toc97639415"/>
      <w:r>
        <w:t>17.3</w:t>
      </w:r>
      <w:r>
        <w:tab/>
        <w:t>SA WG3 and SA WG3 LI Rel-17 CRs</w:t>
      </w:r>
      <w:bookmarkEnd w:id="185"/>
      <w:bookmarkEnd w:id="186"/>
    </w:p>
    <w:p w14:paraId="71AC9325" w14:textId="77777777" w:rsidR="00000000" w:rsidRDefault="00DE7085">
      <w:pPr>
        <w:pStyle w:val="Heading2"/>
        <w:divId w:val="422531596"/>
        <w:rPr>
          <w:color w:val="0000FF"/>
        </w:rPr>
      </w:pPr>
      <w:bookmarkStart w:id="187" w:name="_Toc97638933"/>
      <w:bookmarkStart w:id="188" w:name="_Toc97639416"/>
      <w:r>
        <w:rPr>
          <w:color w:val="0000FF"/>
        </w:rPr>
        <w:t>Block 5 (to approve / note Thursday 15:00 UTC)</w:t>
      </w:r>
      <w:bookmarkEnd w:id="187"/>
      <w:bookmarkEnd w:id="188"/>
    </w:p>
    <w:p w14:paraId="0495D99F" w14:textId="77777777" w:rsidR="00000000" w:rsidRDefault="00DE7085">
      <w:pPr>
        <w:keepNext/>
        <w:keepLines/>
        <w:pBdr>
          <w:top w:val="single" w:sz="4" w:space="1" w:color="auto"/>
        </w:pBdr>
        <w:spacing w:before="100" w:beforeAutospacing="1" w:after="100" w:afterAutospacing="1"/>
        <w:divId w:val="1555703999"/>
        <w:rPr>
          <w:rFonts w:eastAsiaTheme="minorEastAsia"/>
        </w:rPr>
      </w:pPr>
      <w:r>
        <w:rPr>
          <w:color w:val="0000FF"/>
        </w:rPr>
        <w:t>TD SP-211371</w:t>
      </w:r>
      <w:r>
        <w:t xml:space="preserve"> (CR PACK) Rel-17 CRs on Security Assurance Specification for 5G (eSCAS_5G). </w:t>
      </w:r>
      <w:r>
        <w:t>(Source: SA WG3).</w:t>
      </w:r>
      <w:r>
        <w:br/>
      </w:r>
      <w:r>
        <w:rPr>
          <w:b/>
        </w:rPr>
        <w:t>Document for:</w:t>
      </w:r>
      <w:r>
        <w:t xml:space="preserve"> Approval.</w:t>
      </w:r>
      <w:r>
        <w:br/>
      </w:r>
      <w:r>
        <w:rPr>
          <w:b/>
        </w:rPr>
        <w:t>Abstract:</w:t>
      </w:r>
      <w:r>
        <w:t xml:space="preserve"> 33.512 CR0019; 33.512 CR0018R1; 33.926 CR0050; 33.511 CR0026R1.</w:t>
      </w:r>
    </w:p>
    <w:p w14:paraId="03CA60E3" w14:textId="77777777" w:rsidR="00000000" w:rsidRDefault="00DE7085">
      <w:pPr>
        <w:keepNext/>
        <w:spacing w:before="100" w:beforeAutospacing="1" w:after="100" w:afterAutospacing="1"/>
        <w:divId w:val="1555703999"/>
        <w:rPr>
          <w:rFonts w:cs="Arial"/>
          <w:b/>
        </w:rPr>
      </w:pPr>
      <w:r>
        <w:rPr>
          <w:rFonts w:cs="Arial"/>
          <w:b/>
        </w:rPr>
        <w:t>Comment:</w:t>
      </w:r>
    </w:p>
    <w:p w14:paraId="05F399D1" w14:textId="77777777" w:rsidR="00000000" w:rsidRDefault="00DE7085">
      <w:pPr>
        <w:spacing w:before="100" w:beforeAutospacing="1" w:after="100" w:afterAutospacing="1"/>
        <w:divId w:val="1555703999"/>
      </w:pPr>
      <w:r>
        <w:t>For Block Approval. CC#4: Block Approved.</w:t>
      </w:r>
    </w:p>
    <w:p w14:paraId="6D60A6FD" w14:textId="77777777" w:rsidR="00000000" w:rsidRDefault="00DE7085">
      <w:pPr>
        <w:keepNext/>
        <w:spacing w:before="100" w:beforeAutospacing="1" w:after="100" w:afterAutospacing="1"/>
        <w:divId w:val="1555703999"/>
        <w:rPr>
          <w:rFonts w:cs="Arial"/>
          <w:b/>
        </w:rPr>
      </w:pPr>
      <w:r>
        <w:rPr>
          <w:rFonts w:cs="Arial"/>
          <w:b/>
        </w:rPr>
        <w:t>Discussion and conclusion:</w:t>
      </w:r>
    </w:p>
    <w:p w14:paraId="2FF31D5D" w14:textId="77777777" w:rsidR="00000000" w:rsidRDefault="00DE7085">
      <w:pPr>
        <w:spacing w:before="100" w:beforeAutospacing="1" w:after="100" w:afterAutospacing="1"/>
        <w:divId w:val="1555703999"/>
      </w:pPr>
      <w:r>
        <w:t>-</w:t>
      </w:r>
    </w:p>
    <w:p w14:paraId="1CBA5087" w14:textId="77777777" w:rsidR="00000000" w:rsidRDefault="00DE7085">
      <w:pPr>
        <w:keepNext/>
        <w:spacing w:before="100" w:beforeAutospacing="1" w:after="100" w:afterAutospacing="1"/>
        <w:divId w:val="1555703999"/>
        <w:rPr>
          <w:rFonts w:cs="Arial"/>
          <w:b/>
        </w:rPr>
      </w:pPr>
      <w:r>
        <w:rPr>
          <w:rFonts w:cs="Arial"/>
          <w:b/>
        </w:rPr>
        <w:t>Status:</w:t>
      </w:r>
    </w:p>
    <w:p w14:paraId="32B0196B" w14:textId="77777777" w:rsidR="00000000" w:rsidRDefault="00DE7085">
      <w:pPr>
        <w:spacing w:before="100" w:beforeAutospacing="1" w:after="100" w:afterAutospacing="1"/>
        <w:divId w:val="1555703999"/>
      </w:pPr>
      <w:r>
        <w:t>Approved.</w:t>
      </w:r>
    </w:p>
    <w:p w14:paraId="28CBF790" w14:textId="77777777" w:rsidR="00000000" w:rsidRDefault="00DE7085">
      <w:pPr>
        <w:keepNext/>
        <w:keepLines/>
        <w:pBdr>
          <w:top w:val="single" w:sz="4" w:space="1" w:color="auto"/>
        </w:pBdr>
        <w:spacing w:before="100" w:beforeAutospacing="1" w:after="100" w:afterAutospacing="1"/>
        <w:divId w:val="1555703999"/>
      </w:pPr>
      <w:r>
        <w:rPr>
          <w:color w:val="0000FF"/>
        </w:rPr>
        <w:t>TD SP-211372</w:t>
      </w:r>
      <w:r>
        <w:t xml:space="preserve"> (CR PACK) Rel-17 CR on Assura</w:t>
      </w:r>
      <w:r>
        <w:t>nce Specification for IMS. (Source: SA WG3).</w:t>
      </w:r>
      <w:r>
        <w:br/>
      </w:r>
      <w:r>
        <w:rPr>
          <w:b/>
        </w:rPr>
        <w:t>Document for:</w:t>
      </w:r>
      <w:r>
        <w:t xml:space="preserve"> Approval.</w:t>
      </w:r>
      <w:r>
        <w:br/>
      </w:r>
      <w:r>
        <w:rPr>
          <w:b/>
        </w:rPr>
        <w:t>Abstract:</w:t>
      </w:r>
      <w:r>
        <w:t xml:space="preserve"> 33.226 CR0001.</w:t>
      </w:r>
    </w:p>
    <w:p w14:paraId="33E5130C" w14:textId="77777777" w:rsidR="00000000" w:rsidRDefault="00DE7085">
      <w:pPr>
        <w:keepNext/>
        <w:spacing w:before="100" w:beforeAutospacing="1" w:after="100" w:afterAutospacing="1"/>
        <w:divId w:val="1555703999"/>
        <w:rPr>
          <w:rFonts w:cs="Arial"/>
          <w:b/>
        </w:rPr>
      </w:pPr>
      <w:r>
        <w:rPr>
          <w:rFonts w:cs="Arial"/>
          <w:b/>
        </w:rPr>
        <w:t>Comment:</w:t>
      </w:r>
    </w:p>
    <w:p w14:paraId="761894FD" w14:textId="77777777" w:rsidR="00000000" w:rsidRDefault="00DE7085">
      <w:pPr>
        <w:spacing w:before="100" w:beforeAutospacing="1" w:after="100" w:afterAutospacing="1"/>
        <w:divId w:val="1555703999"/>
      </w:pPr>
      <w:r>
        <w:t>For Block Approval. CC#4: Block Approved.</w:t>
      </w:r>
    </w:p>
    <w:p w14:paraId="2818A1C0" w14:textId="77777777" w:rsidR="00000000" w:rsidRDefault="00DE7085">
      <w:pPr>
        <w:keepNext/>
        <w:spacing w:before="100" w:beforeAutospacing="1" w:after="100" w:afterAutospacing="1"/>
        <w:divId w:val="1555703999"/>
        <w:rPr>
          <w:rFonts w:cs="Arial"/>
          <w:b/>
        </w:rPr>
      </w:pPr>
      <w:r>
        <w:rPr>
          <w:rFonts w:cs="Arial"/>
          <w:b/>
        </w:rPr>
        <w:lastRenderedPageBreak/>
        <w:t>Discussion and conclusion:</w:t>
      </w:r>
    </w:p>
    <w:p w14:paraId="540215B2" w14:textId="77777777" w:rsidR="00000000" w:rsidRDefault="00DE7085">
      <w:pPr>
        <w:spacing w:before="100" w:beforeAutospacing="1" w:after="100" w:afterAutospacing="1"/>
        <w:divId w:val="1555703999"/>
      </w:pPr>
      <w:r>
        <w:t>-</w:t>
      </w:r>
    </w:p>
    <w:p w14:paraId="6F072A6C" w14:textId="77777777" w:rsidR="00000000" w:rsidRDefault="00DE7085">
      <w:pPr>
        <w:keepNext/>
        <w:spacing w:before="100" w:beforeAutospacing="1" w:after="100" w:afterAutospacing="1"/>
        <w:divId w:val="1555703999"/>
        <w:rPr>
          <w:rFonts w:cs="Arial"/>
          <w:b/>
        </w:rPr>
      </w:pPr>
      <w:r>
        <w:rPr>
          <w:rFonts w:cs="Arial"/>
          <w:b/>
        </w:rPr>
        <w:t>Status:</w:t>
      </w:r>
    </w:p>
    <w:p w14:paraId="00F36C7F" w14:textId="77777777" w:rsidR="00000000" w:rsidRDefault="00DE7085">
      <w:pPr>
        <w:spacing w:before="100" w:beforeAutospacing="1" w:after="100" w:afterAutospacing="1"/>
        <w:divId w:val="1555703999"/>
      </w:pPr>
      <w:r>
        <w:t>Approved.</w:t>
      </w:r>
    </w:p>
    <w:p w14:paraId="1595EFF9" w14:textId="77777777" w:rsidR="00000000" w:rsidRDefault="00DE7085">
      <w:pPr>
        <w:keepNext/>
        <w:keepLines/>
        <w:pBdr>
          <w:top w:val="single" w:sz="4" w:space="1" w:color="auto"/>
        </w:pBdr>
        <w:spacing w:before="100" w:beforeAutospacing="1" w:after="100" w:afterAutospacing="1"/>
        <w:divId w:val="1555703999"/>
      </w:pPr>
      <w:r>
        <w:rPr>
          <w:color w:val="0000FF"/>
        </w:rPr>
        <w:t>TD SP-211373</w:t>
      </w:r>
      <w:r>
        <w:t xml:space="preserve"> </w:t>
      </w:r>
      <w:r>
        <w:t>(CR PACK) Rel-17 CRs on SA WG3 aspects of AKMA. (Source: SA WG3).</w:t>
      </w:r>
      <w:r>
        <w:br/>
      </w:r>
      <w:r>
        <w:rPr>
          <w:b/>
        </w:rPr>
        <w:t>Document for:</w:t>
      </w:r>
      <w:r>
        <w:t xml:space="preserve"> Approval.</w:t>
      </w:r>
      <w:r>
        <w:br/>
      </w:r>
      <w:r>
        <w:rPr>
          <w:b/>
        </w:rPr>
        <w:t>Abstract:</w:t>
      </w:r>
      <w:r>
        <w:t xml:space="preserve"> 33.535 CR0101; 33.535 CR0108; 33.535 CR0104R1.</w:t>
      </w:r>
    </w:p>
    <w:p w14:paraId="3423E0E7" w14:textId="77777777" w:rsidR="00000000" w:rsidRDefault="00DE7085">
      <w:pPr>
        <w:keepNext/>
        <w:spacing w:before="100" w:beforeAutospacing="1" w:after="100" w:afterAutospacing="1"/>
        <w:divId w:val="1555703999"/>
        <w:rPr>
          <w:rFonts w:cs="Arial"/>
          <w:b/>
        </w:rPr>
      </w:pPr>
      <w:r>
        <w:rPr>
          <w:rFonts w:cs="Arial"/>
          <w:b/>
        </w:rPr>
        <w:t>Comment:</w:t>
      </w:r>
    </w:p>
    <w:p w14:paraId="5F77BACC" w14:textId="77777777" w:rsidR="00000000" w:rsidRDefault="00DE7085">
      <w:pPr>
        <w:spacing w:before="100" w:beforeAutospacing="1" w:after="100" w:afterAutospacing="1"/>
        <w:divId w:val="1555703999"/>
      </w:pPr>
      <w:r>
        <w:t>For Block Approval. CC#4: Block Approved.</w:t>
      </w:r>
    </w:p>
    <w:p w14:paraId="0F460123" w14:textId="77777777" w:rsidR="00000000" w:rsidRDefault="00DE7085">
      <w:pPr>
        <w:keepNext/>
        <w:spacing w:before="100" w:beforeAutospacing="1" w:after="100" w:afterAutospacing="1"/>
        <w:divId w:val="1555703999"/>
        <w:rPr>
          <w:rFonts w:cs="Arial"/>
          <w:b/>
        </w:rPr>
      </w:pPr>
      <w:r>
        <w:rPr>
          <w:rFonts w:cs="Arial"/>
          <w:b/>
        </w:rPr>
        <w:t>Discussion and conclusion:</w:t>
      </w:r>
    </w:p>
    <w:p w14:paraId="0BA64F6B" w14:textId="77777777" w:rsidR="00000000" w:rsidRDefault="00DE7085">
      <w:pPr>
        <w:spacing w:before="100" w:beforeAutospacing="1" w:after="100" w:afterAutospacing="1"/>
        <w:divId w:val="1555703999"/>
      </w:pPr>
      <w:r>
        <w:t>-</w:t>
      </w:r>
    </w:p>
    <w:p w14:paraId="06417C17" w14:textId="77777777" w:rsidR="00000000" w:rsidRDefault="00DE7085">
      <w:pPr>
        <w:keepNext/>
        <w:spacing w:before="100" w:beforeAutospacing="1" w:after="100" w:afterAutospacing="1"/>
        <w:divId w:val="1555703999"/>
        <w:rPr>
          <w:rFonts w:cs="Arial"/>
          <w:b/>
        </w:rPr>
      </w:pPr>
      <w:r>
        <w:rPr>
          <w:rFonts w:cs="Arial"/>
          <w:b/>
        </w:rPr>
        <w:t>Status:</w:t>
      </w:r>
    </w:p>
    <w:p w14:paraId="19422505" w14:textId="77777777" w:rsidR="00000000" w:rsidRDefault="00DE7085">
      <w:pPr>
        <w:spacing w:before="100" w:beforeAutospacing="1" w:after="100" w:afterAutospacing="1"/>
        <w:divId w:val="1555703999"/>
      </w:pPr>
      <w:r>
        <w:t>Approved.</w:t>
      </w:r>
    </w:p>
    <w:p w14:paraId="1993002B" w14:textId="77777777" w:rsidR="00000000" w:rsidRDefault="00DE7085">
      <w:pPr>
        <w:keepNext/>
        <w:keepLines/>
        <w:pBdr>
          <w:top w:val="single" w:sz="4" w:space="1" w:color="auto"/>
        </w:pBdr>
        <w:spacing w:before="100" w:beforeAutospacing="1" w:after="100" w:afterAutospacing="1"/>
        <w:divId w:val="1555703999"/>
      </w:pPr>
      <w:r>
        <w:rPr>
          <w:color w:val="0000FF"/>
        </w:rPr>
        <w:t>TD SP-21137</w:t>
      </w:r>
      <w:r>
        <w:rPr>
          <w:color w:val="0000FF"/>
        </w:rPr>
        <w:t>4</w:t>
      </w:r>
      <w:r>
        <w:t xml:space="preserve"> (CR PACK) Rel-17 CRs on AKMA TLS protocol profiles. (Source: SA WG3).</w:t>
      </w:r>
      <w:r>
        <w:br/>
      </w:r>
      <w:r>
        <w:rPr>
          <w:b/>
        </w:rPr>
        <w:t>Document for:</w:t>
      </w:r>
      <w:r>
        <w:t xml:space="preserve"> Approval.</w:t>
      </w:r>
      <w:r>
        <w:br/>
      </w:r>
      <w:r>
        <w:rPr>
          <w:b/>
        </w:rPr>
        <w:t>Abstract:</w:t>
      </w:r>
      <w:r>
        <w:t xml:space="preserve"> 33.535 CR0098R1; 33.535 CR0099R1; 33.535 CR0103R1.</w:t>
      </w:r>
    </w:p>
    <w:p w14:paraId="377A32CF" w14:textId="77777777" w:rsidR="00000000" w:rsidRDefault="00DE7085">
      <w:pPr>
        <w:keepNext/>
        <w:spacing w:before="100" w:beforeAutospacing="1" w:after="100" w:afterAutospacing="1"/>
        <w:divId w:val="1555703999"/>
        <w:rPr>
          <w:rFonts w:cs="Arial"/>
          <w:b/>
        </w:rPr>
      </w:pPr>
      <w:r>
        <w:rPr>
          <w:rFonts w:cs="Arial"/>
          <w:b/>
        </w:rPr>
        <w:t>Comment:</w:t>
      </w:r>
    </w:p>
    <w:p w14:paraId="65FC0A16" w14:textId="77777777" w:rsidR="00000000" w:rsidRDefault="00DE7085">
      <w:pPr>
        <w:spacing w:before="100" w:beforeAutospacing="1" w:after="100" w:afterAutospacing="1"/>
        <w:divId w:val="1555703999"/>
      </w:pPr>
      <w:r>
        <w:t>For Block Approval. CC#4: Block Approved.</w:t>
      </w:r>
    </w:p>
    <w:p w14:paraId="111BD47F" w14:textId="77777777" w:rsidR="00000000" w:rsidRDefault="00DE7085">
      <w:pPr>
        <w:keepNext/>
        <w:spacing w:before="100" w:beforeAutospacing="1" w:after="100" w:afterAutospacing="1"/>
        <w:divId w:val="1555703999"/>
        <w:rPr>
          <w:rFonts w:cs="Arial"/>
          <w:b/>
        </w:rPr>
      </w:pPr>
      <w:r>
        <w:rPr>
          <w:rFonts w:cs="Arial"/>
          <w:b/>
        </w:rPr>
        <w:t>Discussion and conclusion:</w:t>
      </w:r>
    </w:p>
    <w:p w14:paraId="73B3D231" w14:textId="77777777" w:rsidR="00000000" w:rsidRDefault="00DE7085">
      <w:pPr>
        <w:spacing w:before="100" w:beforeAutospacing="1" w:after="100" w:afterAutospacing="1"/>
        <w:divId w:val="1555703999"/>
      </w:pPr>
      <w:r>
        <w:t>-</w:t>
      </w:r>
    </w:p>
    <w:p w14:paraId="54939BA2" w14:textId="77777777" w:rsidR="00000000" w:rsidRDefault="00DE7085">
      <w:pPr>
        <w:keepNext/>
        <w:spacing w:before="100" w:beforeAutospacing="1" w:after="100" w:afterAutospacing="1"/>
        <w:divId w:val="1555703999"/>
        <w:rPr>
          <w:rFonts w:cs="Arial"/>
          <w:b/>
        </w:rPr>
      </w:pPr>
      <w:r>
        <w:rPr>
          <w:rFonts w:cs="Arial"/>
          <w:b/>
        </w:rPr>
        <w:t>Status:</w:t>
      </w:r>
    </w:p>
    <w:p w14:paraId="3DC67D2E" w14:textId="77777777" w:rsidR="00000000" w:rsidRDefault="00DE7085">
      <w:pPr>
        <w:spacing w:before="100" w:beforeAutospacing="1" w:after="100" w:afterAutospacing="1"/>
        <w:divId w:val="1555703999"/>
      </w:pPr>
      <w:r>
        <w:t>Approved.</w:t>
      </w:r>
    </w:p>
    <w:p w14:paraId="02BD13B3" w14:textId="77777777" w:rsidR="00000000" w:rsidRDefault="00DE7085">
      <w:pPr>
        <w:keepNext/>
        <w:keepLines/>
        <w:pBdr>
          <w:top w:val="single" w:sz="4" w:space="1" w:color="auto"/>
        </w:pBdr>
        <w:spacing w:before="100" w:beforeAutospacing="1" w:after="100" w:afterAutospacing="1"/>
        <w:divId w:val="1555703999"/>
      </w:pPr>
      <w:r>
        <w:rPr>
          <w:color w:val="0000FF"/>
        </w:rPr>
        <w:t>T</w:t>
      </w:r>
      <w:r>
        <w:rPr>
          <w:color w:val="0000FF"/>
        </w:rPr>
        <w:t>D SP-211375</w:t>
      </w:r>
      <w:r>
        <w:t xml:space="preserve"> (CR PACK) Rel-17 CRs on Mission critical security enhancements phase 2. (Source: SA WG3).</w:t>
      </w:r>
      <w:r>
        <w:br/>
      </w:r>
      <w:r>
        <w:rPr>
          <w:b/>
        </w:rPr>
        <w:t>Document for:</w:t>
      </w:r>
      <w:r>
        <w:t xml:space="preserve"> Approval.</w:t>
      </w:r>
      <w:r>
        <w:br/>
      </w:r>
      <w:r>
        <w:rPr>
          <w:b/>
        </w:rPr>
        <w:t>Abstract:</w:t>
      </w:r>
      <w:r>
        <w:t xml:space="preserve"> 33.180 CR0177; 33.180 CR0184.</w:t>
      </w:r>
    </w:p>
    <w:p w14:paraId="2AA9602B" w14:textId="77777777" w:rsidR="00000000" w:rsidRDefault="00DE7085">
      <w:pPr>
        <w:keepNext/>
        <w:spacing w:before="100" w:beforeAutospacing="1" w:after="100" w:afterAutospacing="1"/>
        <w:divId w:val="1555703999"/>
        <w:rPr>
          <w:rFonts w:cs="Arial"/>
          <w:b/>
        </w:rPr>
      </w:pPr>
      <w:r>
        <w:rPr>
          <w:rFonts w:cs="Arial"/>
          <w:b/>
        </w:rPr>
        <w:t>Comment:</w:t>
      </w:r>
    </w:p>
    <w:p w14:paraId="3EDB168F" w14:textId="77777777" w:rsidR="00000000" w:rsidRDefault="00DE7085">
      <w:pPr>
        <w:spacing w:before="100" w:beforeAutospacing="1" w:after="100" w:afterAutospacing="1"/>
        <w:divId w:val="1555703999"/>
      </w:pPr>
      <w:r>
        <w:t>For Block Approval. CC#4: Block Approved.</w:t>
      </w:r>
    </w:p>
    <w:p w14:paraId="75FD3A9F" w14:textId="77777777" w:rsidR="00000000" w:rsidRDefault="00DE7085">
      <w:pPr>
        <w:keepNext/>
        <w:spacing w:before="100" w:beforeAutospacing="1" w:after="100" w:afterAutospacing="1"/>
        <w:divId w:val="1555703999"/>
        <w:rPr>
          <w:rFonts w:cs="Arial"/>
          <w:b/>
        </w:rPr>
      </w:pPr>
      <w:r>
        <w:rPr>
          <w:rFonts w:cs="Arial"/>
          <w:b/>
        </w:rPr>
        <w:t>Discussion and conclusion:</w:t>
      </w:r>
    </w:p>
    <w:p w14:paraId="0EBEDB54" w14:textId="77777777" w:rsidR="00000000" w:rsidRDefault="00DE7085">
      <w:pPr>
        <w:spacing w:before="100" w:beforeAutospacing="1" w:after="100" w:afterAutospacing="1"/>
        <w:divId w:val="1555703999"/>
      </w:pPr>
      <w:r>
        <w:t>-</w:t>
      </w:r>
    </w:p>
    <w:p w14:paraId="4AF0D8D7" w14:textId="77777777" w:rsidR="00000000" w:rsidRDefault="00DE7085">
      <w:pPr>
        <w:keepNext/>
        <w:spacing w:before="100" w:beforeAutospacing="1" w:after="100" w:afterAutospacing="1"/>
        <w:divId w:val="1555703999"/>
        <w:rPr>
          <w:rFonts w:cs="Arial"/>
          <w:b/>
        </w:rPr>
      </w:pPr>
      <w:r>
        <w:rPr>
          <w:rFonts w:cs="Arial"/>
          <w:b/>
        </w:rPr>
        <w:lastRenderedPageBreak/>
        <w:t>Status:</w:t>
      </w:r>
    </w:p>
    <w:p w14:paraId="14BB9A35" w14:textId="77777777" w:rsidR="00000000" w:rsidRDefault="00DE7085">
      <w:pPr>
        <w:spacing w:before="100" w:beforeAutospacing="1" w:after="100" w:afterAutospacing="1"/>
        <w:divId w:val="1555703999"/>
      </w:pPr>
      <w:r>
        <w:t>Approved.</w:t>
      </w:r>
    </w:p>
    <w:p w14:paraId="7C179E85" w14:textId="77777777" w:rsidR="00000000" w:rsidRDefault="00DE7085">
      <w:pPr>
        <w:keepNext/>
        <w:keepLines/>
        <w:pBdr>
          <w:top w:val="single" w:sz="4" w:space="1" w:color="auto"/>
        </w:pBdr>
        <w:spacing w:before="100" w:beforeAutospacing="1" w:after="100" w:afterAutospacing="1"/>
        <w:divId w:val="1555703999"/>
      </w:pPr>
      <w:r>
        <w:rPr>
          <w:color w:val="0000FF"/>
        </w:rPr>
        <w:t>TD SP-211378</w:t>
      </w:r>
      <w:r>
        <w:t xml:space="preserve"> (CR PACK) Rel-17 CRs on TEI. (Source: SA WG3).</w:t>
      </w:r>
      <w:r>
        <w:br/>
      </w:r>
      <w:r>
        <w:rPr>
          <w:b/>
        </w:rPr>
        <w:t>Document for:</w:t>
      </w:r>
      <w:r>
        <w:t xml:space="preserve"> Approval.</w:t>
      </w:r>
      <w:r>
        <w:br/>
      </w:r>
      <w:r>
        <w:rPr>
          <w:b/>
        </w:rPr>
        <w:t>Abstract:</w:t>
      </w:r>
      <w:r>
        <w:t xml:space="preserve"> 33.501 CR1210; 33.501 CR1242; 33.401 CR0700R1.</w:t>
      </w:r>
    </w:p>
    <w:p w14:paraId="31294828" w14:textId="77777777" w:rsidR="00000000" w:rsidRDefault="00DE7085">
      <w:pPr>
        <w:keepNext/>
        <w:spacing w:before="100" w:beforeAutospacing="1" w:after="100" w:afterAutospacing="1"/>
        <w:divId w:val="1555703999"/>
        <w:rPr>
          <w:rFonts w:cs="Arial"/>
          <w:b/>
        </w:rPr>
      </w:pPr>
      <w:r>
        <w:rPr>
          <w:rFonts w:cs="Arial"/>
          <w:b/>
        </w:rPr>
        <w:t>Comment:</w:t>
      </w:r>
    </w:p>
    <w:p w14:paraId="17C1F97B" w14:textId="77777777" w:rsidR="00000000" w:rsidRDefault="00DE7085">
      <w:pPr>
        <w:spacing w:before="100" w:beforeAutospacing="1" w:after="100" w:afterAutospacing="1"/>
        <w:divId w:val="1555703999"/>
      </w:pPr>
      <w:r>
        <w:t>For Block Approva</w:t>
      </w:r>
      <w:r>
        <w:t>l. CC#4: Block Approved.</w:t>
      </w:r>
    </w:p>
    <w:p w14:paraId="078C9A16" w14:textId="77777777" w:rsidR="00000000" w:rsidRDefault="00DE7085">
      <w:pPr>
        <w:keepNext/>
        <w:spacing w:before="100" w:beforeAutospacing="1" w:after="100" w:afterAutospacing="1"/>
        <w:divId w:val="1555703999"/>
        <w:rPr>
          <w:rFonts w:cs="Arial"/>
          <w:b/>
        </w:rPr>
      </w:pPr>
      <w:r>
        <w:rPr>
          <w:rFonts w:cs="Arial"/>
          <w:b/>
        </w:rPr>
        <w:t>Discussion and conclusion:</w:t>
      </w:r>
    </w:p>
    <w:p w14:paraId="37FFEC86" w14:textId="77777777" w:rsidR="00000000" w:rsidRDefault="00DE7085">
      <w:pPr>
        <w:spacing w:before="100" w:beforeAutospacing="1" w:after="100" w:afterAutospacing="1"/>
        <w:divId w:val="1555703999"/>
      </w:pPr>
      <w:r>
        <w:t>-</w:t>
      </w:r>
    </w:p>
    <w:p w14:paraId="7021A2CC" w14:textId="77777777" w:rsidR="00000000" w:rsidRDefault="00DE7085">
      <w:pPr>
        <w:keepNext/>
        <w:spacing w:before="100" w:beforeAutospacing="1" w:after="100" w:afterAutospacing="1"/>
        <w:divId w:val="1555703999"/>
        <w:rPr>
          <w:rFonts w:cs="Arial"/>
          <w:b/>
        </w:rPr>
      </w:pPr>
      <w:r>
        <w:rPr>
          <w:rFonts w:cs="Arial"/>
          <w:b/>
        </w:rPr>
        <w:t>Status:</w:t>
      </w:r>
    </w:p>
    <w:p w14:paraId="556F6F4F" w14:textId="77777777" w:rsidR="00000000" w:rsidRDefault="00DE7085">
      <w:pPr>
        <w:spacing w:before="100" w:beforeAutospacing="1" w:after="100" w:afterAutospacing="1"/>
        <w:divId w:val="1555703999"/>
      </w:pPr>
      <w:r>
        <w:t>Approved.</w:t>
      </w:r>
    </w:p>
    <w:p w14:paraId="2F0E05A3" w14:textId="77777777" w:rsidR="00000000" w:rsidRDefault="00DE7085">
      <w:pPr>
        <w:keepNext/>
        <w:keepLines/>
        <w:pBdr>
          <w:top w:val="single" w:sz="4" w:space="1" w:color="auto"/>
        </w:pBdr>
        <w:spacing w:before="100" w:beforeAutospacing="1" w:after="100" w:afterAutospacing="1"/>
        <w:divId w:val="1555703999"/>
      </w:pPr>
      <w:r>
        <w:rPr>
          <w:color w:val="0000FF"/>
        </w:rPr>
        <w:t>TD SP-211379</w:t>
      </w:r>
      <w:r>
        <w:t xml:space="preserve"> </w:t>
      </w:r>
      <w:r>
        <w:t>(CR PACK) Rel-17 CRs on Enhancements of 3GPP profiles for cryptographic algorithms and security. (Source: SA WG3).</w:t>
      </w:r>
      <w:r>
        <w:br/>
      </w:r>
      <w:r>
        <w:rPr>
          <w:b/>
        </w:rPr>
        <w:t>Document for:</w:t>
      </w:r>
      <w:r>
        <w:t xml:space="preserve"> Approval.</w:t>
      </w:r>
      <w:r>
        <w:br/>
      </w:r>
      <w:r>
        <w:rPr>
          <w:b/>
        </w:rPr>
        <w:t>Abstract:</w:t>
      </w:r>
      <w:r>
        <w:t xml:space="preserve"> 33.303 CR0135; 33.310 CR0124; 33.210 CR0072; 33.328 CR0068R1; 33.203 CR0262R1; 33.222 CR0056R1; 33.203 CR02</w:t>
      </w:r>
      <w:r>
        <w:t>61R2.</w:t>
      </w:r>
    </w:p>
    <w:p w14:paraId="47FB132F" w14:textId="77777777" w:rsidR="00000000" w:rsidRDefault="00DE7085">
      <w:pPr>
        <w:keepNext/>
        <w:spacing w:before="100" w:beforeAutospacing="1" w:after="100" w:afterAutospacing="1"/>
        <w:divId w:val="1555703999"/>
        <w:rPr>
          <w:rFonts w:cs="Arial"/>
          <w:b/>
        </w:rPr>
      </w:pPr>
      <w:r>
        <w:rPr>
          <w:rFonts w:cs="Arial"/>
          <w:b/>
        </w:rPr>
        <w:t>Comment:</w:t>
      </w:r>
    </w:p>
    <w:p w14:paraId="061BCB2B" w14:textId="77777777" w:rsidR="00000000" w:rsidRDefault="00DE7085">
      <w:pPr>
        <w:spacing w:before="100" w:beforeAutospacing="1" w:after="100" w:afterAutospacing="1"/>
        <w:divId w:val="1555703999"/>
      </w:pPr>
      <w:r>
        <w:t>For Block Approval. CC#4: Block Approved.</w:t>
      </w:r>
    </w:p>
    <w:p w14:paraId="734DE2F8" w14:textId="77777777" w:rsidR="00000000" w:rsidRDefault="00DE7085">
      <w:pPr>
        <w:keepNext/>
        <w:spacing w:before="100" w:beforeAutospacing="1" w:after="100" w:afterAutospacing="1"/>
        <w:divId w:val="1555703999"/>
        <w:rPr>
          <w:rFonts w:cs="Arial"/>
          <w:b/>
        </w:rPr>
      </w:pPr>
      <w:r>
        <w:rPr>
          <w:rFonts w:cs="Arial"/>
          <w:b/>
        </w:rPr>
        <w:t>Discussion and conclusion:</w:t>
      </w:r>
    </w:p>
    <w:p w14:paraId="0E0946B2" w14:textId="77777777" w:rsidR="00000000" w:rsidRDefault="00DE7085">
      <w:pPr>
        <w:spacing w:before="100" w:beforeAutospacing="1" w:after="100" w:afterAutospacing="1"/>
        <w:divId w:val="1555703999"/>
      </w:pPr>
      <w:r>
        <w:t>-</w:t>
      </w:r>
    </w:p>
    <w:p w14:paraId="14E9E538" w14:textId="77777777" w:rsidR="00000000" w:rsidRDefault="00DE7085">
      <w:pPr>
        <w:keepNext/>
        <w:spacing w:before="100" w:beforeAutospacing="1" w:after="100" w:afterAutospacing="1"/>
        <w:divId w:val="1555703999"/>
        <w:rPr>
          <w:rFonts w:cs="Arial"/>
          <w:b/>
        </w:rPr>
      </w:pPr>
      <w:r>
        <w:rPr>
          <w:rFonts w:cs="Arial"/>
          <w:b/>
        </w:rPr>
        <w:t>Status:</w:t>
      </w:r>
    </w:p>
    <w:p w14:paraId="6C0B64EA" w14:textId="77777777" w:rsidR="00000000" w:rsidRDefault="00DE7085">
      <w:pPr>
        <w:spacing w:before="100" w:beforeAutospacing="1" w:after="100" w:afterAutospacing="1"/>
        <w:divId w:val="1555703999"/>
      </w:pPr>
      <w:r>
        <w:t>Approved.</w:t>
      </w:r>
    </w:p>
    <w:p w14:paraId="0C2B6178" w14:textId="77777777" w:rsidR="00000000" w:rsidRDefault="00DE7085">
      <w:pPr>
        <w:keepNext/>
        <w:keepLines/>
        <w:pBdr>
          <w:top w:val="single" w:sz="4" w:space="1" w:color="auto"/>
        </w:pBdr>
        <w:spacing w:before="100" w:beforeAutospacing="1" w:after="100" w:afterAutospacing="1"/>
        <w:divId w:val="1555703999"/>
      </w:pPr>
      <w:r>
        <w:rPr>
          <w:color w:val="0000FF"/>
        </w:rPr>
        <w:t>TD SP-211382</w:t>
      </w:r>
      <w:r>
        <w:t xml:space="preserve"> (CR PACK) Rel-17 CRs on Study on security aspects of Uncrewed Aerial Systems (UAS). (Source: SA WG3).</w:t>
      </w:r>
      <w:r>
        <w:br/>
      </w:r>
      <w:r>
        <w:rPr>
          <w:b/>
        </w:rPr>
        <w:t>Document for:</w:t>
      </w:r>
      <w:r>
        <w:t xml:space="preserve"> Approval.</w:t>
      </w:r>
      <w:r>
        <w:br/>
      </w:r>
      <w:r>
        <w:rPr>
          <w:b/>
        </w:rPr>
        <w:t>Abstract:</w:t>
      </w:r>
      <w:r>
        <w:t xml:space="preserve"> 33.</w:t>
      </w:r>
      <w:r>
        <w:t>854 CR0001R1; 33.854 CR0002R1.</w:t>
      </w:r>
    </w:p>
    <w:p w14:paraId="7746E0D4" w14:textId="77777777" w:rsidR="00000000" w:rsidRDefault="00DE7085">
      <w:pPr>
        <w:keepNext/>
        <w:spacing w:before="100" w:beforeAutospacing="1" w:after="100" w:afterAutospacing="1"/>
        <w:divId w:val="1555703999"/>
        <w:rPr>
          <w:rFonts w:cs="Arial"/>
          <w:b/>
        </w:rPr>
      </w:pPr>
      <w:r>
        <w:rPr>
          <w:rFonts w:cs="Arial"/>
          <w:b/>
        </w:rPr>
        <w:t>Comment:</w:t>
      </w:r>
    </w:p>
    <w:p w14:paraId="752C139B" w14:textId="77777777" w:rsidR="00000000" w:rsidRDefault="00DE7085">
      <w:pPr>
        <w:spacing w:before="100" w:beforeAutospacing="1" w:after="100" w:afterAutospacing="1"/>
        <w:divId w:val="1555703999"/>
      </w:pPr>
      <w:r>
        <w:t>For Block Approval. CC#4: Block Approved.</w:t>
      </w:r>
    </w:p>
    <w:p w14:paraId="36F92568" w14:textId="77777777" w:rsidR="00000000" w:rsidRDefault="00DE7085">
      <w:pPr>
        <w:keepNext/>
        <w:spacing w:before="100" w:beforeAutospacing="1" w:after="100" w:afterAutospacing="1"/>
        <w:divId w:val="1555703999"/>
        <w:rPr>
          <w:rFonts w:cs="Arial"/>
          <w:b/>
        </w:rPr>
      </w:pPr>
      <w:r>
        <w:rPr>
          <w:rFonts w:cs="Arial"/>
          <w:b/>
        </w:rPr>
        <w:t>Discussion and conclusion:</w:t>
      </w:r>
    </w:p>
    <w:p w14:paraId="0F1CE99D" w14:textId="77777777" w:rsidR="00000000" w:rsidRDefault="00DE7085">
      <w:pPr>
        <w:spacing w:before="100" w:beforeAutospacing="1" w:after="100" w:afterAutospacing="1"/>
        <w:divId w:val="1555703999"/>
      </w:pPr>
      <w:r>
        <w:t>-</w:t>
      </w:r>
    </w:p>
    <w:p w14:paraId="633AF5EA" w14:textId="77777777" w:rsidR="00000000" w:rsidRDefault="00DE7085">
      <w:pPr>
        <w:keepNext/>
        <w:spacing w:before="100" w:beforeAutospacing="1" w:after="100" w:afterAutospacing="1"/>
        <w:divId w:val="1555703999"/>
        <w:rPr>
          <w:rFonts w:cs="Arial"/>
          <w:b/>
        </w:rPr>
      </w:pPr>
      <w:r>
        <w:rPr>
          <w:rFonts w:cs="Arial"/>
          <w:b/>
        </w:rPr>
        <w:t>Status:</w:t>
      </w:r>
    </w:p>
    <w:p w14:paraId="67F8EF97" w14:textId="77777777" w:rsidR="00000000" w:rsidRDefault="00DE7085">
      <w:pPr>
        <w:spacing w:before="100" w:beforeAutospacing="1" w:after="100" w:afterAutospacing="1"/>
        <w:divId w:val="1555703999"/>
      </w:pPr>
      <w:r>
        <w:t>Approved.</w:t>
      </w:r>
    </w:p>
    <w:p w14:paraId="540C6F09"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SP-211383</w:t>
      </w:r>
      <w:r>
        <w:t xml:space="preserve"> (CR PACK) Rel-17 CR on Security Aspects of eNPN. (Source: SA WG3).</w:t>
      </w:r>
      <w:r>
        <w:br/>
      </w:r>
      <w:r>
        <w:rPr>
          <w:b/>
        </w:rPr>
        <w:t>Document for:</w:t>
      </w:r>
      <w:r>
        <w:t xml:space="preserve"> Approval.</w:t>
      </w:r>
      <w:r>
        <w:br/>
      </w:r>
      <w:r>
        <w:rPr>
          <w:b/>
        </w:rPr>
        <w:t>Abstract:</w:t>
      </w:r>
      <w:r>
        <w:t xml:space="preserve"> 33.501 CR1252</w:t>
      </w:r>
      <w:r>
        <w:t>.</w:t>
      </w:r>
    </w:p>
    <w:p w14:paraId="7C0C9DC8" w14:textId="77777777" w:rsidR="00000000" w:rsidRDefault="00DE7085">
      <w:pPr>
        <w:keepNext/>
        <w:spacing w:before="100" w:beforeAutospacing="1" w:after="100" w:afterAutospacing="1"/>
        <w:divId w:val="1555703999"/>
        <w:rPr>
          <w:rFonts w:cs="Arial"/>
          <w:b/>
        </w:rPr>
      </w:pPr>
      <w:r>
        <w:rPr>
          <w:rFonts w:cs="Arial"/>
          <w:b/>
        </w:rPr>
        <w:t>Comment:</w:t>
      </w:r>
    </w:p>
    <w:p w14:paraId="0B0E08FB" w14:textId="77777777" w:rsidR="00000000" w:rsidRDefault="00DE7085">
      <w:pPr>
        <w:spacing w:before="100" w:beforeAutospacing="1" w:after="100" w:afterAutospacing="1"/>
        <w:divId w:val="1555703999"/>
      </w:pPr>
      <w:r>
        <w:t>For Block Approval. CC#4: Block Approved.</w:t>
      </w:r>
    </w:p>
    <w:p w14:paraId="347B3A75" w14:textId="77777777" w:rsidR="00000000" w:rsidRDefault="00DE7085">
      <w:pPr>
        <w:keepNext/>
        <w:spacing w:before="100" w:beforeAutospacing="1" w:after="100" w:afterAutospacing="1"/>
        <w:divId w:val="1555703999"/>
        <w:rPr>
          <w:rFonts w:cs="Arial"/>
          <w:b/>
        </w:rPr>
      </w:pPr>
      <w:r>
        <w:rPr>
          <w:rFonts w:cs="Arial"/>
          <w:b/>
        </w:rPr>
        <w:t>Discussion and conclusion:</w:t>
      </w:r>
    </w:p>
    <w:p w14:paraId="767E79F6" w14:textId="77777777" w:rsidR="00000000" w:rsidRDefault="00DE7085">
      <w:pPr>
        <w:spacing w:before="100" w:beforeAutospacing="1" w:after="100" w:afterAutospacing="1"/>
        <w:divId w:val="1555703999"/>
      </w:pPr>
      <w:r>
        <w:t>-</w:t>
      </w:r>
    </w:p>
    <w:p w14:paraId="6D19BBF0" w14:textId="77777777" w:rsidR="00000000" w:rsidRDefault="00DE7085">
      <w:pPr>
        <w:keepNext/>
        <w:spacing w:before="100" w:beforeAutospacing="1" w:after="100" w:afterAutospacing="1"/>
        <w:divId w:val="1555703999"/>
        <w:rPr>
          <w:rFonts w:cs="Arial"/>
          <w:b/>
        </w:rPr>
      </w:pPr>
      <w:r>
        <w:rPr>
          <w:rFonts w:cs="Arial"/>
          <w:b/>
        </w:rPr>
        <w:t>Status:</w:t>
      </w:r>
    </w:p>
    <w:p w14:paraId="0F4BE3D8" w14:textId="77777777" w:rsidR="00000000" w:rsidRDefault="00DE7085">
      <w:pPr>
        <w:spacing w:before="100" w:beforeAutospacing="1" w:after="100" w:afterAutospacing="1"/>
        <w:divId w:val="1555703999"/>
      </w:pPr>
      <w:r>
        <w:t>Approved.</w:t>
      </w:r>
    </w:p>
    <w:p w14:paraId="6D70A078" w14:textId="77777777" w:rsidR="00000000" w:rsidRDefault="00DE7085">
      <w:pPr>
        <w:keepNext/>
        <w:keepLines/>
        <w:pBdr>
          <w:top w:val="single" w:sz="4" w:space="1" w:color="auto"/>
        </w:pBdr>
        <w:spacing w:before="100" w:beforeAutospacing="1" w:after="100" w:afterAutospacing="1"/>
        <w:divId w:val="1555703999"/>
      </w:pPr>
      <w:r>
        <w:rPr>
          <w:color w:val="0000FF"/>
        </w:rPr>
        <w:t>TD SP-211384</w:t>
      </w:r>
      <w:r>
        <w:t xml:space="preserve"> </w:t>
      </w:r>
      <w:r>
        <w:t>(CR PACK) Rel-17 CRs on User Plane Integrity Protection for LTE. (Source: SA WG3).</w:t>
      </w:r>
      <w:r>
        <w:br/>
      </w:r>
      <w:r>
        <w:rPr>
          <w:b/>
        </w:rPr>
        <w:t>Document for:</w:t>
      </w:r>
      <w:r>
        <w:t xml:space="preserve"> Approval.</w:t>
      </w:r>
      <w:r>
        <w:br/>
      </w:r>
      <w:r>
        <w:rPr>
          <w:b/>
        </w:rPr>
        <w:t>Abstract:</w:t>
      </w:r>
      <w:r>
        <w:t xml:space="preserve"> 33.401 CR0701; 33.501 CR1253.</w:t>
      </w:r>
    </w:p>
    <w:p w14:paraId="14C914FB" w14:textId="77777777" w:rsidR="00000000" w:rsidRDefault="00DE7085">
      <w:pPr>
        <w:keepNext/>
        <w:spacing w:before="100" w:beforeAutospacing="1" w:after="100" w:afterAutospacing="1"/>
        <w:divId w:val="1555703999"/>
        <w:rPr>
          <w:rFonts w:cs="Arial"/>
          <w:b/>
        </w:rPr>
      </w:pPr>
      <w:r>
        <w:rPr>
          <w:rFonts w:cs="Arial"/>
          <w:b/>
        </w:rPr>
        <w:t>Comment:</w:t>
      </w:r>
    </w:p>
    <w:p w14:paraId="01369E8E" w14:textId="77777777" w:rsidR="00000000" w:rsidRDefault="00DE7085">
      <w:pPr>
        <w:spacing w:before="100" w:beforeAutospacing="1" w:after="100" w:afterAutospacing="1"/>
        <w:divId w:val="1555703999"/>
      </w:pPr>
      <w:r>
        <w:t>For Block Approval. CC#4: Block Approved.</w:t>
      </w:r>
    </w:p>
    <w:p w14:paraId="276D57FF" w14:textId="77777777" w:rsidR="00000000" w:rsidRDefault="00DE7085">
      <w:pPr>
        <w:keepNext/>
        <w:spacing w:before="100" w:beforeAutospacing="1" w:after="100" w:afterAutospacing="1"/>
        <w:divId w:val="1555703999"/>
        <w:rPr>
          <w:rFonts w:cs="Arial"/>
          <w:b/>
        </w:rPr>
      </w:pPr>
      <w:r>
        <w:rPr>
          <w:rFonts w:cs="Arial"/>
          <w:b/>
        </w:rPr>
        <w:t>Discussion and conclusion:</w:t>
      </w:r>
    </w:p>
    <w:p w14:paraId="28D5A423" w14:textId="77777777" w:rsidR="00000000" w:rsidRDefault="00DE7085">
      <w:pPr>
        <w:spacing w:before="100" w:beforeAutospacing="1" w:after="100" w:afterAutospacing="1"/>
        <w:divId w:val="1555703999"/>
      </w:pPr>
      <w:r>
        <w:t>-</w:t>
      </w:r>
    </w:p>
    <w:p w14:paraId="2706912B" w14:textId="77777777" w:rsidR="00000000" w:rsidRDefault="00DE7085">
      <w:pPr>
        <w:keepNext/>
        <w:spacing w:before="100" w:beforeAutospacing="1" w:after="100" w:afterAutospacing="1"/>
        <w:divId w:val="1555703999"/>
        <w:rPr>
          <w:rFonts w:cs="Arial"/>
          <w:b/>
        </w:rPr>
      </w:pPr>
      <w:r>
        <w:rPr>
          <w:rFonts w:cs="Arial"/>
          <w:b/>
        </w:rPr>
        <w:t>Status:</w:t>
      </w:r>
    </w:p>
    <w:p w14:paraId="41FBF487" w14:textId="77777777" w:rsidR="00000000" w:rsidRDefault="00DE7085">
      <w:pPr>
        <w:spacing w:before="100" w:beforeAutospacing="1" w:after="100" w:afterAutospacing="1"/>
        <w:divId w:val="1555703999"/>
      </w:pPr>
      <w:r>
        <w:t>Approved.</w:t>
      </w:r>
    </w:p>
    <w:p w14:paraId="79E0AF53" w14:textId="77777777" w:rsidR="00000000" w:rsidRDefault="00DE7085">
      <w:pPr>
        <w:keepNext/>
        <w:keepLines/>
        <w:pBdr>
          <w:top w:val="single" w:sz="4" w:space="1" w:color="auto"/>
        </w:pBdr>
        <w:spacing w:before="100" w:beforeAutospacing="1" w:after="100" w:afterAutospacing="1"/>
        <w:divId w:val="1555703999"/>
      </w:pPr>
      <w:r>
        <w:rPr>
          <w:color w:val="0000FF"/>
        </w:rPr>
        <w:t>TD SP-21138</w:t>
      </w:r>
      <w:r>
        <w:rPr>
          <w:color w:val="0000FF"/>
        </w:rPr>
        <w:t>5</w:t>
      </w:r>
      <w:r>
        <w:t xml:space="preserve"> (CR PACK) Rel-17 CR on Security aspects on User Consent for 3GPP services. (Source: SA WG3).</w:t>
      </w:r>
      <w:r>
        <w:br/>
      </w:r>
      <w:r>
        <w:rPr>
          <w:b/>
        </w:rPr>
        <w:t>Document for:</w:t>
      </w:r>
      <w:r>
        <w:t xml:space="preserve"> Approval.</w:t>
      </w:r>
      <w:r>
        <w:br/>
      </w:r>
      <w:r>
        <w:rPr>
          <w:b/>
        </w:rPr>
        <w:t>Abstract:</w:t>
      </w:r>
      <w:r>
        <w:t xml:space="preserve"> 33.501 CR1254.</w:t>
      </w:r>
    </w:p>
    <w:p w14:paraId="3BB3083A" w14:textId="77777777" w:rsidR="00000000" w:rsidRDefault="00DE7085">
      <w:pPr>
        <w:keepNext/>
        <w:spacing w:before="100" w:beforeAutospacing="1" w:after="100" w:afterAutospacing="1"/>
        <w:divId w:val="1555703999"/>
        <w:rPr>
          <w:rFonts w:cs="Arial"/>
          <w:b/>
        </w:rPr>
      </w:pPr>
      <w:r>
        <w:rPr>
          <w:rFonts w:cs="Arial"/>
          <w:b/>
        </w:rPr>
        <w:t>Comment:</w:t>
      </w:r>
    </w:p>
    <w:p w14:paraId="5E4F6353" w14:textId="77777777" w:rsidR="00000000" w:rsidRDefault="00DE7085">
      <w:pPr>
        <w:spacing w:before="100" w:beforeAutospacing="1" w:after="100" w:afterAutospacing="1"/>
        <w:divId w:val="1555703999"/>
      </w:pPr>
      <w:r>
        <w:t>For Block Approval. CC#4: Block Approved.</w:t>
      </w:r>
    </w:p>
    <w:p w14:paraId="26A24138" w14:textId="77777777" w:rsidR="00000000" w:rsidRDefault="00DE7085">
      <w:pPr>
        <w:keepNext/>
        <w:spacing w:before="100" w:beforeAutospacing="1" w:after="100" w:afterAutospacing="1"/>
        <w:divId w:val="1555703999"/>
        <w:rPr>
          <w:rFonts w:cs="Arial"/>
          <w:b/>
        </w:rPr>
      </w:pPr>
      <w:r>
        <w:rPr>
          <w:rFonts w:cs="Arial"/>
          <w:b/>
        </w:rPr>
        <w:t>Discussion and conclusion:</w:t>
      </w:r>
    </w:p>
    <w:p w14:paraId="39ACC18F" w14:textId="77777777" w:rsidR="00000000" w:rsidRDefault="00DE7085">
      <w:pPr>
        <w:spacing w:before="100" w:beforeAutospacing="1" w:after="100" w:afterAutospacing="1"/>
        <w:divId w:val="1555703999"/>
      </w:pPr>
      <w:r>
        <w:t>-</w:t>
      </w:r>
    </w:p>
    <w:p w14:paraId="338A57FA" w14:textId="77777777" w:rsidR="00000000" w:rsidRDefault="00DE7085">
      <w:pPr>
        <w:keepNext/>
        <w:spacing w:before="100" w:beforeAutospacing="1" w:after="100" w:afterAutospacing="1"/>
        <w:divId w:val="1555703999"/>
        <w:rPr>
          <w:rFonts w:cs="Arial"/>
          <w:b/>
        </w:rPr>
      </w:pPr>
      <w:r>
        <w:rPr>
          <w:rFonts w:cs="Arial"/>
          <w:b/>
        </w:rPr>
        <w:t>Status:</w:t>
      </w:r>
    </w:p>
    <w:p w14:paraId="5D5DE12B" w14:textId="77777777" w:rsidR="00000000" w:rsidRDefault="00DE7085">
      <w:pPr>
        <w:spacing w:before="100" w:beforeAutospacing="1" w:after="100" w:afterAutospacing="1"/>
        <w:divId w:val="1555703999"/>
      </w:pPr>
      <w:r>
        <w:t>Approved.</w:t>
      </w:r>
    </w:p>
    <w:p w14:paraId="7594162B"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SP-211386</w:t>
      </w:r>
      <w:r>
        <w:t xml:space="preserve"> (</w:t>
      </w:r>
      <w:r>
        <w:t>CR PACK) Rel-17 CR on Security Aspects of Enhancements for 5G Multicast-Broadcast Services. (Source: SA WG3).</w:t>
      </w:r>
      <w:r>
        <w:br/>
      </w:r>
      <w:r>
        <w:rPr>
          <w:b/>
        </w:rPr>
        <w:t>Document for:</w:t>
      </w:r>
      <w:r>
        <w:t xml:space="preserve"> Approval.</w:t>
      </w:r>
      <w:r>
        <w:br/>
      </w:r>
      <w:r>
        <w:rPr>
          <w:b/>
        </w:rPr>
        <w:t>Abstract:</w:t>
      </w:r>
      <w:r>
        <w:t xml:space="preserve"> 33.501 CR1255.</w:t>
      </w:r>
    </w:p>
    <w:p w14:paraId="4D2370DF" w14:textId="77777777" w:rsidR="00000000" w:rsidRDefault="00DE7085">
      <w:pPr>
        <w:keepNext/>
        <w:spacing w:before="100" w:beforeAutospacing="1" w:after="100" w:afterAutospacing="1"/>
        <w:divId w:val="1555703999"/>
        <w:rPr>
          <w:rFonts w:cs="Arial"/>
          <w:b/>
        </w:rPr>
      </w:pPr>
      <w:r>
        <w:rPr>
          <w:rFonts w:cs="Arial"/>
          <w:b/>
        </w:rPr>
        <w:t>Comment:</w:t>
      </w:r>
    </w:p>
    <w:p w14:paraId="63AE0196" w14:textId="77777777" w:rsidR="00000000" w:rsidRDefault="00DE7085">
      <w:pPr>
        <w:spacing w:before="100" w:beforeAutospacing="1" w:after="100" w:afterAutospacing="1"/>
        <w:divId w:val="1555703999"/>
      </w:pPr>
      <w:r>
        <w:t>For Block Approval. CC#4: Block Approved.</w:t>
      </w:r>
    </w:p>
    <w:p w14:paraId="257FCAE2" w14:textId="77777777" w:rsidR="00000000" w:rsidRDefault="00DE7085">
      <w:pPr>
        <w:keepNext/>
        <w:spacing w:before="100" w:beforeAutospacing="1" w:after="100" w:afterAutospacing="1"/>
        <w:divId w:val="1555703999"/>
        <w:rPr>
          <w:rFonts w:cs="Arial"/>
          <w:b/>
        </w:rPr>
      </w:pPr>
      <w:r>
        <w:rPr>
          <w:rFonts w:cs="Arial"/>
          <w:b/>
        </w:rPr>
        <w:t>Discussion and conclusion:</w:t>
      </w:r>
    </w:p>
    <w:p w14:paraId="32970F74" w14:textId="77777777" w:rsidR="00000000" w:rsidRDefault="00DE7085">
      <w:pPr>
        <w:spacing w:before="100" w:beforeAutospacing="1" w:after="100" w:afterAutospacing="1"/>
        <w:divId w:val="1555703999"/>
      </w:pPr>
      <w:r>
        <w:t>-</w:t>
      </w:r>
    </w:p>
    <w:p w14:paraId="68389653" w14:textId="77777777" w:rsidR="00000000" w:rsidRDefault="00DE7085">
      <w:pPr>
        <w:keepNext/>
        <w:spacing w:before="100" w:beforeAutospacing="1" w:after="100" w:afterAutospacing="1"/>
        <w:divId w:val="1555703999"/>
        <w:rPr>
          <w:rFonts w:cs="Arial"/>
          <w:b/>
        </w:rPr>
      </w:pPr>
      <w:r>
        <w:rPr>
          <w:rFonts w:cs="Arial"/>
          <w:b/>
        </w:rPr>
        <w:t>Status:</w:t>
      </w:r>
    </w:p>
    <w:p w14:paraId="5DEBEF67" w14:textId="77777777" w:rsidR="00000000" w:rsidRDefault="00DE7085">
      <w:pPr>
        <w:spacing w:before="100" w:beforeAutospacing="1" w:after="100" w:afterAutospacing="1"/>
        <w:divId w:val="1555703999"/>
      </w:pPr>
      <w:r>
        <w:t>Approved.</w:t>
      </w:r>
    </w:p>
    <w:p w14:paraId="3F4C28EC" w14:textId="77777777" w:rsidR="00000000" w:rsidRDefault="00DE7085">
      <w:pPr>
        <w:keepNext/>
        <w:keepLines/>
        <w:pBdr>
          <w:top w:val="single" w:sz="4" w:space="1" w:color="auto"/>
        </w:pBdr>
        <w:spacing w:before="100" w:beforeAutospacing="1" w:after="100" w:afterAutospacing="1"/>
        <w:divId w:val="1555703999"/>
      </w:pPr>
      <w:r>
        <w:rPr>
          <w:color w:val="0000FF"/>
        </w:rPr>
        <w:t>TD SP-211387</w:t>
      </w:r>
      <w:r>
        <w:t xml:space="preserve"> (CR PACK) Rel-17 CR on eSCAS_5G for Service Communication Proxy. (Source: SA WG3).</w:t>
      </w:r>
      <w:r>
        <w:br/>
      </w:r>
      <w:r>
        <w:rPr>
          <w:b/>
        </w:rPr>
        <w:t>Document for:</w:t>
      </w:r>
      <w:r>
        <w:t xml:space="preserve"> Approval.</w:t>
      </w:r>
      <w:r>
        <w:br/>
      </w:r>
      <w:r>
        <w:rPr>
          <w:b/>
        </w:rPr>
        <w:t>Abstract:</w:t>
      </w:r>
      <w:r>
        <w:t xml:space="preserve"> 33.926 CR0049.</w:t>
      </w:r>
    </w:p>
    <w:p w14:paraId="67CAABCA" w14:textId="77777777" w:rsidR="00000000" w:rsidRDefault="00DE7085">
      <w:pPr>
        <w:keepNext/>
        <w:spacing w:before="100" w:beforeAutospacing="1" w:after="100" w:afterAutospacing="1"/>
        <w:divId w:val="1555703999"/>
        <w:rPr>
          <w:rFonts w:cs="Arial"/>
          <w:b/>
        </w:rPr>
      </w:pPr>
      <w:r>
        <w:rPr>
          <w:rFonts w:cs="Arial"/>
          <w:b/>
        </w:rPr>
        <w:t>Comment:</w:t>
      </w:r>
    </w:p>
    <w:p w14:paraId="652D5E37" w14:textId="77777777" w:rsidR="00000000" w:rsidRDefault="00DE7085">
      <w:pPr>
        <w:spacing w:before="100" w:beforeAutospacing="1" w:after="100" w:afterAutospacing="1"/>
        <w:divId w:val="1555703999"/>
      </w:pPr>
      <w:r>
        <w:t>For Block Approval. CC#4: Block Approved.</w:t>
      </w:r>
    </w:p>
    <w:p w14:paraId="18844B29" w14:textId="77777777" w:rsidR="00000000" w:rsidRDefault="00DE7085">
      <w:pPr>
        <w:keepNext/>
        <w:spacing w:before="100" w:beforeAutospacing="1" w:after="100" w:afterAutospacing="1"/>
        <w:divId w:val="1555703999"/>
        <w:rPr>
          <w:rFonts w:cs="Arial"/>
          <w:b/>
        </w:rPr>
      </w:pPr>
      <w:r>
        <w:rPr>
          <w:rFonts w:cs="Arial"/>
          <w:b/>
        </w:rPr>
        <w:t>Discussion and conclusion:</w:t>
      </w:r>
    </w:p>
    <w:p w14:paraId="26441BF1" w14:textId="77777777" w:rsidR="00000000" w:rsidRDefault="00DE7085">
      <w:pPr>
        <w:spacing w:before="100" w:beforeAutospacing="1" w:after="100" w:afterAutospacing="1"/>
        <w:divId w:val="1555703999"/>
      </w:pPr>
      <w:r>
        <w:t>-</w:t>
      </w:r>
    </w:p>
    <w:p w14:paraId="1DF0C14C" w14:textId="77777777" w:rsidR="00000000" w:rsidRDefault="00DE7085">
      <w:pPr>
        <w:keepNext/>
        <w:spacing w:before="100" w:beforeAutospacing="1" w:after="100" w:afterAutospacing="1"/>
        <w:divId w:val="1555703999"/>
        <w:rPr>
          <w:rFonts w:cs="Arial"/>
          <w:b/>
        </w:rPr>
      </w:pPr>
      <w:r>
        <w:rPr>
          <w:rFonts w:cs="Arial"/>
          <w:b/>
        </w:rPr>
        <w:t>Status:</w:t>
      </w:r>
    </w:p>
    <w:p w14:paraId="383444CC" w14:textId="77777777" w:rsidR="00000000" w:rsidRDefault="00DE7085">
      <w:pPr>
        <w:spacing w:before="100" w:beforeAutospacing="1" w:after="100" w:afterAutospacing="1"/>
        <w:divId w:val="1555703999"/>
      </w:pPr>
      <w:r>
        <w:t>Approved.</w:t>
      </w:r>
    </w:p>
    <w:p w14:paraId="484004D3" w14:textId="77777777" w:rsidR="00000000" w:rsidRDefault="00DE7085">
      <w:pPr>
        <w:keepNext/>
        <w:keepLines/>
        <w:pBdr>
          <w:top w:val="single" w:sz="4" w:space="1" w:color="auto"/>
        </w:pBdr>
        <w:spacing w:before="100" w:beforeAutospacing="1" w:after="100" w:afterAutospacing="1"/>
        <w:divId w:val="1555703999"/>
      </w:pPr>
      <w:r>
        <w:rPr>
          <w:color w:val="0000FF"/>
        </w:rPr>
        <w:t>TD </w:t>
      </w:r>
      <w:r>
        <w:rPr>
          <w:color w:val="0000FF"/>
        </w:rPr>
        <w:t>SP-211388</w:t>
      </w:r>
      <w:r>
        <w:t xml:space="preserve"> (CR PACK) Rel-17 CR on Security aspects of eNA_Ph2. (Source: SA WG3).</w:t>
      </w:r>
      <w:r>
        <w:br/>
      </w:r>
      <w:r>
        <w:rPr>
          <w:b/>
        </w:rPr>
        <w:t>Document for:</w:t>
      </w:r>
      <w:r>
        <w:t xml:space="preserve"> Approval.</w:t>
      </w:r>
      <w:r>
        <w:br/>
      </w:r>
      <w:r>
        <w:rPr>
          <w:b/>
        </w:rPr>
        <w:t>Abstract:</w:t>
      </w:r>
      <w:r>
        <w:t xml:space="preserve"> 33.501 CR1256.</w:t>
      </w:r>
    </w:p>
    <w:p w14:paraId="5B05EDC4" w14:textId="77777777" w:rsidR="00000000" w:rsidRDefault="00DE7085">
      <w:pPr>
        <w:keepNext/>
        <w:spacing w:before="100" w:beforeAutospacing="1" w:after="100" w:afterAutospacing="1"/>
        <w:divId w:val="1555703999"/>
        <w:rPr>
          <w:rFonts w:cs="Arial"/>
          <w:b/>
        </w:rPr>
      </w:pPr>
      <w:r>
        <w:rPr>
          <w:rFonts w:cs="Arial"/>
          <w:b/>
        </w:rPr>
        <w:t>Comment:</w:t>
      </w:r>
    </w:p>
    <w:p w14:paraId="0D7F4D40" w14:textId="77777777" w:rsidR="00000000" w:rsidRDefault="00DE7085">
      <w:pPr>
        <w:spacing w:before="100" w:beforeAutospacing="1" w:after="100" w:afterAutospacing="1"/>
        <w:divId w:val="1555703999"/>
      </w:pPr>
      <w:r>
        <w:t>For Block Approval. CC#4: Block Approved.</w:t>
      </w:r>
    </w:p>
    <w:p w14:paraId="67C349F1" w14:textId="77777777" w:rsidR="00000000" w:rsidRDefault="00DE7085">
      <w:pPr>
        <w:keepNext/>
        <w:spacing w:before="100" w:beforeAutospacing="1" w:after="100" w:afterAutospacing="1"/>
        <w:divId w:val="1555703999"/>
        <w:rPr>
          <w:rFonts w:cs="Arial"/>
          <w:b/>
        </w:rPr>
      </w:pPr>
      <w:r>
        <w:rPr>
          <w:rFonts w:cs="Arial"/>
          <w:b/>
        </w:rPr>
        <w:t>Discussion and conclusion:</w:t>
      </w:r>
    </w:p>
    <w:p w14:paraId="49F89D82" w14:textId="77777777" w:rsidR="00000000" w:rsidRDefault="00DE7085">
      <w:pPr>
        <w:spacing w:before="100" w:beforeAutospacing="1" w:after="100" w:afterAutospacing="1"/>
        <w:divId w:val="1555703999"/>
      </w:pPr>
      <w:r>
        <w:t>-</w:t>
      </w:r>
    </w:p>
    <w:p w14:paraId="61BF60D6" w14:textId="77777777" w:rsidR="00000000" w:rsidRDefault="00DE7085">
      <w:pPr>
        <w:keepNext/>
        <w:spacing w:before="100" w:beforeAutospacing="1" w:after="100" w:afterAutospacing="1"/>
        <w:divId w:val="1555703999"/>
        <w:rPr>
          <w:rFonts w:cs="Arial"/>
          <w:b/>
        </w:rPr>
      </w:pPr>
      <w:r>
        <w:rPr>
          <w:rFonts w:cs="Arial"/>
          <w:b/>
        </w:rPr>
        <w:t>Status:</w:t>
      </w:r>
    </w:p>
    <w:p w14:paraId="05F2DF11" w14:textId="77777777" w:rsidR="00000000" w:rsidRDefault="00DE7085">
      <w:pPr>
        <w:spacing w:before="100" w:beforeAutospacing="1" w:after="100" w:afterAutospacing="1"/>
        <w:divId w:val="1555703999"/>
      </w:pPr>
      <w:r>
        <w:t>Approved.</w:t>
      </w:r>
    </w:p>
    <w:p w14:paraId="5164432D"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SP-211389</w:t>
      </w:r>
      <w:r>
        <w:t xml:space="preserve"> (CR PACK) Rel-17</w:t>
      </w:r>
      <w:r>
        <w:t xml:space="preserve"> CR on Security Aspects of Enhancements of Support for Edge Computing in 5GC. (Source: SA WG3).</w:t>
      </w:r>
      <w:r>
        <w:br/>
      </w:r>
      <w:r>
        <w:rPr>
          <w:b/>
        </w:rPr>
        <w:t>Document for:</w:t>
      </w:r>
      <w:r>
        <w:t xml:space="preserve"> Approval.</w:t>
      </w:r>
      <w:r>
        <w:br/>
      </w:r>
      <w:r>
        <w:rPr>
          <w:b/>
        </w:rPr>
        <w:t>Abstract:</w:t>
      </w:r>
      <w:r>
        <w:t xml:space="preserve"> 33.501 CR1222R1.</w:t>
      </w:r>
    </w:p>
    <w:p w14:paraId="0E71F170" w14:textId="77777777" w:rsidR="00000000" w:rsidRDefault="00DE7085">
      <w:pPr>
        <w:keepNext/>
        <w:spacing w:before="100" w:beforeAutospacing="1" w:after="100" w:afterAutospacing="1"/>
        <w:divId w:val="1555703999"/>
        <w:rPr>
          <w:rFonts w:cs="Arial"/>
          <w:b/>
        </w:rPr>
      </w:pPr>
      <w:r>
        <w:rPr>
          <w:rFonts w:cs="Arial"/>
          <w:b/>
        </w:rPr>
        <w:t>Comment:</w:t>
      </w:r>
    </w:p>
    <w:p w14:paraId="4448123B" w14:textId="77777777" w:rsidR="00000000" w:rsidRDefault="00DE7085">
      <w:pPr>
        <w:spacing w:before="100" w:beforeAutospacing="1" w:after="100" w:afterAutospacing="1"/>
        <w:divId w:val="1555703999"/>
      </w:pPr>
      <w:r>
        <w:t>For Block Approval. CC#4: Block Approved.</w:t>
      </w:r>
    </w:p>
    <w:p w14:paraId="1BF03249" w14:textId="77777777" w:rsidR="00000000" w:rsidRDefault="00DE7085">
      <w:pPr>
        <w:keepNext/>
        <w:spacing w:before="100" w:beforeAutospacing="1" w:after="100" w:afterAutospacing="1"/>
        <w:divId w:val="1555703999"/>
        <w:rPr>
          <w:rFonts w:cs="Arial"/>
          <w:b/>
        </w:rPr>
      </w:pPr>
      <w:r>
        <w:rPr>
          <w:rFonts w:cs="Arial"/>
          <w:b/>
        </w:rPr>
        <w:t>Discussion and conclusion:</w:t>
      </w:r>
    </w:p>
    <w:p w14:paraId="68C5CD9E" w14:textId="77777777" w:rsidR="00000000" w:rsidRDefault="00DE7085">
      <w:pPr>
        <w:spacing w:before="100" w:beforeAutospacing="1" w:after="100" w:afterAutospacing="1"/>
        <w:divId w:val="1555703999"/>
      </w:pPr>
      <w:r>
        <w:t>-</w:t>
      </w:r>
    </w:p>
    <w:p w14:paraId="076E21F5" w14:textId="77777777" w:rsidR="00000000" w:rsidRDefault="00DE7085">
      <w:pPr>
        <w:keepNext/>
        <w:spacing w:before="100" w:beforeAutospacing="1" w:after="100" w:afterAutospacing="1"/>
        <w:divId w:val="1555703999"/>
        <w:rPr>
          <w:rFonts w:cs="Arial"/>
          <w:b/>
        </w:rPr>
      </w:pPr>
      <w:r>
        <w:rPr>
          <w:rFonts w:cs="Arial"/>
          <w:b/>
        </w:rPr>
        <w:t>Status:</w:t>
      </w:r>
    </w:p>
    <w:p w14:paraId="27197BA3" w14:textId="77777777" w:rsidR="00000000" w:rsidRDefault="00DE7085">
      <w:pPr>
        <w:spacing w:before="100" w:beforeAutospacing="1" w:after="100" w:afterAutospacing="1"/>
        <w:divId w:val="1555703999"/>
      </w:pPr>
      <w:r>
        <w:t>Approved.</w:t>
      </w:r>
    </w:p>
    <w:p w14:paraId="17A8E892" w14:textId="77777777" w:rsidR="00000000" w:rsidRDefault="00DE7085">
      <w:pPr>
        <w:keepNext/>
        <w:keepLines/>
        <w:pBdr>
          <w:top w:val="single" w:sz="4" w:space="1" w:color="auto"/>
        </w:pBdr>
        <w:spacing w:before="100" w:beforeAutospacing="1" w:after="100" w:afterAutospacing="1"/>
        <w:divId w:val="1555703999"/>
      </w:pPr>
      <w:r>
        <w:rPr>
          <w:color w:val="0000FF"/>
        </w:rPr>
        <w:t>TD SP-21139</w:t>
      </w:r>
      <w:r>
        <w:rPr>
          <w:color w:val="0000FF"/>
        </w:rPr>
        <w:t>0</w:t>
      </w:r>
      <w:r>
        <w:t xml:space="preserve"> (CR PACK) Rel-17 CR on Security aspects of the 5GMSG Service. (Source: SA WG3).</w:t>
      </w:r>
      <w:r>
        <w:br/>
      </w:r>
      <w:r>
        <w:rPr>
          <w:b/>
        </w:rPr>
        <w:t>Document for:</w:t>
      </w:r>
      <w:r>
        <w:t xml:space="preserve"> Approval.</w:t>
      </w:r>
      <w:r>
        <w:br/>
      </w:r>
      <w:r>
        <w:rPr>
          <w:b/>
        </w:rPr>
        <w:t>Abstract:</w:t>
      </w:r>
      <w:r>
        <w:t xml:space="preserve"> 33.501 CR1257.</w:t>
      </w:r>
    </w:p>
    <w:p w14:paraId="45EEE009" w14:textId="77777777" w:rsidR="00000000" w:rsidRDefault="00DE7085">
      <w:pPr>
        <w:keepNext/>
        <w:spacing w:before="100" w:beforeAutospacing="1" w:after="100" w:afterAutospacing="1"/>
        <w:divId w:val="1555703999"/>
        <w:rPr>
          <w:rFonts w:cs="Arial"/>
          <w:b/>
        </w:rPr>
      </w:pPr>
      <w:r>
        <w:rPr>
          <w:rFonts w:cs="Arial"/>
          <w:b/>
        </w:rPr>
        <w:t>Comment:</w:t>
      </w:r>
    </w:p>
    <w:p w14:paraId="78159F8B" w14:textId="77777777" w:rsidR="00000000" w:rsidRDefault="00DE7085">
      <w:pPr>
        <w:spacing w:before="100" w:beforeAutospacing="1" w:after="100" w:afterAutospacing="1"/>
        <w:divId w:val="1555703999"/>
      </w:pPr>
      <w:r>
        <w:t>For Block Approval. CC#4: Block Approved.</w:t>
      </w:r>
    </w:p>
    <w:p w14:paraId="7096955F" w14:textId="77777777" w:rsidR="00000000" w:rsidRDefault="00DE7085">
      <w:pPr>
        <w:keepNext/>
        <w:spacing w:before="100" w:beforeAutospacing="1" w:after="100" w:afterAutospacing="1"/>
        <w:divId w:val="1555703999"/>
        <w:rPr>
          <w:rFonts w:cs="Arial"/>
          <w:b/>
        </w:rPr>
      </w:pPr>
      <w:r>
        <w:rPr>
          <w:rFonts w:cs="Arial"/>
          <w:b/>
        </w:rPr>
        <w:t>Discussion and conclusion:</w:t>
      </w:r>
    </w:p>
    <w:p w14:paraId="5BED63B5" w14:textId="77777777" w:rsidR="00000000" w:rsidRDefault="00DE7085">
      <w:pPr>
        <w:spacing w:before="100" w:beforeAutospacing="1" w:after="100" w:afterAutospacing="1"/>
        <w:divId w:val="1555703999"/>
      </w:pPr>
      <w:r>
        <w:t>-</w:t>
      </w:r>
    </w:p>
    <w:p w14:paraId="3D16FCE2" w14:textId="77777777" w:rsidR="00000000" w:rsidRDefault="00DE7085">
      <w:pPr>
        <w:keepNext/>
        <w:spacing w:before="100" w:beforeAutospacing="1" w:after="100" w:afterAutospacing="1"/>
        <w:divId w:val="1555703999"/>
        <w:rPr>
          <w:rFonts w:cs="Arial"/>
          <w:b/>
        </w:rPr>
      </w:pPr>
      <w:r>
        <w:rPr>
          <w:rFonts w:cs="Arial"/>
          <w:b/>
        </w:rPr>
        <w:t>Status:</w:t>
      </w:r>
    </w:p>
    <w:p w14:paraId="35F033AF" w14:textId="77777777" w:rsidR="00000000" w:rsidRDefault="00DE7085">
      <w:pPr>
        <w:spacing w:before="100" w:beforeAutospacing="1" w:after="100" w:afterAutospacing="1"/>
        <w:divId w:val="1555703999"/>
      </w:pPr>
      <w:r>
        <w:t>Approved.</w:t>
      </w:r>
    </w:p>
    <w:p w14:paraId="5AFB8249" w14:textId="77777777" w:rsidR="00000000" w:rsidRDefault="00DE7085">
      <w:pPr>
        <w:keepNext/>
        <w:keepLines/>
        <w:pBdr>
          <w:top w:val="single" w:sz="4" w:space="1" w:color="auto"/>
        </w:pBdr>
        <w:spacing w:before="100" w:beforeAutospacing="1" w:after="100" w:afterAutospacing="1"/>
        <w:divId w:val="1555703999"/>
      </w:pPr>
      <w:r>
        <w:rPr>
          <w:color w:val="0000FF"/>
        </w:rPr>
        <w:t>TD SP-211391</w:t>
      </w:r>
      <w:r>
        <w:t xml:space="preserve"> (CR PACK) Rel-</w:t>
      </w:r>
      <w:r>
        <w:t>17 CRs on Integration of Generic Bootstrapping Architecture (GBA) into 5GC. (Source: SA WG3).</w:t>
      </w:r>
      <w:r>
        <w:br/>
      </w:r>
      <w:r>
        <w:rPr>
          <w:b/>
        </w:rPr>
        <w:t>Document for:</w:t>
      </w:r>
      <w:r>
        <w:t xml:space="preserve"> Approval.</w:t>
      </w:r>
      <w:r>
        <w:br/>
      </w:r>
      <w:r>
        <w:rPr>
          <w:b/>
        </w:rPr>
        <w:t>Abstract:</w:t>
      </w:r>
      <w:r>
        <w:t xml:space="preserve"> 33.220 CR0214; 33.223 CR0031.</w:t>
      </w:r>
    </w:p>
    <w:p w14:paraId="7DC20FD2" w14:textId="77777777" w:rsidR="00000000" w:rsidRDefault="00DE7085">
      <w:pPr>
        <w:keepNext/>
        <w:spacing w:before="100" w:beforeAutospacing="1" w:after="100" w:afterAutospacing="1"/>
        <w:divId w:val="1555703999"/>
        <w:rPr>
          <w:rFonts w:cs="Arial"/>
          <w:b/>
        </w:rPr>
      </w:pPr>
      <w:r>
        <w:rPr>
          <w:rFonts w:cs="Arial"/>
          <w:b/>
        </w:rPr>
        <w:t>Comment:</w:t>
      </w:r>
    </w:p>
    <w:p w14:paraId="18E5DB4F" w14:textId="77777777" w:rsidR="00000000" w:rsidRDefault="00DE7085">
      <w:pPr>
        <w:spacing w:before="100" w:beforeAutospacing="1" w:after="100" w:afterAutospacing="1"/>
        <w:divId w:val="1555703999"/>
      </w:pPr>
      <w:r>
        <w:t>For Block Approval. CC#4: Block Approved.</w:t>
      </w:r>
    </w:p>
    <w:p w14:paraId="451B2E74" w14:textId="77777777" w:rsidR="00000000" w:rsidRDefault="00DE7085">
      <w:pPr>
        <w:keepNext/>
        <w:spacing w:before="100" w:beforeAutospacing="1" w:after="100" w:afterAutospacing="1"/>
        <w:divId w:val="1555703999"/>
        <w:rPr>
          <w:rFonts w:cs="Arial"/>
          <w:b/>
        </w:rPr>
      </w:pPr>
      <w:r>
        <w:rPr>
          <w:rFonts w:cs="Arial"/>
          <w:b/>
        </w:rPr>
        <w:t>Discussion and conclusion:</w:t>
      </w:r>
    </w:p>
    <w:p w14:paraId="3ED2004B" w14:textId="77777777" w:rsidR="00000000" w:rsidRDefault="00DE7085">
      <w:pPr>
        <w:spacing w:before="100" w:beforeAutospacing="1" w:after="100" w:afterAutospacing="1"/>
        <w:divId w:val="1555703999"/>
      </w:pPr>
      <w:r>
        <w:t>-</w:t>
      </w:r>
    </w:p>
    <w:p w14:paraId="19620328" w14:textId="77777777" w:rsidR="00000000" w:rsidRDefault="00DE7085">
      <w:pPr>
        <w:keepNext/>
        <w:spacing w:before="100" w:beforeAutospacing="1" w:after="100" w:afterAutospacing="1"/>
        <w:divId w:val="1555703999"/>
        <w:rPr>
          <w:rFonts w:cs="Arial"/>
          <w:b/>
        </w:rPr>
      </w:pPr>
      <w:r>
        <w:rPr>
          <w:rFonts w:cs="Arial"/>
          <w:b/>
        </w:rPr>
        <w:t>Status:</w:t>
      </w:r>
    </w:p>
    <w:p w14:paraId="601FDB10" w14:textId="77777777" w:rsidR="00000000" w:rsidRDefault="00DE7085">
      <w:pPr>
        <w:spacing w:before="100" w:beforeAutospacing="1" w:after="100" w:afterAutospacing="1"/>
        <w:divId w:val="1555703999"/>
      </w:pPr>
      <w:r>
        <w:t>Approved.</w:t>
      </w:r>
    </w:p>
    <w:p w14:paraId="4123E43B"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SP-211392</w:t>
      </w:r>
      <w:r>
        <w:t xml:space="preserve"> (CR PACK) Rel-17 CR on Adapting BEST for use in 5G networks. (Source: SA WG3).</w:t>
      </w:r>
      <w:r>
        <w:br/>
      </w:r>
      <w:r>
        <w:rPr>
          <w:b/>
        </w:rPr>
        <w:t>Document for:</w:t>
      </w:r>
      <w:r>
        <w:t xml:space="preserve"> Approval.</w:t>
      </w:r>
      <w:r>
        <w:br/>
      </w:r>
      <w:r>
        <w:rPr>
          <w:b/>
        </w:rPr>
        <w:t>Abstract:</w:t>
      </w:r>
      <w:r>
        <w:t xml:space="preserve"> 33.163 CR0014R1.</w:t>
      </w:r>
    </w:p>
    <w:p w14:paraId="18F78919" w14:textId="77777777" w:rsidR="00000000" w:rsidRDefault="00DE7085">
      <w:pPr>
        <w:keepNext/>
        <w:spacing w:before="100" w:beforeAutospacing="1" w:after="100" w:afterAutospacing="1"/>
        <w:divId w:val="1555703999"/>
        <w:rPr>
          <w:rFonts w:cs="Arial"/>
          <w:b/>
        </w:rPr>
      </w:pPr>
      <w:r>
        <w:rPr>
          <w:rFonts w:cs="Arial"/>
          <w:b/>
        </w:rPr>
        <w:t>Comment:</w:t>
      </w:r>
    </w:p>
    <w:p w14:paraId="6B533981" w14:textId="77777777" w:rsidR="00000000" w:rsidRDefault="00DE7085">
      <w:pPr>
        <w:spacing w:before="100" w:beforeAutospacing="1" w:after="100" w:afterAutospacing="1"/>
        <w:divId w:val="1555703999"/>
      </w:pPr>
      <w:r>
        <w:t>For Block Approval. CC#4: Block Approved.</w:t>
      </w:r>
    </w:p>
    <w:p w14:paraId="72D1F741" w14:textId="77777777" w:rsidR="00000000" w:rsidRDefault="00DE7085">
      <w:pPr>
        <w:keepNext/>
        <w:spacing w:before="100" w:beforeAutospacing="1" w:after="100" w:afterAutospacing="1"/>
        <w:divId w:val="1555703999"/>
        <w:rPr>
          <w:rFonts w:cs="Arial"/>
          <w:b/>
        </w:rPr>
      </w:pPr>
      <w:r>
        <w:rPr>
          <w:rFonts w:cs="Arial"/>
          <w:b/>
        </w:rPr>
        <w:t xml:space="preserve">Discussion and </w:t>
      </w:r>
      <w:r>
        <w:rPr>
          <w:rFonts w:cs="Arial"/>
          <w:b/>
        </w:rPr>
        <w:t>conclusion:</w:t>
      </w:r>
    </w:p>
    <w:p w14:paraId="7C07804E" w14:textId="77777777" w:rsidR="00000000" w:rsidRDefault="00DE7085">
      <w:pPr>
        <w:spacing w:before="100" w:beforeAutospacing="1" w:after="100" w:afterAutospacing="1"/>
        <w:divId w:val="1555703999"/>
      </w:pPr>
      <w:r>
        <w:t>-</w:t>
      </w:r>
    </w:p>
    <w:p w14:paraId="46D22EBD" w14:textId="77777777" w:rsidR="00000000" w:rsidRDefault="00DE7085">
      <w:pPr>
        <w:keepNext/>
        <w:spacing w:before="100" w:beforeAutospacing="1" w:after="100" w:afterAutospacing="1"/>
        <w:divId w:val="1555703999"/>
        <w:rPr>
          <w:rFonts w:cs="Arial"/>
          <w:b/>
        </w:rPr>
      </w:pPr>
      <w:r>
        <w:rPr>
          <w:rFonts w:cs="Arial"/>
          <w:b/>
        </w:rPr>
        <w:t>Status:</w:t>
      </w:r>
    </w:p>
    <w:p w14:paraId="0857F2FD" w14:textId="77777777" w:rsidR="00000000" w:rsidRDefault="00DE7085">
      <w:pPr>
        <w:spacing w:before="100" w:beforeAutospacing="1" w:after="100" w:afterAutospacing="1"/>
        <w:divId w:val="1555703999"/>
      </w:pPr>
      <w:r>
        <w:t>Approved.</w:t>
      </w:r>
    </w:p>
    <w:p w14:paraId="31117DB9" w14:textId="77777777" w:rsidR="00000000" w:rsidRDefault="00DE7085">
      <w:pPr>
        <w:keepNext/>
        <w:keepLines/>
        <w:pBdr>
          <w:top w:val="single" w:sz="4" w:space="1" w:color="auto"/>
        </w:pBdr>
        <w:spacing w:before="100" w:beforeAutospacing="1" w:after="100" w:afterAutospacing="1"/>
        <w:divId w:val="1555703999"/>
      </w:pPr>
      <w:r>
        <w:rPr>
          <w:color w:val="0000FF"/>
        </w:rPr>
        <w:t>TD SP-211409</w:t>
      </w:r>
      <w:r>
        <w:t xml:space="preserve"> (CR PACK) Rel-17 CRs on Lawful Interception. (Source: SA WG3-LI).</w:t>
      </w:r>
      <w:r>
        <w:br/>
      </w:r>
      <w:r>
        <w:rPr>
          <w:b/>
        </w:rPr>
        <w:t>Document for:</w:t>
      </w:r>
      <w:r>
        <w:t xml:space="preserve"> Approval.</w:t>
      </w:r>
      <w:r>
        <w:br/>
      </w:r>
      <w:r>
        <w:rPr>
          <w:b/>
        </w:rPr>
        <w:t>Abstract:</w:t>
      </w:r>
      <w:r>
        <w:t xml:space="preserve"> 33.127 CR0152; 33.128 CR0255R1; 33.128 CR0256R1; 33.128 CR0257R1; 33.128 CR0261R1; 33.128 CR0279; 33.127 CR0155</w:t>
      </w:r>
      <w:r>
        <w:t>; 33.127 CR0156; 33.128 CR0290; 33.126 CR0020R1; 33.126 CR0021R1; 33.127 CR0153R1; 33.127 CR0154R1; 33.128 CR0270R1; 33.128 CR0271R1; 33.128 CR0258R8; 33.128 CR0272R1; 33.128 CR0273R1; 33.128 CR0274R1; 33.128 CR0275R1; 33.128 CR0276R1; 33.128 CR0288R1.</w:t>
      </w:r>
    </w:p>
    <w:p w14:paraId="0710E353" w14:textId="77777777" w:rsidR="00000000" w:rsidRDefault="00DE7085">
      <w:pPr>
        <w:keepNext/>
        <w:spacing w:before="100" w:beforeAutospacing="1" w:after="100" w:afterAutospacing="1"/>
        <w:divId w:val="1555703999"/>
        <w:rPr>
          <w:rFonts w:cs="Arial"/>
          <w:b/>
        </w:rPr>
      </w:pPr>
      <w:r>
        <w:rPr>
          <w:rFonts w:cs="Arial"/>
          <w:b/>
        </w:rPr>
        <w:t>Com</w:t>
      </w:r>
      <w:r>
        <w:rPr>
          <w:rFonts w:cs="Arial"/>
          <w:b/>
        </w:rPr>
        <w:t>ment:</w:t>
      </w:r>
    </w:p>
    <w:p w14:paraId="2DED94B6" w14:textId="77777777" w:rsidR="00000000" w:rsidRDefault="00DE7085">
      <w:pPr>
        <w:spacing w:before="100" w:beforeAutospacing="1" w:after="100" w:afterAutospacing="1"/>
        <w:divId w:val="1555703999"/>
      </w:pPr>
      <w:r>
        <w:t>For Block Approval. CC#4: Block Approved.</w:t>
      </w:r>
    </w:p>
    <w:p w14:paraId="0E6ECE61" w14:textId="77777777" w:rsidR="00000000" w:rsidRDefault="00DE7085">
      <w:pPr>
        <w:keepNext/>
        <w:spacing w:before="100" w:beforeAutospacing="1" w:after="100" w:afterAutospacing="1"/>
        <w:divId w:val="1555703999"/>
        <w:rPr>
          <w:rFonts w:cs="Arial"/>
          <w:b/>
        </w:rPr>
      </w:pPr>
      <w:r>
        <w:rPr>
          <w:rFonts w:cs="Arial"/>
          <w:b/>
        </w:rPr>
        <w:t>Discussion and conclusion:</w:t>
      </w:r>
    </w:p>
    <w:p w14:paraId="4BF024EC" w14:textId="77777777" w:rsidR="00000000" w:rsidRDefault="00DE7085">
      <w:pPr>
        <w:spacing w:before="100" w:beforeAutospacing="1" w:after="100" w:afterAutospacing="1"/>
        <w:divId w:val="1555703999"/>
      </w:pPr>
      <w:r>
        <w:t>-</w:t>
      </w:r>
    </w:p>
    <w:p w14:paraId="56C548BA" w14:textId="77777777" w:rsidR="00000000" w:rsidRDefault="00DE7085">
      <w:pPr>
        <w:keepNext/>
        <w:spacing w:before="100" w:beforeAutospacing="1" w:after="100" w:afterAutospacing="1"/>
        <w:divId w:val="1555703999"/>
        <w:rPr>
          <w:rFonts w:cs="Arial"/>
          <w:b/>
        </w:rPr>
      </w:pPr>
      <w:r>
        <w:rPr>
          <w:rFonts w:cs="Arial"/>
          <w:b/>
        </w:rPr>
        <w:t>Status:</w:t>
      </w:r>
    </w:p>
    <w:p w14:paraId="6983DCFD" w14:textId="77777777" w:rsidR="00000000" w:rsidRDefault="00DE7085">
      <w:pPr>
        <w:spacing w:before="100" w:beforeAutospacing="1" w:after="100" w:afterAutospacing="1"/>
        <w:divId w:val="1555703999"/>
      </w:pPr>
      <w:r>
        <w:t>Approved.</w:t>
      </w:r>
    </w:p>
    <w:p w14:paraId="02C1B273" w14:textId="77777777" w:rsidR="00000000" w:rsidRDefault="00DE7085">
      <w:pPr>
        <w:pStyle w:val="Heading1"/>
        <w:divId w:val="614680889"/>
      </w:pPr>
      <w:bookmarkStart w:id="189" w:name="_Toc97638934"/>
      <w:bookmarkStart w:id="190" w:name="_Toc97639417"/>
      <w:r>
        <w:t>17.4</w:t>
      </w:r>
      <w:r>
        <w:tab/>
        <w:t>SA WG4 Rel-17 CRs</w:t>
      </w:r>
      <w:bookmarkEnd w:id="189"/>
      <w:bookmarkEnd w:id="190"/>
    </w:p>
    <w:p w14:paraId="5BE7A5C4" w14:textId="77777777" w:rsidR="00000000" w:rsidRDefault="00DE7085">
      <w:pPr>
        <w:pStyle w:val="Heading2"/>
        <w:divId w:val="614680889"/>
        <w:rPr>
          <w:color w:val="0000FF"/>
        </w:rPr>
      </w:pPr>
      <w:bookmarkStart w:id="191" w:name="_Toc97638935"/>
      <w:bookmarkStart w:id="192" w:name="_Toc97639418"/>
      <w:r>
        <w:rPr>
          <w:color w:val="0000FF"/>
        </w:rPr>
        <w:t>Block 5 (to approve / note Thursday 15:00 UTC)</w:t>
      </w:r>
      <w:bookmarkEnd w:id="191"/>
      <w:bookmarkEnd w:id="192"/>
    </w:p>
    <w:p w14:paraId="60CF2EB0" w14:textId="77777777" w:rsidR="00000000" w:rsidRDefault="00DE7085">
      <w:pPr>
        <w:keepNext/>
        <w:keepLines/>
        <w:pBdr>
          <w:top w:val="single" w:sz="4" w:space="1" w:color="auto"/>
        </w:pBdr>
        <w:spacing w:before="100" w:beforeAutospacing="1" w:after="100" w:afterAutospacing="1"/>
        <w:divId w:val="1555703999"/>
        <w:rPr>
          <w:rFonts w:eastAsiaTheme="minorEastAsia"/>
        </w:rPr>
      </w:pPr>
      <w:r>
        <w:rPr>
          <w:color w:val="0000FF"/>
        </w:rPr>
        <w:t>TD SP-211347</w:t>
      </w:r>
      <w:r>
        <w:t xml:space="preserve"> (CR PACK) CR for adding MMtel Call Setup Time (26.114) [WI Code:EQoE_MTSI, TEI</w:t>
      </w:r>
      <w:r>
        <w:t>17 ]. (Source: SA WG4).</w:t>
      </w:r>
      <w:r>
        <w:br/>
      </w:r>
      <w:r>
        <w:rPr>
          <w:b/>
        </w:rPr>
        <w:t>Document for:</w:t>
      </w:r>
      <w:r>
        <w:t xml:space="preserve"> Approval.</w:t>
      </w:r>
      <w:r>
        <w:br/>
      </w:r>
      <w:r>
        <w:rPr>
          <w:b/>
        </w:rPr>
        <w:t>Abstract:</w:t>
      </w:r>
      <w:r>
        <w:t xml:space="preserve"> 26.114 CR0522.</w:t>
      </w:r>
    </w:p>
    <w:p w14:paraId="073F08A8" w14:textId="77777777" w:rsidR="00000000" w:rsidRDefault="00DE7085">
      <w:pPr>
        <w:keepNext/>
        <w:spacing w:before="100" w:beforeAutospacing="1" w:after="100" w:afterAutospacing="1"/>
        <w:divId w:val="1555703999"/>
        <w:rPr>
          <w:rFonts w:cs="Arial"/>
          <w:b/>
        </w:rPr>
      </w:pPr>
      <w:r>
        <w:rPr>
          <w:rFonts w:cs="Arial"/>
          <w:b/>
        </w:rPr>
        <w:t>Comment:</w:t>
      </w:r>
    </w:p>
    <w:p w14:paraId="183BCC08" w14:textId="77777777" w:rsidR="00000000" w:rsidRDefault="00DE7085">
      <w:pPr>
        <w:spacing w:before="100" w:beforeAutospacing="1" w:after="100" w:afterAutospacing="1"/>
        <w:divId w:val="1555703999"/>
      </w:pPr>
      <w:r>
        <w:t>For Block Approval. CC#4: Block Approved.</w:t>
      </w:r>
    </w:p>
    <w:p w14:paraId="490F0ED2" w14:textId="77777777" w:rsidR="00000000" w:rsidRDefault="00DE7085">
      <w:pPr>
        <w:keepNext/>
        <w:spacing w:before="100" w:beforeAutospacing="1" w:after="100" w:afterAutospacing="1"/>
        <w:divId w:val="1555703999"/>
        <w:rPr>
          <w:rFonts w:cs="Arial"/>
          <w:b/>
        </w:rPr>
      </w:pPr>
      <w:r>
        <w:rPr>
          <w:rFonts w:cs="Arial"/>
          <w:b/>
        </w:rPr>
        <w:t>Discussion and conclusion:</w:t>
      </w:r>
    </w:p>
    <w:p w14:paraId="61B865CE" w14:textId="77777777" w:rsidR="00000000" w:rsidRDefault="00DE7085">
      <w:pPr>
        <w:spacing w:before="100" w:beforeAutospacing="1" w:after="100" w:afterAutospacing="1"/>
        <w:divId w:val="1555703999"/>
      </w:pPr>
      <w:r>
        <w:t>-</w:t>
      </w:r>
    </w:p>
    <w:p w14:paraId="7A266FAA" w14:textId="77777777" w:rsidR="00000000" w:rsidRDefault="00DE7085">
      <w:pPr>
        <w:keepNext/>
        <w:spacing w:before="100" w:beforeAutospacing="1" w:after="100" w:afterAutospacing="1"/>
        <w:divId w:val="1555703999"/>
        <w:rPr>
          <w:rFonts w:cs="Arial"/>
          <w:b/>
        </w:rPr>
      </w:pPr>
      <w:r>
        <w:rPr>
          <w:rFonts w:cs="Arial"/>
          <w:b/>
        </w:rPr>
        <w:lastRenderedPageBreak/>
        <w:t>Status:</w:t>
      </w:r>
    </w:p>
    <w:p w14:paraId="2F96D92D" w14:textId="77777777" w:rsidR="00000000" w:rsidRDefault="00DE7085">
      <w:pPr>
        <w:spacing w:before="100" w:beforeAutospacing="1" w:after="100" w:afterAutospacing="1"/>
        <w:divId w:val="1555703999"/>
      </w:pPr>
      <w:r>
        <w:t>Approved.</w:t>
      </w:r>
    </w:p>
    <w:p w14:paraId="4916561C" w14:textId="77777777" w:rsidR="00000000" w:rsidRDefault="00DE7085">
      <w:pPr>
        <w:keepNext/>
        <w:keepLines/>
        <w:pBdr>
          <w:top w:val="single" w:sz="4" w:space="1" w:color="auto"/>
        </w:pBdr>
        <w:spacing w:before="100" w:beforeAutospacing="1" w:after="100" w:afterAutospacing="1"/>
        <w:divId w:val="1555703999"/>
      </w:pPr>
      <w:r>
        <w:rPr>
          <w:color w:val="0000FF"/>
        </w:rPr>
        <w:t>TD SP-211348</w:t>
      </w:r>
      <w:r>
        <w:t xml:space="preserve"> </w:t>
      </w:r>
      <w:r>
        <w:t>(CR PACK) CR for inclusive language review (26.237) [WI Code: TEI17]. (Source: SA WG4).</w:t>
      </w:r>
      <w:r>
        <w:br/>
      </w:r>
      <w:r>
        <w:rPr>
          <w:b/>
        </w:rPr>
        <w:t>Document for:</w:t>
      </w:r>
      <w:r>
        <w:t xml:space="preserve"> Approval.</w:t>
      </w:r>
      <w:r>
        <w:br/>
      </w:r>
      <w:r>
        <w:rPr>
          <w:b/>
        </w:rPr>
        <w:t>Abstract:</w:t>
      </w:r>
      <w:r>
        <w:t xml:space="preserve"> 26.237 CR0085.</w:t>
      </w:r>
    </w:p>
    <w:p w14:paraId="78F243F0" w14:textId="77777777" w:rsidR="00000000" w:rsidRDefault="00DE7085">
      <w:pPr>
        <w:keepNext/>
        <w:spacing w:before="100" w:beforeAutospacing="1" w:after="100" w:afterAutospacing="1"/>
        <w:divId w:val="1555703999"/>
        <w:rPr>
          <w:rFonts w:cs="Arial"/>
          <w:b/>
        </w:rPr>
      </w:pPr>
      <w:r>
        <w:rPr>
          <w:rFonts w:cs="Arial"/>
          <w:b/>
        </w:rPr>
        <w:t>Comment:</w:t>
      </w:r>
    </w:p>
    <w:p w14:paraId="0125513E" w14:textId="77777777" w:rsidR="00000000" w:rsidRDefault="00DE7085">
      <w:pPr>
        <w:spacing w:before="100" w:beforeAutospacing="1" w:after="100" w:afterAutospacing="1"/>
        <w:divId w:val="1555703999"/>
      </w:pPr>
      <w:r>
        <w:t>For Block Approval. CC#4: Block Approved.</w:t>
      </w:r>
    </w:p>
    <w:p w14:paraId="0FAA5F2A" w14:textId="77777777" w:rsidR="00000000" w:rsidRDefault="00DE7085">
      <w:pPr>
        <w:keepNext/>
        <w:spacing w:before="100" w:beforeAutospacing="1" w:after="100" w:afterAutospacing="1"/>
        <w:divId w:val="1555703999"/>
        <w:rPr>
          <w:rFonts w:cs="Arial"/>
          <w:b/>
        </w:rPr>
      </w:pPr>
      <w:r>
        <w:rPr>
          <w:rFonts w:cs="Arial"/>
          <w:b/>
        </w:rPr>
        <w:t>Discussion and conclusion:</w:t>
      </w:r>
    </w:p>
    <w:p w14:paraId="1611851C" w14:textId="77777777" w:rsidR="00000000" w:rsidRDefault="00DE7085">
      <w:pPr>
        <w:spacing w:before="100" w:beforeAutospacing="1" w:after="100" w:afterAutospacing="1"/>
        <w:divId w:val="1555703999"/>
      </w:pPr>
      <w:r>
        <w:t>-</w:t>
      </w:r>
    </w:p>
    <w:p w14:paraId="392C40A7" w14:textId="77777777" w:rsidR="00000000" w:rsidRDefault="00DE7085">
      <w:pPr>
        <w:keepNext/>
        <w:spacing w:before="100" w:beforeAutospacing="1" w:after="100" w:afterAutospacing="1"/>
        <w:divId w:val="1555703999"/>
        <w:rPr>
          <w:rFonts w:cs="Arial"/>
          <w:b/>
        </w:rPr>
      </w:pPr>
      <w:r>
        <w:rPr>
          <w:rFonts w:cs="Arial"/>
          <w:b/>
        </w:rPr>
        <w:t>Status:</w:t>
      </w:r>
    </w:p>
    <w:p w14:paraId="71B90EB5" w14:textId="77777777" w:rsidR="00000000" w:rsidRDefault="00DE7085">
      <w:pPr>
        <w:spacing w:before="100" w:beforeAutospacing="1" w:after="100" w:afterAutospacing="1"/>
        <w:divId w:val="1555703999"/>
      </w:pPr>
      <w:r>
        <w:t>Approved.</w:t>
      </w:r>
    </w:p>
    <w:p w14:paraId="63763B93" w14:textId="77777777" w:rsidR="00000000" w:rsidRDefault="00DE7085">
      <w:pPr>
        <w:keepNext/>
        <w:keepLines/>
        <w:pBdr>
          <w:top w:val="single" w:sz="4" w:space="1" w:color="auto"/>
        </w:pBdr>
        <w:spacing w:before="100" w:beforeAutospacing="1" w:after="100" w:afterAutospacing="1"/>
        <w:divId w:val="1555703999"/>
      </w:pPr>
      <w:r>
        <w:rPr>
          <w:color w:val="0000FF"/>
        </w:rPr>
        <w:t>TD SP-211349</w:t>
      </w:r>
      <w:r>
        <w:t xml:space="preserve"> (CR PACK</w:t>
      </w:r>
      <w:r>
        <w:t>) CRs for supporting network-based media processing in FLUS (26.238) [WI Code: E_FLUS, TEI17]. (Source: SA WG4).</w:t>
      </w:r>
      <w:r>
        <w:br/>
      </w:r>
      <w:r>
        <w:rPr>
          <w:b/>
        </w:rPr>
        <w:t>Document for:</w:t>
      </w:r>
      <w:r>
        <w:t xml:space="preserve"> Approval.</w:t>
      </w:r>
      <w:r>
        <w:br/>
      </w:r>
      <w:r>
        <w:rPr>
          <w:b/>
        </w:rPr>
        <w:t>Abstract:</w:t>
      </w:r>
      <w:r>
        <w:t xml:space="preserve"> 26.238 CR0026R1.</w:t>
      </w:r>
    </w:p>
    <w:p w14:paraId="49D86020" w14:textId="77777777" w:rsidR="00000000" w:rsidRDefault="00DE7085">
      <w:pPr>
        <w:keepNext/>
        <w:spacing w:before="100" w:beforeAutospacing="1" w:after="100" w:afterAutospacing="1"/>
        <w:divId w:val="1555703999"/>
        <w:rPr>
          <w:rFonts w:cs="Arial"/>
          <w:b/>
        </w:rPr>
      </w:pPr>
      <w:r>
        <w:rPr>
          <w:rFonts w:cs="Arial"/>
          <w:b/>
        </w:rPr>
        <w:t>Comment:</w:t>
      </w:r>
    </w:p>
    <w:p w14:paraId="0CEC90C8" w14:textId="77777777" w:rsidR="00000000" w:rsidRDefault="00DE7085">
      <w:pPr>
        <w:spacing w:before="100" w:beforeAutospacing="1" w:after="100" w:afterAutospacing="1"/>
        <w:divId w:val="1555703999"/>
      </w:pPr>
      <w:r>
        <w:t>For Block Approval. CC#4: Block Approved.</w:t>
      </w:r>
    </w:p>
    <w:p w14:paraId="6A7B045F" w14:textId="77777777" w:rsidR="00000000" w:rsidRDefault="00DE7085">
      <w:pPr>
        <w:keepNext/>
        <w:spacing w:before="100" w:beforeAutospacing="1" w:after="100" w:afterAutospacing="1"/>
        <w:divId w:val="1555703999"/>
        <w:rPr>
          <w:rFonts w:cs="Arial"/>
          <w:b/>
        </w:rPr>
      </w:pPr>
      <w:r>
        <w:rPr>
          <w:rFonts w:cs="Arial"/>
          <w:b/>
        </w:rPr>
        <w:t>Discussion and conclusion:</w:t>
      </w:r>
    </w:p>
    <w:p w14:paraId="0C63A7CD" w14:textId="77777777" w:rsidR="00000000" w:rsidRDefault="00DE7085">
      <w:pPr>
        <w:spacing w:before="100" w:beforeAutospacing="1" w:after="100" w:afterAutospacing="1"/>
        <w:divId w:val="1555703999"/>
      </w:pPr>
      <w:r>
        <w:t>-</w:t>
      </w:r>
    </w:p>
    <w:p w14:paraId="66291D8A" w14:textId="77777777" w:rsidR="00000000" w:rsidRDefault="00DE7085">
      <w:pPr>
        <w:keepNext/>
        <w:spacing w:before="100" w:beforeAutospacing="1" w:after="100" w:afterAutospacing="1"/>
        <w:divId w:val="1555703999"/>
        <w:rPr>
          <w:rFonts w:cs="Arial"/>
          <w:b/>
        </w:rPr>
      </w:pPr>
      <w:r>
        <w:rPr>
          <w:rFonts w:cs="Arial"/>
          <w:b/>
        </w:rPr>
        <w:t>Status:</w:t>
      </w:r>
    </w:p>
    <w:p w14:paraId="525F2E91" w14:textId="77777777" w:rsidR="00000000" w:rsidRDefault="00DE7085">
      <w:pPr>
        <w:spacing w:before="100" w:beforeAutospacing="1" w:after="100" w:afterAutospacing="1"/>
        <w:divId w:val="1555703999"/>
      </w:pPr>
      <w:r>
        <w:t>Appr</w:t>
      </w:r>
      <w:r>
        <w:t>oved.</w:t>
      </w:r>
    </w:p>
    <w:p w14:paraId="288A5F0C" w14:textId="77777777" w:rsidR="00000000" w:rsidRDefault="00DE7085">
      <w:pPr>
        <w:keepNext/>
        <w:keepLines/>
        <w:pBdr>
          <w:top w:val="single" w:sz="4" w:space="1" w:color="auto"/>
        </w:pBdr>
        <w:spacing w:before="100" w:beforeAutospacing="1" w:after="100" w:afterAutospacing="1"/>
        <w:divId w:val="1555703999"/>
      </w:pPr>
      <w:r>
        <w:rPr>
          <w:color w:val="0000FF"/>
        </w:rPr>
        <w:t>TD SP-211350</w:t>
      </w:r>
      <w:r>
        <w:t xml:space="preserve"> (CR PACK) CRs for Extension of headset interface tests of UE (26.131, 26.132) [WI Code: HInT]. (Source: SA WG4).</w:t>
      </w:r>
      <w:r>
        <w:br/>
      </w:r>
      <w:r>
        <w:rPr>
          <w:b/>
        </w:rPr>
        <w:t>Document for:</w:t>
      </w:r>
      <w:r>
        <w:t xml:space="preserve"> Approval.</w:t>
      </w:r>
      <w:r>
        <w:br/>
      </w:r>
      <w:r>
        <w:rPr>
          <w:b/>
        </w:rPr>
        <w:t>Abstract:</w:t>
      </w:r>
      <w:r>
        <w:t xml:space="preserve"> 26.131 CR0083; 26.132 CR0105.</w:t>
      </w:r>
    </w:p>
    <w:p w14:paraId="5F6D1830" w14:textId="77777777" w:rsidR="00000000" w:rsidRDefault="00DE7085">
      <w:pPr>
        <w:keepNext/>
        <w:spacing w:before="100" w:beforeAutospacing="1" w:after="100" w:afterAutospacing="1"/>
        <w:divId w:val="1555703999"/>
        <w:rPr>
          <w:rFonts w:cs="Arial"/>
          <w:b/>
        </w:rPr>
      </w:pPr>
      <w:r>
        <w:rPr>
          <w:rFonts w:cs="Arial"/>
          <w:b/>
        </w:rPr>
        <w:t>Comment:</w:t>
      </w:r>
    </w:p>
    <w:p w14:paraId="7745D88E" w14:textId="77777777" w:rsidR="00000000" w:rsidRDefault="00DE7085">
      <w:pPr>
        <w:spacing w:before="100" w:beforeAutospacing="1" w:after="100" w:afterAutospacing="1"/>
        <w:divId w:val="1555703999"/>
      </w:pPr>
      <w:r>
        <w:t>For Block Approval. CC#4: Block Approved.</w:t>
      </w:r>
    </w:p>
    <w:p w14:paraId="4D91A7BC" w14:textId="77777777" w:rsidR="00000000" w:rsidRDefault="00DE7085">
      <w:pPr>
        <w:keepNext/>
        <w:spacing w:before="100" w:beforeAutospacing="1" w:after="100" w:afterAutospacing="1"/>
        <w:divId w:val="1555703999"/>
        <w:rPr>
          <w:rFonts w:cs="Arial"/>
          <w:b/>
        </w:rPr>
      </w:pPr>
      <w:r>
        <w:rPr>
          <w:rFonts w:cs="Arial"/>
          <w:b/>
        </w:rPr>
        <w:t>Discussio</w:t>
      </w:r>
      <w:r>
        <w:rPr>
          <w:rFonts w:cs="Arial"/>
          <w:b/>
        </w:rPr>
        <w:t>n and conclusion:</w:t>
      </w:r>
    </w:p>
    <w:p w14:paraId="67DCC3B7" w14:textId="77777777" w:rsidR="00000000" w:rsidRDefault="00DE7085">
      <w:pPr>
        <w:spacing w:before="100" w:beforeAutospacing="1" w:after="100" w:afterAutospacing="1"/>
        <w:divId w:val="1555703999"/>
      </w:pPr>
      <w:r>
        <w:t>-</w:t>
      </w:r>
    </w:p>
    <w:p w14:paraId="1B4D3D51" w14:textId="77777777" w:rsidR="00000000" w:rsidRDefault="00DE7085">
      <w:pPr>
        <w:keepNext/>
        <w:spacing w:before="100" w:beforeAutospacing="1" w:after="100" w:afterAutospacing="1"/>
        <w:divId w:val="1555703999"/>
        <w:rPr>
          <w:rFonts w:cs="Arial"/>
          <w:b/>
        </w:rPr>
      </w:pPr>
      <w:r>
        <w:rPr>
          <w:rFonts w:cs="Arial"/>
          <w:b/>
        </w:rPr>
        <w:t>Status:</w:t>
      </w:r>
    </w:p>
    <w:p w14:paraId="7D360D3C" w14:textId="77777777" w:rsidR="00000000" w:rsidRDefault="00DE7085">
      <w:pPr>
        <w:spacing w:before="100" w:beforeAutospacing="1" w:after="100" w:afterAutospacing="1"/>
        <w:divId w:val="1555703999"/>
      </w:pPr>
      <w:r>
        <w:t>Approved.</w:t>
      </w:r>
    </w:p>
    <w:p w14:paraId="1DA6BB92"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SP-211351</w:t>
      </w:r>
      <w:r>
        <w:t xml:space="preserve"> </w:t>
      </w:r>
      <w:r>
        <w:t>(CR PACK) CRs to support content hosting and Edge media processing in 5GMS (26.501) [WI Code: 5GMS_EDGE]. (Source: SA WG4).</w:t>
      </w:r>
      <w:r>
        <w:br/>
      </w:r>
      <w:r>
        <w:rPr>
          <w:b/>
        </w:rPr>
        <w:t>Document for:</w:t>
      </w:r>
      <w:r>
        <w:t xml:space="preserve"> Approval.</w:t>
      </w:r>
      <w:r>
        <w:br/>
      </w:r>
      <w:r>
        <w:rPr>
          <w:b/>
        </w:rPr>
        <w:t>Abstract:</w:t>
      </w:r>
      <w:r>
        <w:t xml:space="preserve"> 26.501 CR0029; 26.501 CR0030R1.</w:t>
      </w:r>
    </w:p>
    <w:p w14:paraId="2076A4C9" w14:textId="77777777" w:rsidR="00000000" w:rsidRDefault="00DE7085">
      <w:pPr>
        <w:keepNext/>
        <w:spacing w:before="100" w:beforeAutospacing="1" w:after="100" w:afterAutospacing="1"/>
        <w:divId w:val="1555703999"/>
        <w:rPr>
          <w:rFonts w:cs="Arial"/>
          <w:b/>
        </w:rPr>
      </w:pPr>
      <w:r>
        <w:rPr>
          <w:rFonts w:cs="Arial"/>
          <w:b/>
        </w:rPr>
        <w:t>Comment:</w:t>
      </w:r>
    </w:p>
    <w:p w14:paraId="029C7735" w14:textId="77777777" w:rsidR="00000000" w:rsidRDefault="00DE7085">
      <w:pPr>
        <w:spacing w:before="100" w:beforeAutospacing="1" w:after="100" w:afterAutospacing="1"/>
        <w:divId w:val="1555703999"/>
      </w:pPr>
      <w:r>
        <w:t>For Block Approval. CC#4: Block Approved.</w:t>
      </w:r>
    </w:p>
    <w:p w14:paraId="4795EAF8" w14:textId="77777777" w:rsidR="00000000" w:rsidRDefault="00DE7085">
      <w:pPr>
        <w:keepNext/>
        <w:spacing w:before="100" w:beforeAutospacing="1" w:after="100" w:afterAutospacing="1"/>
        <w:divId w:val="1555703999"/>
        <w:rPr>
          <w:rFonts w:cs="Arial"/>
          <w:b/>
        </w:rPr>
      </w:pPr>
      <w:r>
        <w:rPr>
          <w:rFonts w:cs="Arial"/>
          <w:b/>
        </w:rPr>
        <w:t xml:space="preserve">Discussion and </w:t>
      </w:r>
      <w:r>
        <w:rPr>
          <w:rFonts w:cs="Arial"/>
          <w:b/>
        </w:rPr>
        <w:t>conclusion:</w:t>
      </w:r>
    </w:p>
    <w:p w14:paraId="5D640735" w14:textId="77777777" w:rsidR="00000000" w:rsidRDefault="00DE7085">
      <w:pPr>
        <w:spacing w:before="100" w:beforeAutospacing="1" w:after="100" w:afterAutospacing="1"/>
        <w:divId w:val="1555703999"/>
      </w:pPr>
      <w:r>
        <w:t>-</w:t>
      </w:r>
    </w:p>
    <w:p w14:paraId="6175684C" w14:textId="77777777" w:rsidR="00000000" w:rsidRDefault="00DE7085">
      <w:pPr>
        <w:keepNext/>
        <w:spacing w:before="100" w:beforeAutospacing="1" w:after="100" w:afterAutospacing="1"/>
        <w:divId w:val="1555703999"/>
        <w:rPr>
          <w:rFonts w:cs="Arial"/>
          <w:b/>
        </w:rPr>
      </w:pPr>
      <w:r>
        <w:rPr>
          <w:rFonts w:cs="Arial"/>
          <w:b/>
        </w:rPr>
        <w:t>Status:</w:t>
      </w:r>
    </w:p>
    <w:p w14:paraId="702F28F6" w14:textId="77777777" w:rsidR="00000000" w:rsidRDefault="00DE7085">
      <w:pPr>
        <w:spacing w:before="100" w:beforeAutospacing="1" w:after="100" w:afterAutospacing="1"/>
        <w:divId w:val="1555703999"/>
      </w:pPr>
      <w:r>
        <w:t>Approved.</w:t>
      </w:r>
    </w:p>
    <w:p w14:paraId="5C436126" w14:textId="77777777" w:rsidR="00000000" w:rsidRDefault="00DE7085">
      <w:pPr>
        <w:pStyle w:val="Heading1"/>
        <w:divId w:val="617496273"/>
      </w:pPr>
      <w:bookmarkStart w:id="193" w:name="_Toc97638936"/>
      <w:bookmarkStart w:id="194" w:name="_Toc97639419"/>
      <w:r>
        <w:t>17.5</w:t>
      </w:r>
      <w:r>
        <w:tab/>
        <w:t>SA WG5 Rel-17 CRs</w:t>
      </w:r>
      <w:bookmarkEnd w:id="193"/>
      <w:bookmarkEnd w:id="194"/>
    </w:p>
    <w:p w14:paraId="1FF2CB58" w14:textId="77777777" w:rsidR="00000000" w:rsidRDefault="00DE7085">
      <w:pPr>
        <w:pStyle w:val="Heading2"/>
        <w:divId w:val="617496273"/>
        <w:rPr>
          <w:color w:val="0000FF"/>
        </w:rPr>
      </w:pPr>
      <w:bookmarkStart w:id="195" w:name="_Toc97638937"/>
      <w:bookmarkStart w:id="196" w:name="_Toc97639420"/>
      <w:r>
        <w:rPr>
          <w:color w:val="0000FF"/>
        </w:rPr>
        <w:t>Block 5 (to approve / note Thursday 15:00 UTC)</w:t>
      </w:r>
      <w:bookmarkEnd w:id="195"/>
      <w:bookmarkEnd w:id="196"/>
    </w:p>
    <w:p w14:paraId="406FAEF5" w14:textId="77777777" w:rsidR="00000000" w:rsidRDefault="00DE7085">
      <w:pPr>
        <w:keepNext/>
        <w:keepLines/>
        <w:pBdr>
          <w:top w:val="single" w:sz="4" w:space="1" w:color="auto"/>
        </w:pBdr>
        <w:spacing w:before="100" w:beforeAutospacing="1" w:after="100" w:afterAutospacing="1"/>
        <w:divId w:val="1555703999"/>
        <w:rPr>
          <w:rFonts w:eastAsiaTheme="minorEastAsia"/>
        </w:rPr>
      </w:pPr>
      <w:r>
        <w:rPr>
          <w:color w:val="0000FF"/>
        </w:rPr>
        <w:t>TD SP-211452</w:t>
      </w:r>
      <w:r>
        <w:t xml:space="preserve"> (CR PACK) Rel-17 CRs on Enhancements of Self-Organizing Networks (SON) for 5G networks. (Source: SA WG5).</w:t>
      </w:r>
      <w:r>
        <w:br/>
      </w:r>
      <w:r>
        <w:rPr>
          <w:b/>
        </w:rPr>
        <w:t>Document for:</w:t>
      </w:r>
      <w:r>
        <w:t xml:space="preserve"> Approval.</w:t>
      </w:r>
      <w:r>
        <w:br/>
      </w:r>
      <w:r>
        <w:rPr>
          <w:b/>
        </w:rPr>
        <w:t>Abstract:</w:t>
      </w:r>
      <w:r>
        <w:t xml:space="preserve"> 2</w:t>
      </w:r>
      <w:r>
        <w:t>8.313 CR0044; 28.313 CR0043R1; 28.313 CR0037R1; 28.313 CR0040R1; 28.313 CR0041R1; 28.552 CR0340R1.</w:t>
      </w:r>
    </w:p>
    <w:p w14:paraId="1797CB7E" w14:textId="77777777" w:rsidR="00000000" w:rsidRDefault="00DE7085">
      <w:pPr>
        <w:keepNext/>
        <w:spacing w:before="100" w:beforeAutospacing="1" w:after="100" w:afterAutospacing="1"/>
        <w:divId w:val="1555703999"/>
        <w:rPr>
          <w:rFonts w:cs="Arial"/>
          <w:b/>
        </w:rPr>
      </w:pPr>
      <w:r>
        <w:rPr>
          <w:rFonts w:cs="Arial"/>
          <w:b/>
        </w:rPr>
        <w:t>Comment:</w:t>
      </w:r>
    </w:p>
    <w:p w14:paraId="35665620" w14:textId="77777777" w:rsidR="00000000" w:rsidRDefault="00DE7085">
      <w:pPr>
        <w:spacing w:before="100" w:beforeAutospacing="1" w:after="100" w:afterAutospacing="1"/>
        <w:divId w:val="1555703999"/>
      </w:pPr>
      <w:r>
        <w:t>For Block Approval. CC#4: Block Approved.</w:t>
      </w:r>
    </w:p>
    <w:p w14:paraId="3202C9B1" w14:textId="77777777" w:rsidR="00000000" w:rsidRDefault="00DE7085">
      <w:pPr>
        <w:keepNext/>
        <w:spacing w:before="100" w:beforeAutospacing="1" w:after="100" w:afterAutospacing="1"/>
        <w:divId w:val="1555703999"/>
        <w:rPr>
          <w:rFonts w:cs="Arial"/>
          <w:b/>
        </w:rPr>
      </w:pPr>
      <w:r>
        <w:rPr>
          <w:rFonts w:cs="Arial"/>
          <w:b/>
        </w:rPr>
        <w:t>Discussion and conclusion:</w:t>
      </w:r>
    </w:p>
    <w:p w14:paraId="30004A64" w14:textId="77777777" w:rsidR="00000000" w:rsidRDefault="00DE7085">
      <w:pPr>
        <w:spacing w:before="100" w:beforeAutospacing="1" w:after="100" w:afterAutospacing="1"/>
        <w:divId w:val="1555703999"/>
      </w:pPr>
      <w:r>
        <w:t>-</w:t>
      </w:r>
    </w:p>
    <w:p w14:paraId="1632B5EC" w14:textId="77777777" w:rsidR="00000000" w:rsidRDefault="00DE7085">
      <w:pPr>
        <w:keepNext/>
        <w:spacing w:before="100" w:beforeAutospacing="1" w:after="100" w:afterAutospacing="1"/>
        <w:divId w:val="1555703999"/>
        <w:rPr>
          <w:rFonts w:cs="Arial"/>
          <w:b/>
        </w:rPr>
      </w:pPr>
      <w:r>
        <w:rPr>
          <w:rFonts w:cs="Arial"/>
          <w:b/>
        </w:rPr>
        <w:t>Status:</w:t>
      </w:r>
    </w:p>
    <w:p w14:paraId="3279DF2D" w14:textId="77777777" w:rsidR="00000000" w:rsidRDefault="00DE7085">
      <w:pPr>
        <w:spacing w:before="100" w:beforeAutospacing="1" w:after="100" w:afterAutospacing="1"/>
        <w:divId w:val="1555703999"/>
      </w:pPr>
      <w:r>
        <w:t>Approved.</w:t>
      </w:r>
    </w:p>
    <w:p w14:paraId="08737CEB" w14:textId="77777777" w:rsidR="00000000" w:rsidRDefault="00DE7085">
      <w:pPr>
        <w:keepNext/>
        <w:keepLines/>
        <w:pBdr>
          <w:top w:val="single" w:sz="4" w:space="1" w:color="auto"/>
        </w:pBdr>
        <w:spacing w:before="100" w:beforeAutospacing="1" w:after="100" w:afterAutospacing="1"/>
        <w:divId w:val="1555703999"/>
      </w:pPr>
      <w:r>
        <w:rPr>
          <w:color w:val="0000FF"/>
        </w:rPr>
        <w:t>TD SP-211453</w:t>
      </w:r>
      <w:r>
        <w:t xml:space="preserve"> (CR PACK) Rel-17 CR on Enhancement of QoE Meas</w:t>
      </w:r>
      <w:r>
        <w:t>urement Collection. (Source: SA WG5).</w:t>
      </w:r>
      <w:r>
        <w:br/>
      </w:r>
      <w:r>
        <w:rPr>
          <w:b/>
        </w:rPr>
        <w:t>Document for:</w:t>
      </w:r>
      <w:r>
        <w:t xml:space="preserve"> Approval.</w:t>
      </w:r>
      <w:r>
        <w:br/>
      </w:r>
      <w:r>
        <w:rPr>
          <w:b/>
        </w:rPr>
        <w:t>Abstract:</w:t>
      </w:r>
      <w:r>
        <w:t xml:space="preserve"> 28.405 CR0003R1.</w:t>
      </w:r>
    </w:p>
    <w:p w14:paraId="518C065B" w14:textId="77777777" w:rsidR="00000000" w:rsidRDefault="00DE7085">
      <w:pPr>
        <w:keepNext/>
        <w:spacing w:before="100" w:beforeAutospacing="1" w:after="100" w:afterAutospacing="1"/>
        <w:divId w:val="1555703999"/>
        <w:rPr>
          <w:rFonts w:cs="Arial"/>
          <w:b/>
        </w:rPr>
      </w:pPr>
      <w:r>
        <w:rPr>
          <w:rFonts w:cs="Arial"/>
          <w:b/>
        </w:rPr>
        <w:t>Comment:</w:t>
      </w:r>
    </w:p>
    <w:p w14:paraId="03DCB9BD" w14:textId="77777777" w:rsidR="00000000" w:rsidRDefault="00DE7085">
      <w:pPr>
        <w:spacing w:before="100" w:beforeAutospacing="1" w:after="100" w:afterAutospacing="1"/>
        <w:divId w:val="1555703999"/>
      </w:pPr>
      <w:r>
        <w:t>For Block Approval. CC#4: Block Approved.</w:t>
      </w:r>
    </w:p>
    <w:p w14:paraId="45CE319F" w14:textId="77777777" w:rsidR="00000000" w:rsidRDefault="00DE7085">
      <w:pPr>
        <w:keepNext/>
        <w:spacing w:before="100" w:beforeAutospacing="1" w:after="100" w:afterAutospacing="1"/>
        <w:divId w:val="1555703999"/>
        <w:rPr>
          <w:rFonts w:cs="Arial"/>
          <w:b/>
        </w:rPr>
      </w:pPr>
      <w:r>
        <w:rPr>
          <w:rFonts w:cs="Arial"/>
          <w:b/>
        </w:rPr>
        <w:t>Discussion and conclusion:</w:t>
      </w:r>
    </w:p>
    <w:p w14:paraId="12526FD0" w14:textId="77777777" w:rsidR="00000000" w:rsidRDefault="00DE7085">
      <w:pPr>
        <w:spacing w:before="100" w:beforeAutospacing="1" w:after="100" w:afterAutospacing="1"/>
        <w:divId w:val="1555703999"/>
      </w:pPr>
      <w:r>
        <w:t>-</w:t>
      </w:r>
    </w:p>
    <w:p w14:paraId="7F984A3D" w14:textId="77777777" w:rsidR="00000000" w:rsidRDefault="00DE7085">
      <w:pPr>
        <w:keepNext/>
        <w:spacing w:before="100" w:beforeAutospacing="1" w:after="100" w:afterAutospacing="1"/>
        <w:divId w:val="1555703999"/>
        <w:rPr>
          <w:rFonts w:cs="Arial"/>
          <w:b/>
        </w:rPr>
      </w:pPr>
      <w:r>
        <w:rPr>
          <w:rFonts w:cs="Arial"/>
          <w:b/>
        </w:rPr>
        <w:t>Status:</w:t>
      </w:r>
    </w:p>
    <w:p w14:paraId="1064F189" w14:textId="77777777" w:rsidR="00000000" w:rsidRDefault="00DE7085">
      <w:pPr>
        <w:spacing w:before="100" w:beforeAutospacing="1" w:after="100" w:afterAutospacing="1"/>
        <w:divId w:val="1555703999"/>
      </w:pPr>
      <w:r>
        <w:t>Approved.</w:t>
      </w:r>
    </w:p>
    <w:p w14:paraId="0B92D37D"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SP-211457</w:t>
      </w:r>
      <w:r>
        <w:t xml:space="preserve"> </w:t>
      </w:r>
      <w:r>
        <w:t>(CR PACK) Rel-17 CRs on Edge Computing Management. (Source: SA WG5).</w:t>
      </w:r>
      <w:r>
        <w:br/>
      </w:r>
      <w:r>
        <w:rPr>
          <w:b/>
        </w:rPr>
        <w:t>Document for:</w:t>
      </w:r>
      <w:r>
        <w:t xml:space="preserve"> Approval.</w:t>
      </w:r>
      <w:r>
        <w:br/>
      </w:r>
      <w:r>
        <w:rPr>
          <w:b/>
        </w:rPr>
        <w:t>Abstract:</w:t>
      </w:r>
      <w:r>
        <w:t xml:space="preserve"> 28.541 CR0592; 28.552 CR0332R1.</w:t>
      </w:r>
    </w:p>
    <w:p w14:paraId="1AC8172A" w14:textId="77777777" w:rsidR="00000000" w:rsidRDefault="00DE7085">
      <w:pPr>
        <w:keepNext/>
        <w:spacing w:before="100" w:beforeAutospacing="1" w:after="100" w:afterAutospacing="1"/>
        <w:divId w:val="1555703999"/>
        <w:rPr>
          <w:rFonts w:cs="Arial"/>
          <w:b/>
        </w:rPr>
      </w:pPr>
      <w:r>
        <w:rPr>
          <w:rFonts w:cs="Arial"/>
          <w:b/>
        </w:rPr>
        <w:t>Comment:</w:t>
      </w:r>
    </w:p>
    <w:p w14:paraId="092D54F1" w14:textId="77777777" w:rsidR="00000000" w:rsidRDefault="00DE7085">
      <w:pPr>
        <w:spacing w:before="100" w:beforeAutospacing="1" w:after="100" w:afterAutospacing="1"/>
        <w:divId w:val="1555703999"/>
      </w:pPr>
      <w:r>
        <w:t>For Block Approval. CC#4: Block Approved.</w:t>
      </w:r>
    </w:p>
    <w:p w14:paraId="2B205B3F" w14:textId="77777777" w:rsidR="00000000" w:rsidRDefault="00DE7085">
      <w:pPr>
        <w:keepNext/>
        <w:spacing w:before="100" w:beforeAutospacing="1" w:after="100" w:afterAutospacing="1"/>
        <w:divId w:val="1555703999"/>
        <w:rPr>
          <w:rFonts w:cs="Arial"/>
          <w:b/>
        </w:rPr>
      </w:pPr>
      <w:r>
        <w:rPr>
          <w:rFonts w:cs="Arial"/>
          <w:b/>
        </w:rPr>
        <w:t>Discussion and conclusion:</w:t>
      </w:r>
    </w:p>
    <w:p w14:paraId="1359547C" w14:textId="77777777" w:rsidR="00000000" w:rsidRDefault="00DE7085">
      <w:pPr>
        <w:spacing w:before="100" w:beforeAutospacing="1" w:after="100" w:afterAutospacing="1"/>
        <w:divId w:val="1555703999"/>
      </w:pPr>
      <w:r>
        <w:t>-</w:t>
      </w:r>
    </w:p>
    <w:p w14:paraId="650ACF4B" w14:textId="77777777" w:rsidR="00000000" w:rsidRDefault="00DE7085">
      <w:pPr>
        <w:keepNext/>
        <w:spacing w:before="100" w:beforeAutospacing="1" w:after="100" w:afterAutospacing="1"/>
        <w:divId w:val="1555703999"/>
        <w:rPr>
          <w:rFonts w:cs="Arial"/>
          <w:b/>
        </w:rPr>
      </w:pPr>
      <w:r>
        <w:rPr>
          <w:rFonts w:cs="Arial"/>
          <w:b/>
        </w:rPr>
        <w:t>Status:</w:t>
      </w:r>
    </w:p>
    <w:p w14:paraId="6ABF5D90" w14:textId="77777777" w:rsidR="00000000" w:rsidRDefault="00DE7085">
      <w:pPr>
        <w:spacing w:before="100" w:beforeAutospacing="1" w:after="100" w:afterAutospacing="1"/>
        <w:divId w:val="1555703999"/>
      </w:pPr>
      <w:r>
        <w:t>Approved.</w:t>
      </w:r>
    </w:p>
    <w:p w14:paraId="4A755E0A" w14:textId="77777777" w:rsidR="00000000" w:rsidRDefault="00DE7085">
      <w:pPr>
        <w:keepNext/>
        <w:keepLines/>
        <w:pBdr>
          <w:top w:val="single" w:sz="4" w:space="1" w:color="auto"/>
        </w:pBdr>
        <w:spacing w:before="100" w:beforeAutospacing="1" w:after="100" w:afterAutospacing="1"/>
        <w:divId w:val="1555703999"/>
      </w:pPr>
      <w:r>
        <w:rPr>
          <w:color w:val="0000FF"/>
        </w:rPr>
        <w:t>TD SP-211459</w:t>
      </w:r>
      <w:r>
        <w:t xml:space="preserve"> (CR PACK) </w:t>
      </w:r>
      <w:r>
        <w:t>Rel-17 CRs on Enhancements on EE for 5G networks. (Source: SA WG5).</w:t>
      </w:r>
      <w:r>
        <w:br/>
      </w:r>
      <w:r>
        <w:rPr>
          <w:b/>
        </w:rPr>
        <w:t>Document for:</w:t>
      </w:r>
      <w:r>
        <w:t xml:space="preserve"> Approval.</w:t>
      </w:r>
      <w:r>
        <w:br/>
      </w:r>
      <w:r>
        <w:rPr>
          <w:b/>
        </w:rPr>
        <w:t>Abstract:</w:t>
      </w:r>
      <w:r>
        <w:t xml:space="preserve"> 28.554 CR0086R1; 28.310 CR0018R1; 28.554 CR0087R1; 28.554 CR0088R1.</w:t>
      </w:r>
    </w:p>
    <w:p w14:paraId="13A581B9" w14:textId="77777777" w:rsidR="00000000" w:rsidRDefault="00DE7085">
      <w:pPr>
        <w:keepNext/>
        <w:spacing w:before="100" w:beforeAutospacing="1" w:after="100" w:afterAutospacing="1"/>
        <w:divId w:val="1555703999"/>
        <w:rPr>
          <w:rFonts w:cs="Arial"/>
          <w:b/>
        </w:rPr>
      </w:pPr>
      <w:r>
        <w:rPr>
          <w:rFonts w:cs="Arial"/>
          <w:b/>
        </w:rPr>
        <w:t>Comment:</w:t>
      </w:r>
    </w:p>
    <w:p w14:paraId="4F6E52C0" w14:textId="77777777" w:rsidR="00000000" w:rsidRDefault="00DE7085">
      <w:pPr>
        <w:spacing w:before="100" w:beforeAutospacing="1" w:after="100" w:afterAutospacing="1"/>
        <w:divId w:val="1555703999"/>
      </w:pPr>
      <w:r>
        <w:t>For Block Approval. CC#4: Block Approved.</w:t>
      </w:r>
    </w:p>
    <w:p w14:paraId="56696099" w14:textId="77777777" w:rsidR="00000000" w:rsidRDefault="00DE7085">
      <w:pPr>
        <w:keepNext/>
        <w:spacing w:before="100" w:beforeAutospacing="1" w:after="100" w:afterAutospacing="1"/>
        <w:divId w:val="1555703999"/>
        <w:rPr>
          <w:rFonts w:cs="Arial"/>
          <w:b/>
        </w:rPr>
      </w:pPr>
      <w:r>
        <w:rPr>
          <w:rFonts w:cs="Arial"/>
          <w:b/>
        </w:rPr>
        <w:t>Discussion and conclusion:</w:t>
      </w:r>
    </w:p>
    <w:p w14:paraId="23ABA70C" w14:textId="77777777" w:rsidR="00000000" w:rsidRDefault="00DE7085">
      <w:pPr>
        <w:spacing w:before="100" w:beforeAutospacing="1" w:after="100" w:afterAutospacing="1"/>
        <w:divId w:val="1555703999"/>
      </w:pPr>
      <w:r>
        <w:t>-</w:t>
      </w:r>
    </w:p>
    <w:p w14:paraId="0B344C8E" w14:textId="77777777" w:rsidR="00000000" w:rsidRDefault="00DE7085">
      <w:pPr>
        <w:keepNext/>
        <w:spacing w:before="100" w:beforeAutospacing="1" w:after="100" w:afterAutospacing="1"/>
        <w:divId w:val="1555703999"/>
        <w:rPr>
          <w:rFonts w:cs="Arial"/>
          <w:b/>
        </w:rPr>
      </w:pPr>
      <w:r>
        <w:rPr>
          <w:rFonts w:cs="Arial"/>
          <w:b/>
        </w:rPr>
        <w:t>Status:</w:t>
      </w:r>
    </w:p>
    <w:p w14:paraId="7069AB37" w14:textId="77777777" w:rsidR="00000000" w:rsidRDefault="00DE7085">
      <w:pPr>
        <w:spacing w:before="100" w:beforeAutospacing="1" w:after="100" w:afterAutospacing="1"/>
        <w:divId w:val="1555703999"/>
      </w:pPr>
      <w:r>
        <w:t>Approved.</w:t>
      </w:r>
    </w:p>
    <w:p w14:paraId="20DA4FB3" w14:textId="77777777" w:rsidR="00000000" w:rsidRDefault="00DE7085">
      <w:pPr>
        <w:keepNext/>
        <w:keepLines/>
        <w:pBdr>
          <w:top w:val="single" w:sz="4" w:space="1" w:color="auto"/>
        </w:pBdr>
        <w:spacing w:before="100" w:beforeAutospacing="1" w:after="100" w:afterAutospacing="1"/>
        <w:divId w:val="1555703999"/>
      </w:pPr>
      <w:r>
        <w:rPr>
          <w:color w:val="0000FF"/>
        </w:rPr>
        <w:t>TD SP-211461</w:t>
      </w:r>
      <w:r>
        <w:t xml:space="preserve"> (CR PACK) Rel-17 CR on Plug and connect support for management of Network Functions. (Source: SA WG5).</w:t>
      </w:r>
      <w:r>
        <w:br/>
      </w:r>
      <w:r>
        <w:rPr>
          <w:b/>
        </w:rPr>
        <w:t>Document for:</w:t>
      </w:r>
      <w:r>
        <w:t xml:space="preserve"> Approval.</w:t>
      </w:r>
      <w:r>
        <w:br/>
      </w:r>
      <w:r>
        <w:rPr>
          <w:b/>
        </w:rPr>
        <w:t>Abstract:</w:t>
      </w:r>
      <w:r>
        <w:t xml:space="preserve"> 28.313 CR0029R2.</w:t>
      </w:r>
    </w:p>
    <w:p w14:paraId="72303D19" w14:textId="77777777" w:rsidR="00000000" w:rsidRDefault="00DE7085">
      <w:pPr>
        <w:keepNext/>
        <w:spacing w:before="100" w:beforeAutospacing="1" w:after="100" w:afterAutospacing="1"/>
        <w:divId w:val="1555703999"/>
        <w:rPr>
          <w:rFonts w:cs="Arial"/>
          <w:b/>
        </w:rPr>
      </w:pPr>
      <w:r>
        <w:rPr>
          <w:rFonts w:cs="Arial"/>
          <w:b/>
        </w:rPr>
        <w:t>Comment:</w:t>
      </w:r>
    </w:p>
    <w:p w14:paraId="3FA4D554" w14:textId="77777777" w:rsidR="00000000" w:rsidRDefault="00DE7085">
      <w:pPr>
        <w:spacing w:before="100" w:beforeAutospacing="1" w:after="100" w:afterAutospacing="1"/>
        <w:divId w:val="1555703999"/>
      </w:pPr>
      <w:r>
        <w:t>For Block Approval. CC#4: Block Approved.</w:t>
      </w:r>
    </w:p>
    <w:p w14:paraId="3198CB10" w14:textId="77777777" w:rsidR="00000000" w:rsidRDefault="00DE7085">
      <w:pPr>
        <w:keepNext/>
        <w:spacing w:before="100" w:beforeAutospacing="1" w:after="100" w:afterAutospacing="1"/>
        <w:divId w:val="1555703999"/>
        <w:rPr>
          <w:rFonts w:cs="Arial"/>
          <w:b/>
        </w:rPr>
      </w:pPr>
      <w:r>
        <w:rPr>
          <w:rFonts w:cs="Arial"/>
          <w:b/>
        </w:rPr>
        <w:t>Discussion and conclusion:</w:t>
      </w:r>
    </w:p>
    <w:p w14:paraId="4DB2EC98" w14:textId="77777777" w:rsidR="00000000" w:rsidRDefault="00DE7085">
      <w:pPr>
        <w:spacing w:before="100" w:beforeAutospacing="1" w:after="100" w:afterAutospacing="1"/>
        <w:divId w:val="1555703999"/>
      </w:pPr>
      <w:r>
        <w:t>-</w:t>
      </w:r>
    </w:p>
    <w:p w14:paraId="642B5D81" w14:textId="77777777" w:rsidR="00000000" w:rsidRDefault="00DE7085">
      <w:pPr>
        <w:keepNext/>
        <w:spacing w:before="100" w:beforeAutospacing="1" w:after="100" w:afterAutospacing="1"/>
        <w:divId w:val="1555703999"/>
        <w:rPr>
          <w:rFonts w:cs="Arial"/>
          <w:b/>
        </w:rPr>
      </w:pPr>
      <w:r>
        <w:rPr>
          <w:rFonts w:cs="Arial"/>
          <w:b/>
        </w:rPr>
        <w:t>Status:</w:t>
      </w:r>
    </w:p>
    <w:p w14:paraId="6EAF1958" w14:textId="77777777" w:rsidR="00000000" w:rsidRDefault="00DE7085">
      <w:pPr>
        <w:spacing w:before="100" w:beforeAutospacing="1" w:after="100" w:afterAutospacing="1"/>
        <w:divId w:val="1555703999"/>
      </w:pPr>
      <w:r>
        <w:t>Approved.</w:t>
      </w:r>
    </w:p>
    <w:p w14:paraId="4E6C2BFF"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SP-211463</w:t>
      </w:r>
      <w:r>
        <w:t xml:space="preserve"> (CR PACK) Rel-17 CRs on TEI. (Source: SA WG5).</w:t>
      </w:r>
      <w:r>
        <w:br/>
      </w:r>
      <w:r>
        <w:rPr>
          <w:b/>
        </w:rPr>
        <w:t>Document for:</w:t>
      </w:r>
      <w:r>
        <w:t xml:space="preserve"> Approval.</w:t>
      </w:r>
      <w:r>
        <w:br/>
      </w:r>
      <w:r>
        <w:rPr>
          <w:b/>
        </w:rPr>
        <w:t>Abstract:</w:t>
      </w:r>
      <w:r>
        <w:t xml:space="preserve"> 32.255 CR0334; 32.290 CR0170R1; 28.530 CR0048R1; 32.255 CR0335R1</w:t>
      </w:r>
      <w:r>
        <w:t>; 32.255 CR0333R1; 32.255 CR0347; 28.541 CR0619R1; 32.255 CR0348R1; 32.291 CR0358.</w:t>
      </w:r>
    </w:p>
    <w:p w14:paraId="26E0A630" w14:textId="77777777" w:rsidR="00000000" w:rsidRDefault="00DE7085">
      <w:pPr>
        <w:keepNext/>
        <w:spacing w:before="100" w:beforeAutospacing="1" w:after="100" w:afterAutospacing="1"/>
        <w:divId w:val="1555703999"/>
        <w:rPr>
          <w:rFonts w:cs="Arial"/>
          <w:b/>
        </w:rPr>
      </w:pPr>
      <w:r>
        <w:rPr>
          <w:rFonts w:cs="Arial"/>
          <w:b/>
        </w:rPr>
        <w:t>Comment:</w:t>
      </w:r>
    </w:p>
    <w:p w14:paraId="13543D08" w14:textId="77777777" w:rsidR="00000000" w:rsidRDefault="00DE7085">
      <w:pPr>
        <w:spacing w:before="100" w:beforeAutospacing="1" w:after="100" w:afterAutospacing="1"/>
        <w:divId w:val="1555703999"/>
      </w:pPr>
      <w:r>
        <w:t>For Block Approval. CC#4: Block Approved.</w:t>
      </w:r>
    </w:p>
    <w:p w14:paraId="21B61B39" w14:textId="77777777" w:rsidR="00000000" w:rsidRDefault="00DE7085">
      <w:pPr>
        <w:keepNext/>
        <w:spacing w:before="100" w:beforeAutospacing="1" w:after="100" w:afterAutospacing="1"/>
        <w:divId w:val="1555703999"/>
        <w:rPr>
          <w:rFonts w:cs="Arial"/>
          <w:b/>
        </w:rPr>
      </w:pPr>
      <w:r>
        <w:rPr>
          <w:rFonts w:cs="Arial"/>
          <w:b/>
        </w:rPr>
        <w:t>Discussion and conclusion:</w:t>
      </w:r>
    </w:p>
    <w:p w14:paraId="623F1FD7" w14:textId="77777777" w:rsidR="00000000" w:rsidRDefault="00DE7085">
      <w:pPr>
        <w:spacing w:before="100" w:beforeAutospacing="1" w:after="100" w:afterAutospacing="1"/>
        <w:divId w:val="1555703999"/>
      </w:pPr>
      <w:r>
        <w:t>-</w:t>
      </w:r>
    </w:p>
    <w:p w14:paraId="2AB5558C" w14:textId="77777777" w:rsidR="00000000" w:rsidRDefault="00DE7085">
      <w:pPr>
        <w:keepNext/>
        <w:spacing w:before="100" w:beforeAutospacing="1" w:after="100" w:afterAutospacing="1"/>
        <w:divId w:val="1555703999"/>
        <w:rPr>
          <w:rFonts w:cs="Arial"/>
          <w:b/>
        </w:rPr>
      </w:pPr>
      <w:r>
        <w:rPr>
          <w:rFonts w:cs="Arial"/>
          <w:b/>
        </w:rPr>
        <w:t>Status:</w:t>
      </w:r>
    </w:p>
    <w:p w14:paraId="099F988E" w14:textId="77777777" w:rsidR="00000000" w:rsidRDefault="00DE7085">
      <w:pPr>
        <w:spacing w:before="100" w:beforeAutospacing="1" w:after="100" w:afterAutospacing="1"/>
        <w:divId w:val="1555703999"/>
      </w:pPr>
      <w:r>
        <w:t>Approved.</w:t>
      </w:r>
    </w:p>
    <w:p w14:paraId="4AAC3802" w14:textId="77777777" w:rsidR="00000000" w:rsidRDefault="00DE7085">
      <w:pPr>
        <w:keepNext/>
        <w:keepLines/>
        <w:pBdr>
          <w:top w:val="single" w:sz="4" w:space="1" w:color="auto"/>
        </w:pBdr>
        <w:spacing w:before="100" w:beforeAutospacing="1" w:after="100" w:afterAutospacing="1"/>
        <w:divId w:val="1555703999"/>
      </w:pPr>
      <w:r>
        <w:rPr>
          <w:color w:val="0000FF"/>
        </w:rPr>
        <w:t>TD SP-211465</w:t>
      </w:r>
      <w:r>
        <w:t xml:space="preserve"> </w:t>
      </w:r>
      <w:r>
        <w:t>(CR PACK) Rel-17 CRs on Improved support for NSA in the service-based management architecture. (Source: SA WG5).</w:t>
      </w:r>
      <w:r>
        <w:br/>
      </w:r>
      <w:r>
        <w:rPr>
          <w:b/>
        </w:rPr>
        <w:t>Document for:</w:t>
      </w:r>
      <w:r>
        <w:t xml:space="preserve"> Approval.</w:t>
      </w:r>
      <w:r>
        <w:br/>
      </w:r>
      <w:r>
        <w:rPr>
          <w:b/>
        </w:rPr>
        <w:t>Abstract:</w:t>
      </w:r>
      <w:r>
        <w:t xml:space="preserve"> 28.658 CR0055; 28.658 CR0056; 28.623 CR0138R1; 28.530 CR0051R1.</w:t>
      </w:r>
    </w:p>
    <w:p w14:paraId="4BED75F3" w14:textId="77777777" w:rsidR="00000000" w:rsidRDefault="00DE7085">
      <w:pPr>
        <w:keepNext/>
        <w:spacing w:before="100" w:beforeAutospacing="1" w:after="100" w:afterAutospacing="1"/>
        <w:divId w:val="1555703999"/>
        <w:rPr>
          <w:rFonts w:cs="Arial"/>
          <w:b/>
        </w:rPr>
      </w:pPr>
      <w:r>
        <w:rPr>
          <w:rFonts w:cs="Arial"/>
          <w:b/>
        </w:rPr>
        <w:t>Comment:</w:t>
      </w:r>
    </w:p>
    <w:p w14:paraId="6FD2C138" w14:textId="77777777" w:rsidR="00000000" w:rsidRDefault="00DE7085">
      <w:pPr>
        <w:spacing w:before="100" w:beforeAutospacing="1" w:after="100" w:afterAutospacing="1"/>
        <w:divId w:val="1555703999"/>
      </w:pPr>
      <w:r>
        <w:t>For Block Approval. CC#4: Block Appr</w:t>
      </w:r>
      <w:r>
        <w:t>oved.</w:t>
      </w:r>
    </w:p>
    <w:p w14:paraId="034B684D" w14:textId="77777777" w:rsidR="00000000" w:rsidRDefault="00DE7085">
      <w:pPr>
        <w:keepNext/>
        <w:spacing w:before="100" w:beforeAutospacing="1" w:after="100" w:afterAutospacing="1"/>
        <w:divId w:val="1555703999"/>
        <w:rPr>
          <w:rFonts w:cs="Arial"/>
          <w:b/>
        </w:rPr>
      </w:pPr>
      <w:r>
        <w:rPr>
          <w:rFonts w:cs="Arial"/>
          <w:b/>
        </w:rPr>
        <w:t>Discussion and conclusion:</w:t>
      </w:r>
    </w:p>
    <w:p w14:paraId="7EECF543" w14:textId="77777777" w:rsidR="00000000" w:rsidRDefault="00DE7085">
      <w:pPr>
        <w:spacing w:before="100" w:beforeAutospacing="1" w:after="100" w:afterAutospacing="1"/>
        <w:divId w:val="1555703999"/>
      </w:pPr>
      <w:r>
        <w:t>-</w:t>
      </w:r>
    </w:p>
    <w:p w14:paraId="6389FA62" w14:textId="77777777" w:rsidR="00000000" w:rsidRDefault="00DE7085">
      <w:pPr>
        <w:keepNext/>
        <w:spacing w:before="100" w:beforeAutospacing="1" w:after="100" w:afterAutospacing="1"/>
        <w:divId w:val="1555703999"/>
        <w:rPr>
          <w:rFonts w:cs="Arial"/>
          <w:b/>
        </w:rPr>
      </w:pPr>
      <w:r>
        <w:rPr>
          <w:rFonts w:cs="Arial"/>
          <w:b/>
        </w:rPr>
        <w:t>Status:</w:t>
      </w:r>
    </w:p>
    <w:p w14:paraId="3F5779DD" w14:textId="77777777" w:rsidR="00000000" w:rsidRDefault="00DE7085">
      <w:pPr>
        <w:spacing w:before="100" w:beforeAutospacing="1" w:after="100" w:afterAutospacing="1"/>
        <w:divId w:val="1555703999"/>
      </w:pPr>
      <w:r>
        <w:t>Approved.</w:t>
      </w:r>
    </w:p>
    <w:p w14:paraId="19EADB38" w14:textId="77777777" w:rsidR="00000000" w:rsidRDefault="00DE7085">
      <w:pPr>
        <w:keepNext/>
        <w:keepLines/>
        <w:pBdr>
          <w:top w:val="single" w:sz="4" w:space="1" w:color="auto"/>
        </w:pBdr>
        <w:spacing w:before="100" w:beforeAutospacing="1" w:after="100" w:afterAutospacing="1"/>
        <w:divId w:val="1555703999"/>
      </w:pPr>
      <w:r>
        <w:rPr>
          <w:color w:val="0000FF"/>
        </w:rPr>
        <w:t>TD SP-211466</w:t>
      </w:r>
      <w:r>
        <w:t xml:space="preserve"> (CR PACK) Rel-17 CRs on Enhancement on Management Aspects of 5G Service-Level Agreement. (Source: SA WG5).</w:t>
      </w:r>
      <w:r>
        <w:br/>
      </w:r>
      <w:r>
        <w:rPr>
          <w:b/>
        </w:rPr>
        <w:t>Document for:</w:t>
      </w:r>
      <w:r>
        <w:t xml:space="preserve"> Approval.</w:t>
      </w:r>
      <w:r>
        <w:br/>
      </w:r>
      <w:r>
        <w:rPr>
          <w:b/>
        </w:rPr>
        <w:t>Abstract:</w:t>
      </w:r>
      <w:r>
        <w:t xml:space="preserve"> 28.541 CR0578; 28.541 CR0579; 28.541 CR0599R1; 28</w:t>
      </w:r>
      <w:r>
        <w:t>.541 CR0587R1; 28.541 CR0612; 28.541 CR0626R1; 28.541 CR0627R1; 28.531 CR0098R1.</w:t>
      </w:r>
    </w:p>
    <w:p w14:paraId="61E8B534" w14:textId="77777777" w:rsidR="00000000" w:rsidRDefault="00DE7085">
      <w:pPr>
        <w:keepNext/>
        <w:spacing w:before="100" w:beforeAutospacing="1" w:after="100" w:afterAutospacing="1"/>
        <w:divId w:val="1555703999"/>
        <w:rPr>
          <w:rFonts w:cs="Arial"/>
          <w:b/>
        </w:rPr>
      </w:pPr>
      <w:r>
        <w:rPr>
          <w:rFonts w:cs="Arial"/>
          <w:b/>
        </w:rPr>
        <w:t>Comment:</w:t>
      </w:r>
    </w:p>
    <w:p w14:paraId="377C7F22" w14:textId="77777777" w:rsidR="00000000" w:rsidRDefault="00DE7085">
      <w:pPr>
        <w:spacing w:before="100" w:beforeAutospacing="1" w:after="100" w:afterAutospacing="1"/>
        <w:divId w:val="1555703999"/>
      </w:pPr>
      <w:r>
        <w:t>For Block Approval. CC#4: Block Approved.</w:t>
      </w:r>
    </w:p>
    <w:p w14:paraId="3E25FCC4" w14:textId="77777777" w:rsidR="00000000" w:rsidRDefault="00DE7085">
      <w:pPr>
        <w:keepNext/>
        <w:spacing w:before="100" w:beforeAutospacing="1" w:after="100" w:afterAutospacing="1"/>
        <w:divId w:val="1555703999"/>
        <w:rPr>
          <w:rFonts w:cs="Arial"/>
          <w:b/>
        </w:rPr>
      </w:pPr>
      <w:r>
        <w:rPr>
          <w:rFonts w:cs="Arial"/>
          <w:b/>
        </w:rPr>
        <w:t>Discussion and conclusion:</w:t>
      </w:r>
    </w:p>
    <w:p w14:paraId="525EB4A2" w14:textId="77777777" w:rsidR="00000000" w:rsidRDefault="00DE7085">
      <w:pPr>
        <w:spacing w:before="100" w:beforeAutospacing="1" w:after="100" w:afterAutospacing="1"/>
        <w:divId w:val="1555703999"/>
      </w:pPr>
      <w:r>
        <w:t>-</w:t>
      </w:r>
    </w:p>
    <w:p w14:paraId="164484FE" w14:textId="77777777" w:rsidR="00000000" w:rsidRDefault="00DE7085">
      <w:pPr>
        <w:keepNext/>
        <w:spacing w:before="100" w:beforeAutospacing="1" w:after="100" w:afterAutospacing="1"/>
        <w:divId w:val="1555703999"/>
        <w:rPr>
          <w:rFonts w:cs="Arial"/>
          <w:b/>
        </w:rPr>
      </w:pPr>
      <w:r>
        <w:rPr>
          <w:rFonts w:cs="Arial"/>
          <w:b/>
        </w:rPr>
        <w:t>Status:</w:t>
      </w:r>
    </w:p>
    <w:p w14:paraId="5DAECB74" w14:textId="77777777" w:rsidR="00000000" w:rsidRDefault="00DE7085">
      <w:pPr>
        <w:spacing w:before="100" w:beforeAutospacing="1" w:after="100" w:afterAutospacing="1"/>
        <w:divId w:val="1555703999"/>
      </w:pPr>
      <w:r>
        <w:t>Approved.</w:t>
      </w:r>
    </w:p>
    <w:p w14:paraId="15C01069"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SP-211467</w:t>
      </w:r>
      <w:r>
        <w:t xml:space="preserve"> (CR PACK) Rel-17 CRs on Discovery of management services in 5G. </w:t>
      </w:r>
      <w:r>
        <w:t>(Source: SA WG5).</w:t>
      </w:r>
      <w:r>
        <w:br/>
      </w:r>
      <w:r>
        <w:rPr>
          <w:b/>
        </w:rPr>
        <w:t>Document for:</w:t>
      </w:r>
      <w:r>
        <w:t xml:space="preserve"> Approval.</w:t>
      </w:r>
      <w:r>
        <w:br/>
      </w:r>
      <w:r>
        <w:rPr>
          <w:b/>
        </w:rPr>
        <w:t>Abstract:</w:t>
      </w:r>
      <w:r>
        <w:t xml:space="preserve"> 28.533 CR0090; 28.622 CR0122; 28.623 CR0140; 28.537 CR0007R1; 28.537 CR0008.</w:t>
      </w:r>
    </w:p>
    <w:p w14:paraId="04425BDF" w14:textId="77777777" w:rsidR="00000000" w:rsidRDefault="00DE7085">
      <w:pPr>
        <w:keepNext/>
        <w:spacing w:before="100" w:beforeAutospacing="1" w:after="100" w:afterAutospacing="1"/>
        <w:divId w:val="1555703999"/>
        <w:rPr>
          <w:rFonts w:cs="Arial"/>
          <w:b/>
        </w:rPr>
      </w:pPr>
      <w:r>
        <w:rPr>
          <w:rFonts w:cs="Arial"/>
          <w:b/>
        </w:rPr>
        <w:t>Comment:</w:t>
      </w:r>
    </w:p>
    <w:p w14:paraId="00CB37AF" w14:textId="77777777" w:rsidR="00000000" w:rsidRDefault="00DE7085">
      <w:pPr>
        <w:spacing w:before="100" w:beforeAutospacing="1" w:after="100" w:afterAutospacing="1"/>
        <w:divId w:val="1555703999"/>
      </w:pPr>
      <w:r>
        <w:t>For Block Approval. CC#4: Block Approved.</w:t>
      </w:r>
    </w:p>
    <w:p w14:paraId="0F23D47F" w14:textId="77777777" w:rsidR="00000000" w:rsidRDefault="00DE7085">
      <w:pPr>
        <w:keepNext/>
        <w:spacing w:before="100" w:beforeAutospacing="1" w:after="100" w:afterAutospacing="1"/>
        <w:divId w:val="1555703999"/>
        <w:rPr>
          <w:rFonts w:cs="Arial"/>
          <w:b/>
        </w:rPr>
      </w:pPr>
      <w:r>
        <w:rPr>
          <w:rFonts w:cs="Arial"/>
          <w:b/>
        </w:rPr>
        <w:t>Discussion and conclusion:</w:t>
      </w:r>
    </w:p>
    <w:p w14:paraId="6C9BCE26" w14:textId="77777777" w:rsidR="00000000" w:rsidRDefault="00DE7085">
      <w:pPr>
        <w:spacing w:before="100" w:beforeAutospacing="1" w:after="100" w:afterAutospacing="1"/>
        <w:divId w:val="1555703999"/>
      </w:pPr>
      <w:r>
        <w:t>-</w:t>
      </w:r>
    </w:p>
    <w:p w14:paraId="30406E1F" w14:textId="77777777" w:rsidR="00000000" w:rsidRDefault="00DE7085">
      <w:pPr>
        <w:keepNext/>
        <w:spacing w:before="100" w:beforeAutospacing="1" w:after="100" w:afterAutospacing="1"/>
        <w:divId w:val="1555703999"/>
        <w:rPr>
          <w:rFonts w:cs="Arial"/>
          <w:b/>
        </w:rPr>
      </w:pPr>
      <w:r>
        <w:rPr>
          <w:rFonts w:cs="Arial"/>
          <w:b/>
        </w:rPr>
        <w:t>Status:</w:t>
      </w:r>
    </w:p>
    <w:p w14:paraId="32CD631E" w14:textId="77777777" w:rsidR="00000000" w:rsidRDefault="00DE7085">
      <w:pPr>
        <w:spacing w:before="100" w:beforeAutospacing="1" w:after="100" w:afterAutospacing="1"/>
        <w:divId w:val="1555703999"/>
      </w:pPr>
      <w:r>
        <w:t>Approved.</w:t>
      </w:r>
    </w:p>
    <w:p w14:paraId="0C605729" w14:textId="77777777" w:rsidR="00000000" w:rsidRDefault="00DE7085">
      <w:pPr>
        <w:keepNext/>
        <w:keepLines/>
        <w:pBdr>
          <w:top w:val="single" w:sz="4" w:space="1" w:color="auto"/>
        </w:pBdr>
        <w:spacing w:before="100" w:beforeAutospacing="1" w:after="100" w:afterAutospacing="1"/>
        <w:divId w:val="1555703999"/>
      </w:pPr>
      <w:r>
        <w:rPr>
          <w:color w:val="0000FF"/>
        </w:rPr>
        <w:t>TD SP-211468</w:t>
      </w:r>
      <w:r>
        <w:t xml:space="preserve"> (CR PACK) Rel-17</w:t>
      </w:r>
      <w:r>
        <w:t xml:space="preserve"> CRs on Access control for management service. (Source: SA WG5).</w:t>
      </w:r>
      <w:r>
        <w:br/>
      </w:r>
      <w:r>
        <w:rPr>
          <w:b/>
        </w:rPr>
        <w:t>Document for:</w:t>
      </w:r>
      <w:r>
        <w:t xml:space="preserve"> Approval.</w:t>
      </w:r>
      <w:r>
        <w:br/>
      </w:r>
      <w:r>
        <w:rPr>
          <w:b/>
        </w:rPr>
        <w:t>Abstract:</w:t>
      </w:r>
      <w:r>
        <w:t xml:space="preserve"> 28.533 CR0092; 28.533 CR0093; 28.540 CR0016.</w:t>
      </w:r>
    </w:p>
    <w:p w14:paraId="66FC6A87" w14:textId="77777777" w:rsidR="00000000" w:rsidRDefault="00DE7085">
      <w:pPr>
        <w:keepNext/>
        <w:spacing w:before="100" w:beforeAutospacing="1" w:after="100" w:afterAutospacing="1"/>
        <w:divId w:val="1555703999"/>
        <w:rPr>
          <w:rFonts w:cs="Arial"/>
          <w:b/>
        </w:rPr>
      </w:pPr>
      <w:r>
        <w:rPr>
          <w:rFonts w:cs="Arial"/>
          <w:b/>
        </w:rPr>
        <w:t>Comment:</w:t>
      </w:r>
    </w:p>
    <w:p w14:paraId="7C8FA471" w14:textId="77777777" w:rsidR="00000000" w:rsidRDefault="00DE7085">
      <w:pPr>
        <w:spacing w:before="100" w:beforeAutospacing="1" w:after="100" w:afterAutospacing="1"/>
        <w:divId w:val="1555703999"/>
      </w:pPr>
      <w:r>
        <w:t>For Block Approval. CC#4: Block Approved.</w:t>
      </w:r>
    </w:p>
    <w:p w14:paraId="2DA4765E" w14:textId="77777777" w:rsidR="00000000" w:rsidRDefault="00DE7085">
      <w:pPr>
        <w:keepNext/>
        <w:spacing w:before="100" w:beforeAutospacing="1" w:after="100" w:afterAutospacing="1"/>
        <w:divId w:val="1555703999"/>
        <w:rPr>
          <w:rFonts w:cs="Arial"/>
          <w:b/>
        </w:rPr>
      </w:pPr>
      <w:r>
        <w:rPr>
          <w:rFonts w:cs="Arial"/>
          <w:b/>
        </w:rPr>
        <w:t>Discussion and conclusion:</w:t>
      </w:r>
    </w:p>
    <w:p w14:paraId="195DBC9B" w14:textId="77777777" w:rsidR="00000000" w:rsidRDefault="00DE7085">
      <w:pPr>
        <w:spacing w:before="100" w:beforeAutospacing="1" w:after="100" w:afterAutospacing="1"/>
        <w:divId w:val="1555703999"/>
      </w:pPr>
      <w:r>
        <w:t>-</w:t>
      </w:r>
    </w:p>
    <w:p w14:paraId="3C195296" w14:textId="77777777" w:rsidR="00000000" w:rsidRDefault="00DE7085">
      <w:pPr>
        <w:keepNext/>
        <w:spacing w:before="100" w:beforeAutospacing="1" w:after="100" w:afterAutospacing="1"/>
        <w:divId w:val="1555703999"/>
        <w:rPr>
          <w:rFonts w:cs="Arial"/>
          <w:b/>
        </w:rPr>
      </w:pPr>
      <w:r>
        <w:rPr>
          <w:rFonts w:cs="Arial"/>
          <w:b/>
        </w:rPr>
        <w:t>Status:</w:t>
      </w:r>
    </w:p>
    <w:p w14:paraId="32821AE3" w14:textId="77777777" w:rsidR="00000000" w:rsidRDefault="00DE7085">
      <w:pPr>
        <w:spacing w:before="100" w:beforeAutospacing="1" w:after="100" w:afterAutospacing="1"/>
        <w:divId w:val="1555703999"/>
      </w:pPr>
      <w:r>
        <w:t>Approved.</w:t>
      </w:r>
    </w:p>
    <w:p w14:paraId="444E3A80" w14:textId="77777777" w:rsidR="00000000" w:rsidRDefault="00DE7085">
      <w:pPr>
        <w:keepNext/>
        <w:keepLines/>
        <w:pBdr>
          <w:top w:val="single" w:sz="4" w:space="1" w:color="auto"/>
        </w:pBdr>
        <w:spacing w:before="100" w:beforeAutospacing="1" w:after="100" w:afterAutospacing="1"/>
        <w:divId w:val="1555703999"/>
      </w:pPr>
      <w:r>
        <w:rPr>
          <w:color w:val="0000FF"/>
        </w:rPr>
        <w:t>TD </w:t>
      </w:r>
      <w:r>
        <w:rPr>
          <w:color w:val="0000FF"/>
        </w:rPr>
        <w:t>SP-211469</w:t>
      </w:r>
      <w:r>
        <w:t xml:space="preserve"> (CR PACK) Rel-17 CRs on enhancements of Closed loop SLS Assurance. (Source: SA WG5).</w:t>
      </w:r>
      <w:r>
        <w:br/>
      </w:r>
      <w:r>
        <w:rPr>
          <w:b/>
        </w:rPr>
        <w:t>Document for:</w:t>
      </w:r>
      <w:r>
        <w:t xml:space="preserve"> Approval.</w:t>
      </w:r>
      <w:r>
        <w:br/>
      </w:r>
      <w:r>
        <w:rPr>
          <w:b/>
        </w:rPr>
        <w:t>Abstract:</w:t>
      </w:r>
      <w:r>
        <w:t xml:space="preserve"> 28.536 CR0036R1; 28.536 CR0035R1.</w:t>
      </w:r>
    </w:p>
    <w:p w14:paraId="082717A5" w14:textId="77777777" w:rsidR="00000000" w:rsidRDefault="00DE7085">
      <w:pPr>
        <w:keepNext/>
        <w:spacing w:before="100" w:beforeAutospacing="1" w:after="100" w:afterAutospacing="1"/>
        <w:divId w:val="1555703999"/>
        <w:rPr>
          <w:rFonts w:cs="Arial"/>
          <w:b/>
        </w:rPr>
      </w:pPr>
      <w:r>
        <w:rPr>
          <w:rFonts w:cs="Arial"/>
          <w:b/>
        </w:rPr>
        <w:t>Comment:</w:t>
      </w:r>
    </w:p>
    <w:p w14:paraId="5EC2D1EE" w14:textId="77777777" w:rsidR="00000000" w:rsidRDefault="00DE7085">
      <w:pPr>
        <w:spacing w:before="100" w:beforeAutospacing="1" w:after="100" w:afterAutospacing="1"/>
        <w:divId w:val="1555703999"/>
      </w:pPr>
      <w:r>
        <w:t>For Block Approval. CC#4: Block Approved.</w:t>
      </w:r>
    </w:p>
    <w:p w14:paraId="72FC921E" w14:textId="77777777" w:rsidR="00000000" w:rsidRDefault="00DE7085">
      <w:pPr>
        <w:keepNext/>
        <w:spacing w:before="100" w:beforeAutospacing="1" w:after="100" w:afterAutospacing="1"/>
        <w:divId w:val="1555703999"/>
        <w:rPr>
          <w:rFonts w:cs="Arial"/>
          <w:b/>
        </w:rPr>
      </w:pPr>
      <w:r>
        <w:rPr>
          <w:rFonts w:cs="Arial"/>
          <w:b/>
        </w:rPr>
        <w:t>Discussion and conclusion:</w:t>
      </w:r>
    </w:p>
    <w:p w14:paraId="5E7E7000" w14:textId="77777777" w:rsidR="00000000" w:rsidRDefault="00DE7085">
      <w:pPr>
        <w:spacing w:before="100" w:beforeAutospacing="1" w:after="100" w:afterAutospacing="1"/>
        <w:divId w:val="1555703999"/>
      </w:pPr>
      <w:r>
        <w:t>-</w:t>
      </w:r>
    </w:p>
    <w:p w14:paraId="339B8771" w14:textId="77777777" w:rsidR="00000000" w:rsidRDefault="00DE7085">
      <w:pPr>
        <w:keepNext/>
        <w:spacing w:before="100" w:beforeAutospacing="1" w:after="100" w:afterAutospacing="1"/>
        <w:divId w:val="1555703999"/>
        <w:rPr>
          <w:rFonts w:cs="Arial"/>
          <w:b/>
        </w:rPr>
      </w:pPr>
      <w:r>
        <w:rPr>
          <w:rFonts w:cs="Arial"/>
          <w:b/>
        </w:rPr>
        <w:t>Status:</w:t>
      </w:r>
    </w:p>
    <w:p w14:paraId="70A7D2EA" w14:textId="77777777" w:rsidR="00000000" w:rsidRDefault="00DE7085">
      <w:pPr>
        <w:spacing w:before="100" w:beforeAutospacing="1" w:after="100" w:afterAutospacing="1"/>
        <w:divId w:val="1555703999"/>
      </w:pPr>
      <w:r>
        <w:t>Appro</w:t>
      </w:r>
      <w:r>
        <w:t>ved.</w:t>
      </w:r>
    </w:p>
    <w:p w14:paraId="7153452E"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SP-211471</w:t>
      </w:r>
      <w:r>
        <w:t xml:space="preserve"> (CR PACK) Rel-17 CRs on Management Aspects of 5G Network Sharing. (Source: SA WG5).</w:t>
      </w:r>
      <w:r>
        <w:br/>
      </w:r>
      <w:r>
        <w:rPr>
          <w:b/>
        </w:rPr>
        <w:t>Document for:</w:t>
      </w:r>
      <w:r>
        <w:t xml:space="preserve"> Approval.</w:t>
      </w:r>
      <w:r>
        <w:br/>
      </w:r>
      <w:r>
        <w:rPr>
          <w:b/>
        </w:rPr>
        <w:t>Abstract:</w:t>
      </w:r>
      <w:r>
        <w:t xml:space="preserve"> </w:t>
      </w:r>
      <w:r>
        <w:t>28.541 CR0468R3; 32.130 CR0015; 32.130 CR0016; 28.541 CR0622.</w:t>
      </w:r>
    </w:p>
    <w:p w14:paraId="2291DE63" w14:textId="77777777" w:rsidR="00000000" w:rsidRDefault="00DE7085">
      <w:pPr>
        <w:keepNext/>
        <w:spacing w:before="100" w:beforeAutospacing="1" w:after="100" w:afterAutospacing="1"/>
        <w:divId w:val="1555703999"/>
        <w:rPr>
          <w:rFonts w:cs="Arial"/>
          <w:b/>
        </w:rPr>
      </w:pPr>
      <w:r>
        <w:rPr>
          <w:rFonts w:cs="Arial"/>
          <w:b/>
        </w:rPr>
        <w:t>Comment:</w:t>
      </w:r>
    </w:p>
    <w:p w14:paraId="510D4C5D" w14:textId="77777777" w:rsidR="00000000" w:rsidRDefault="00DE7085">
      <w:pPr>
        <w:spacing w:before="100" w:beforeAutospacing="1" w:after="100" w:afterAutospacing="1"/>
        <w:divId w:val="1555703999"/>
      </w:pPr>
      <w:r>
        <w:t>For Block Approval. CC#4: Block Approved.</w:t>
      </w:r>
    </w:p>
    <w:p w14:paraId="063761CF" w14:textId="77777777" w:rsidR="00000000" w:rsidRDefault="00DE7085">
      <w:pPr>
        <w:keepNext/>
        <w:spacing w:before="100" w:beforeAutospacing="1" w:after="100" w:afterAutospacing="1"/>
        <w:divId w:val="1555703999"/>
        <w:rPr>
          <w:rFonts w:cs="Arial"/>
          <w:b/>
        </w:rPr>
      </w:pPr>
      <w:r>
        <w:rPr>
          <w:rFonts w:cs="Arial"/>
          <w:b/>
        </w:rPr>
        <w:t>Discussion and conclusion:</w:t>
      </w:r>
    </w:p>
    <w:p w14:paraId="15AFE365" w14:textId="77777777" w:rsidR="00000000" w:rsidRDefault="00DE7085">
      <w:pPr>
        <w:spacing w:before="100" w:beforeAutospacing="1" w:after="100" w:afterAutospacing="1"/>
        <w:divId w:val="1555703999"/>
      </w:pPr>
      <w:r>
        <w:t>-</w:t>
      </w:r>
    </w:p>
    <w:p w14:paraId="17B35F14" w14:textId="77777777" w:rsidR="00000000" w:rsidRDefault="00DE7085">
      <w:pPr>
        <w:keepNext/>
        <w:spacing w:before="100" w:beforeAutospacing="1" w:after="100" w:afterAutospacing="1"/>
        <w:divId w:val="1555703999"/>
        <w:rPr>
          <w:rFonts w:cs="Arial"/>
          <w:b/>
        </w:rPr>
      </w:pPr>
      <w:r>
        <w:rPr>
          <w:rFonts w:cs="Arial"/>
          <w:b/>
        </w:rPr>
        <w:t>Status:</w:t>
      </w:r>
    </w:p>
    <w:p w14:paraId="57533D62" w14:textId="77777777" w:rsidR="00000000" w:rsidRDefault="00DE7085">
      <w:pPr>
        <w:spacing w:before="100" w:beforeAutospacing="1" w:after="100" w:afterAutospacing="1"/>
        <w:divId w:val="1555703999"/>
      </w:pPr>
      <w:r>
        <w:t>Approved.</w:t>
      </w:r>
    </w:p>
    <w:p w14:paraId="2F66BE81" w14:textId="77777777" w:rsidR="00000000" w:rsidRDefault="00DE7085">
      <w:pPr>
        <w:keepNext/>
        <w:keepLines/>
        <w:pBdr>
          <w:top w:val="single" w:sz="4" w:space="1" w:color="auto"/>
        </w:pBdr>
        <w:spacing w:before="100" w:beforeAutospacing="1" w:after="100" w:afterAutospacing="1"/>
        <w:divId w:val="1555703999"/>
      </w:pPr>
      <w:r>
        <w:rPr>
          <w:color w:val="0000FF"/>
        </w:rPr>
        <w:t>TD SP-211473</w:t>
      </w:r>
      <w:r>
        <w:t xml:space="preserve"> (CR PACK) Rel-17 CRs on Additional NRM features. (Source: SA WG5).</w:t>
      </w:r>
      <w:r>
        <w:br/>
      </w:r>
      <w:r>
        <w:rPr>
          <w:b/>
        </w:rPr>
        <w:t>Document for:</w:t>
      </w:r>
      <w:r>
        <w:t xml:space="preserve"> Ap</w:t>
      </w:r>
      <w:r>
        <w:t>proval.</w:t>
      </w:r>
      <w:r>
        <w:br/>
      </w:r>
      <w:r>
        <w:rPr>
          <w:b/>
        </w:rPr>
        <w:t>Abstract:</w:t>
      </w:r>
      <w:r>
        <w:t xml:space="preserve"> 28.541 CR0580; 28.541 CR0600R1; 28.541 CR0601R1; 28.541 CR0602R1; 28.541 CR0581R1; 28.541 CR0582R1; 28.541 CR0583R1; 28.541 CR0584R1; 28.541 CR0585R1; 28.623 CR0141; 28.541 CR0607; 28.541 CR0613; 28.541 CR0629R1; 28.541 CR0630R1; 28.541 C</w:t>
      </w:r>
      <w:r>
        <w:t>R0631R1; 28.541 CR0634R1; 28.541 CR0636R1; 28.541 CR0637R1.</w:t>
      </w:r>
    </w:p>
    <w:p w14:paraId="13A735E7" w14:textId="77777777" w:rsidR="00000000" w:rsidRDefault="00DE7085">
      <w:pPr>
        <w:keepNext/>
        <w:spacing w:before="100" w:beforeAutospacing="1" w:after="100" w:afterAutospacing="1"/>
        <w:divId w:val="1555703999"/>
        <w:rPr>
          <w:rFonts w:cs="Arial"/>
          <w:b/>
        </w:rPr>
      </w:pPr>
      <w:r>
        <w:rPr>
          <w:rFonts w:cs="Arial"/>
          <w:b/>
        </w:rPr>
        <w:t>Comment:</w:t>
      </w:r>
    </w:p>
    <w:p w14:paraId="10CBACFF" w14:textId="77777777" w:rsidR="00000000" w:rsidRDefault="00DE7085">
      <w:pPr>
        <w:spacing w:before="100" w:beforeAutospacing="1" w:after="100" w:afterAutospacing="1"/>
        <w:divId w:val="1555703999"/>
      </w:pPr>
      <w:r>
        <w:t>For Block Approval. CC#4: Block Approved.</w:t>
      </w:r>
    </w:p>
    <w:p w14:paraId="70B87073" w14:textId="77777777" w:rsidR="00000000" w:rsidRDefault="00DE7085">
      <w:pPr>
        <w:keepNext/>
        <w:spacing w:before="100" w:beforeAutospacing="1" w:after="100" w:afterAutospacing="1"/>
        <w:divId w:val="1555703999"/>
        <w:rPr>
          <w:rFonts w:cs="Arial"/>
          <w:b/>
        </w:rPr>
      </w:pPr>
      <w:r>
        <w:rPr>
          <w:rFonts w:cs="Arial"/>
          <w:b/>
        </w:rPr>
        <w:t>Discussion and conclusion:</w:t>
      </w:r>
    </w:p>
    <w:p w14:paraId="6EBEE65C" w14:textId="77777777" w:rsidR="00000000" w:rsidRDefault="00DE7085">
      <w:pPr>
        <w:spacing w:before="100" w:beforeAutospacing="1" w:after="100" w:afterAutospacing="1"/>
        <w:divId w:val="1555703999"/>
      </w:pPr>
      <w:r>
        <w:t>-</w:t>
      </w:r>
    </w:p>
    <w:p w14:paraId="2C98378E" w14:textId="77777777" w:rsidR="00000000" w:rsidRDefault="00DE7085">
      <w:pPr>
        <w:keepNext/>
        <w:spacing w:before="100" w:beforeAutospacing="1" w:after="100" w:afterAutospacing="1"/>
        <w:divId w:val="1555703999"/>
        <w:rPr>
          <w:rFonts w:cs="Arial"/>
          <w:b/>
        </w:rPr>
      </w:pPr>
      <w:r>
        <w:rPr>
          <w:rFonts w:cs="Arial"/>
          <w:b/>
        </w:rPr>
        <w:t>Status:</w:t>
      </w:r>
    </w:p>
    <w:p w14:paraId="66981E39" w14:textId="77777777" w:rsidR="00000000" w:rsidRDefault="00DE7085">
      <w:pPr>
        <w:spacing w:before="100" w:beforeAutospacing="1" w:after="100" w:afterAutospacing="1"/>
        <w:divId w:val="1555703999"/>
      </w:pPr>
      <w:r>
        <w:t>Approved.</w:t>
      </w:r>
    </w:p>
    <w:p w14:paraId="74CC502A" w14:textId="77777777" w:rsidR="00000000" w:rsidRDefault="00DE7085">
      <w:pPr>
        <w:keepNext/>
        <w:keepLines/>
        <w:pBdr>
          <w:top w:val="single" w:sz="4" w:space="1" w:color="auto"/>
        </w:pBdr>
        <w:spacing w:before="100" w:beforeAutospacing="1" w:after="100" w:afterAutospacing="1"/>
        <w:divId w:val="1555703999"/>
      </w:pPr>
      <w:r>
        <w:rPr>
          <w:color w:val="0000FF"/>
        </w:rPr>
        <w:t>TD SP-211474</w:t>
      </w:r>
      <w:r>
        <w:t xml:space="preserve"> </w:t>
      </w:r>
      <w:r>
        <w:t>(CR PACK) Rel-17 CRs on Enhancement of Handover Optimization. (Source: SA WG5).</w:t>
      </w:r>
      <w:r>
        <w:br/>
      </w:r>
      <w:r>
        <w:rPr>
          <w:b/>
        </w:rPr>
        <w:t>Document for:</w:t>
      </w:r>
      <w:r>
        <w:t xml:space="preserve"> Approval.</w:t>
      </w:r>
      <w:r>
        <w:br/>
      </w:r>
      <w:r>
        <w:rPr>
          <w:b/>
        </w:rPr>
        <w:t>Abstract:</w:t>
      </w:r>
      <w:r>
        <w:t xml:space="preserve"> 28.552 CR0336; 28.541 CR0608R1; 28.541 CR0609R1; 28.541 CR0610R1; 28.541 CR0611R1.</w:t>
      </w:r>
    </w:p>
    <w:p w14:paraId="5D2C44D5" w14:textId="77777777" w:rsidR="00000000" w:rsidRDefault="00DE7085">
      <w:pPr>
        <w:keepNext/>
        <w:spacing w:before="100" w:beforeAutospacing="1" w:after="100" w:afterAutospacing="1"/>
        <w:divId w:val="1555703999"/>
        <w:rPr>
          <w:rFonts w:cs="Arial"/>
          <w:b/>
        </w:rPr>
      </w:pPr>
      <w:r>
        <w:rPr>
          <w:rFonts w:cs="Arial"/>
          <w:b/>
        </w:rPr>
        <w:t>Comment:</w:t>
      </w:r>
    </w:p>
    <w:p w14:paraId="065976AD" w14:textId="77777777" w:rsidR="00000000" w:rsidRDefault="00DE7085">
      <w:pPr>
        <w:spacing w:before="100" w:beforeAutospacing="1" w:after="100" w:afterAutospacing="1"/>
        <w:divId w:val="1555703999"/>
      </w:pPr>
      <w:r>
        <w:t>For Block Approval. CC#4: Block Approved.</w:t>
      </w:r>
    </w:p>
    <w:p w14:paraId="312A6F6A" w14:textId="77777777" w:rsidR="00000000" w:rsidRDefault="00DE7085">
      <w:pPr>
        <w:keepNext/>
        <w:spacing w:before="100" w:beforeAutospacing="1" w:after="100" w:afterAutospacing="1"/>
        <w:divId w:val="1555703999"/>
        <w:rPr>
          <w:rFonts w:cs="Arial"/>
          <w:b/>
        </w:rPr>
      </w:pPr>
      <w:r>
        <w:rPr>
          <w:rFonts w:cs="Arial"/>
          <w:b/>
        </w:rPr>
        <w:t>Discussi</w:t>
      </w:r>
      <w:r>
        <w:rPr>
          <w:rFonts w:cs="Arial"/>
          <w:b/>
        </w:rPr>
        <w:t>on and conclusion:</w:t>
      </w:r>
    </w:p>
    <w:p w14:paraId="4401018F" w14:textId="77777777" w:rsidR="00000000" w:rsidRDefault="00DE7085">
      <w:pPr>
        <w:spacing w:before="100" w:beforeAutospacing="1" w:after="100" w:afterAutospacing="1"/>
        <w:divId w:val="1555703999"/>
      </w:pPr>
      <w:r>
        <w:t>-</w:t>
      </w:r>
    </w:p>
    <w:p w14:paraId="75A5B2CC" w14:textId="77777777" w:rsidR="00000000" w:rsidRDefault="00DE7085">
      <w:pPr>
        <w:keepNext/>
        <w:spacing w:before="100" w:beforeAutospacing="1" w:after="100" w:afterAutospacing="1"/>
        <w:divId w:val="1555703999"/>
        <w:rPr>
          <w:rFonts w:cs="Arial"/>
          <w:b/>
        </w:rPr>
      </w:pPr>
      <w:r>
        <w:rPr>
          <w:rFonts w:cs="Arial"/>
          <w:b/>
        </w:rPr>
        <w:t>Status:</w:t>
      </w:r>
    </w:p>
    <w:p w14:paraId="70C932DE" w14:textId="77777777" w:rsidR="00000000" w:rsidRDefault="00DE7085">
      <w:pPr>
        <w:spacing w:before="100" w:beforeAutospacing="1" w:after="100" w:afterAutospacing="1"/>
        <w:divId w:val="1555703999"/>
      </w:pPr>
      <w:r>
        <w:t>Approved.</w:t>
      </w:r>
    </w:p>
    <w:p w14:paraId="71B16B1A"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SP-211476</w:t>
      </w:r>
      <w:r>
        <w:t xml:space="preserve"> (CR PACK) Rel-17 CRs on Enhancements of 5G performance measurements and KPIs. (Source: SA WG5).</w:t>
      </w:r>
      <w:r>
        <w:br/>
      </w:r>
      <w:r>
        <w:rPr>
          <w:b/>
        </w:rPr>
        <w:t>Document for:</w:t>
      </w:r>
      <w:r>
        <w:t xml:space="preserve"> Approval.</w:t>
      </w:r>
      <w:r>
        <w:br/>
      </w:r>
      <w:r>
        <w:rPr>
          <w:b/>
        </w:rPr>
        <w:t>Abstract:</w:t>
      </w:r>
      <w:r>
        <w:t xml:space="preserve"> 28.552 CR0321; 28.552 CR0324; 28.552 CR0329; 28.552 CR0330; 28.552 CR0331;</w:t>
      </w:r>
      <w:r>
        <w:t xml:space="preserve"> 28.552 CR0322R1; 28.552 CR0338; 28.552 CR0339; 28.552 CR0333R1.</w:t>
      </w:r>
    </w:p>
    <w:p w14:paraId="3E66B969" w14:textId="77777777" w:rsidR="00000000" w:rsidRDefault="00DE7085">
      <w:pPr>
        <w:keepNext/>
        <w:spacing w:before="100" w:beforeAutospacing="1" w:after="100" w:afterAutospacing="1"/>
        <w:divId w:val="1555703999"/>
        <w:rPr>
          <w:rFonts w:cs="Arial"/>
          <w:b/>
        </w:rPr>
      </w:pPr>
      <w:r>
        <w:rPr>
          <w:rFonts w:cs="Arial"/>
          <w:b/>
        </w:rPr>
        <w:t>Comment:</w:t>
      </w:r>
    </w:p>
    <w:p w14:paraId="05E3B974" w14:textId="77777777" w:rsidR="00000000" w:rsidRDefault="00DE7085">
      <w:pPr>
        <w:spacing w:before="100" w:beforeAutospacing="1" w:after="100" w:afterAutospacing="1"/>
        <w:divId w:val="1555703999"/>
      </w:pPr>
      <w:r>
        <w:t>For Block Approval. CC#4: Block Approved.</w:t>
      </w:r>
    </w:p>
    <w:p w14:paraId="0C4E557C" w14:textId="77777777" w:rsidR="00000000" w:rsidRDefault="00DE7085">
      <w:pPr>
        <w:keepNext/>
        <w:spacing w:before="100" w:beforeAutospacing="1" w:after="100" w:afterAutospacing="1"/>
        <w:divId w:val="1555703999"/>
        <w:rPr>
          <w:rFonts w:cs="Arial"/>
          <w:b/>
        </w:rPr>
      </w:pPr>
      <w:r>
        <w:rPr>
          <w:rFonts w:cs="Arial"/>
          <w:b/>
        </w:rPr>
        <w:t>Discussion and conclusion:</w:t>
      </w:r>
    </w:p>
    <w:p w14:paraId="34322E52" w14:textId="77777777" w:rsidR="00000000" w:rsidRDefault="00DE7085">
      <w:pPr>
        <w:spacing w:before="100" w:beforeAutospacing="1" w:after="100" w:afterAutospacing="1"/>
        <w:divId w:val="1555703999"/>
      </w:pPr>
      <w:r>
        <w:t>-</w:t>
      </w:r>
    </w:p>
    <w:p w14:paraId="0427C314" w14:textId="77777777" w:rsidR="00000000" w:rsidRDefault="00DE7085">
      <w:pPr>
        <w:keepNext/>
        <w:spacing w:before="100" w:beforeAutospacing="1" w:after="100" w:afterAutospacing="1"/>
        <w:divId w:val="1555703999"/>
        <w:rPr>
          <w:rFonts w:cs="Arial"/>
          <w:b/>
        </w:rPr>
      </w:pPr>
      <w:r>
        <w:rPr>
          <w:rFonts w:cs="Arial"/>
          <w:b/>
        </w:rPr>
        <w:t>Status:</w:t>
      </w:r>
    </w:p>
    <w:p w14:paraId="04738E17" w14:textId="77777777" w:rsidR="00000000" w:rsidRDefault="00DE7085">
      <w:pPr>
        <w:spacing w:before="100" w:beforeAutospacing="1" w:after="100" w:afterAutospacing="1"/>
        <w:divId w:val="1555703999"/>
      </w:pPr>
      <w:r>
        <w:t>Approved.</w:t>
      </w:r>
    </w:p>
    <w:p w14:paraId="601EC831" w14:textId="77777777" w:rsidR="00000000" w:rsidRDefault="00DE7085">
      <w:pPr>
        <w:keepNext/>
        <w:keepLines/>
        <w:pBdr>
          <w:top w:val="single" w:sz="4" w:space="1" w:color="auto"/>
        </w:pBdr>
        <w:spacing w:before="100" w:beforeAutospacing="1" w:after="100" w:afterAutospacing="1"/>
        <w:divId w:val="1555703999"/>
      </w:pPr>
      <w:r>
        <w:rPr>
          <w:color w:val="0000FF"/>
        </w:rPr>
        <w:t>TD SP-211481</w:t>
      </w:r>
      <w:r>
        <w:t xml:space="preserve"> (CR PACK) Rel-17 CRs on Charging enhancement for URLLC. (Source: SA WG5).</w:t>
      </w:r>
      <w:r>
        <w:br/>
      </w:r>
      <w:r>
        <w:rPr>
          <w:b/>
        </w:rPr>
        <w:t>Docume</w:t>
      </w:r>
      <w:r>
        <w:rPr>
          <w:b/>
        </w:rPr>
        <w:t>nt for:</w:t>
      </w:r>
      <w:r>
        <w:t xml:space="preserve"> Approval.</w:t>
      </w:r>
      <w:r>
        <w:br/>
      </w:r>
      <w:r>
        <w:rPr>
          <w:b/>
        </w:rPr>
        <w:t>Abstract:</w:t>
      </w:r>
      <w:r>
        <w:t xml:space="preserve"> 32.255 CR0341; 32.255 CR0338R2; 32.291 CR0354R3; 32.298 CR0881R3.</w:t>
      </w:r>
    </w:p>
    <w:p w14:paraId="17F2F6B7" w14:textId="77777777" w:rsidR="00000000" w:rsidRDefault="00DE7085">
      <w:pPr>
        <w:keepNext/>
        <w:spacing w:before="100" w:beforeAutospacing="1" w:after="100" w:afterAutospacing="1"/>
        <w:divId w:val="1555703999"/>
        <w:rPr>
          <w:rFonts w:cs="Arial"/>
          <w:b/>
        </w:rPr>
      </w:pPr>
      <w:r>
        <w:rPr>
          <w:rFonts w:cs="Arial"/>
          <w:b/>
        </w:rPr>
        <w:t>Comment:</w:t>
      </w:r>
    </w:p>
    <w:p w14:paraId="5EEF8812" w14:textId="77777777" w:rsidR="00000000" w:rsidRDefault="00DE7085">
      <w:pPr>
        <w:spacing w:before="100" w:beforeAutospacing="1" w:after="100" w:afterAutospacing="1"/>
        <w:divId w:val="1555703999"/>
      </w:pPr>
      <w:r>
        <w:t>For Block Approval. CC#4: Block Approved.</w:t>
      </w:r>
    </w:p>
    <w:p w14:paraId="26440038" w14:textId="77777777" w:rsidR="00000000" w:rsidRDefault="00DE7085">
      <w:pPr>
        <w:keepNext/>
        <w:spacing w:before="100" w:beforeAutospacing="1" w:after="100" w:afterAutospacing="1"/>
        <w:divId w:val="1555703999"/>
        <w:rPr>
          <w:rFonts w:cs="Arial"/>
          <w:b/>
        </w:rPr>
      </w:pPr>
      <w:r>
        <w:rPr>
          <w:rFonts w:cs="Arial"/>
          <w:b/>
        </w:rPr>
        <w:t>Discussion and conclusion:</w:t>
      </w:r>
    </w:p>
    <w:p w14:paraId="19C92A7B" w14:textId="77777777" w:rsidR="00000000" w:rsidRDefault="00DE7085">
      <w:pPr>
        <w:spacing w:before="100" w:beforeAutospacing="1" w:after="100" w:afterAutospacing="1"/>
        <w:divId w:val="1555703999"/>
      </w:pPr>
      <w:r>
        <w:t>-</w:t>
      </w:r>
    </w:p>
    <w:p w14:paraId="556F64C2" w14:textId="77777777" w:rsidR="00000000" w:rsidRDefault="00DE7085">
      <w:pPr>
        <w:keepNext/>
        <w:spacing w:before="100" w:beforeAutospacing="1" w:after="100" w:afterAutospacing="1"/>
        <w:divId w:val="1555703999"/>
        <w:rPr>
          <w:rFonts w:cs="Arial"/>
          <w:b/>
        </w:rPr>
      </w:pPr>
      <w:r>
        <w:rPr>
          <w:rFonts w:cs="Arial"/>
          <w:b/>
        </w:rPr>
        <w:t>Status:</w:t>
      </w:r>
    </w:p>
    <w:p w14:paraId="2D794989" w14:textId="77777777" w:rsidR="00000000" w:rsidRDefault="00DE7085">
      <w:pPr>
        <w:spacing w:before="100" w:beforeAutospacing="1" w:after="100" w:afterAutospacing="1"/>
        <w:divId w:val="1555703999"/>
      </w:pPr>
      <w:r>
        <w:t>Approved.</w:t>
      </w:r>
    </w:p>
    <w:p w14:paraId="2106C531" w14:textId="77777777" w:rsidR="00000000" w:rsidRDefault="00DE7085">
      <w:pPr>
        <w:keepNext/>
        <w:keepLines/>
        <w:pBdr>
          <w:top w:val="single" w:sz="4" w:space="1" w:color="auto"/>
        </w:pBdr>
        <w:spacing w:before="100" w:beforeAutospacing="1" w:after="100" w:afterAutospacing="1"/>
        <w:divId w:val="1555703999"/>
      </w:pPr>
      <w:r>
        <w:rPr>
          <w:color w:val="0000FF"/>
        </w:rPr>
        <w:t>TD SP-211482</w:t>
      </w:r>
      <w:r>
        <w:t xml:space="preserve"> (CR PACK) Rel-17 CRs on IMS Charging in 5G System A</w:t>
      </w:r>
      <w:r>
        <w:t>rchitecture. (Source: SA WG5).</w:t>
      </w:r>
      <w:r>
        <w:br/>
      </w:r>
      <w:r>
        <w:rPr>
          <w:b/>
        </w:rPr>
        <w:t>Document for:</w:t>
      </w:r>
      <w:r>
        <w:t xml:space="preserve"> Approval.</w:t>
      </w:r>
      <w:r>
        <w:br/>
      </w:r>
      <w:r>
        <w:rPr>
          <w:b/>
        </w:rPr>
        <w:t>Abstract:</w:t>
      </w:r>
      <w:r>
        <w:t xml:space="preserve"> 32.291 CR0345; 32.291 CR0347R1; 32.291 CR0344R1; 32.291 CR0346R1; 32.281 CR0011R1; 32.275 CR0083R1; 32.291 CR0357R1; 32.291 CR0356R1.</w:t>
      </w:r>
    </w:p>
    <w:p w14:paraId="1BC7BA07" w14:textId="77777777" w:rsidR="00000000" w:rsidRDefault="00DE7085">
      <w:pPr>
        <w:keepNext/>
        <w:spacing w:before="100" w:beforeAutospacing="1" w:after="100" w:afterAutospacing="1"/>
        <w:divId w:val="1555703999"/>
        <w:rPr>
          <w:rFonts w:cs="Arial"/>
          <w:b/>
        </w:rPr>
      </w:pPr>
      <w:r>
        <w:rPr>
          <w:rFonts w:cs="Arial"/>
          <w:b/>
        </w:rPr>
        <w:t>Comment:</w:t>
      </w:r>
    </w:p>
    <w:p w14:paraId="58384E1F" w14:textId="77777777" w:rsidR="00000000" w:rsidRDefault="00DE7085">
      <w:pPr>
        <w:spacing w:before="100" w:beforeAutospacing="1" w:after="100" w:afterAutospacing="1"/>
        <w:divId w:val="1555703999"/>
      </w:pPr>
      <w:r>
        <w:t>For Block Approval. CC#4: Block Approved.</w:t>
      </w:r>
    </w:p>
    <w:p w14:paraId="0319E238" w14:textId="77777777" w:rsidR="00000000" w:rsidRDefault="00DE7085">
      <w:pPr>
        <w:keepNext/>
        <w:spacing w:before="100" w:beforeAutospacing="1" w:after="100" w:afterAutospacing="1"/>
        <w:divId w:val="1555703999"/>
        <w:rPr>
          <w:rFonts w:cs="Arial"/>
          <w:b/>
        </w:rPr>
      </w:pPr>
      <w:r>
        <w:rPr>
          <w:rFonts w:cs="Arial"/>
          <w:b/>
        </w:rPr>
        <w:t>Discussion and conclusion:</w:t>
      </w:r>
    </w:p>
    <w:p w14:paraId="1308217D" w14:textId="77777777" w:rsidR="00000000" w:rsidRDefault="00DE7085">
      <w:pPr>
        <w:spacing w:before="100" w:beforeAutospacing="1" w:after="100" w:afterAutospacing="1"/>
        <w:divId w:val="1555703999"/>
      </w:pPr>
      <w:r>
        <w:t>-</w:t>
      </w:r>
    </w:p>
    <w:p w14:paraId="39F97328" w14:textId="77777777" w:rsidR="00000000" w:rsidRDefault="00DE7085">
      <w:pPr>
        <w:keepNext/>
        <w:spacing w:before="100" w:beforeAutospacing="1" w:after="100" w:afterAutospacing="1"/>
        <w:divId w:val="1555703999"/>
        <w:rPr>
          <w:rFonts w:cs="Arial"/>
          <w:b/>
        </w:rPr>
      </w:pPr>
      <w:r>
        <w:rPr>
          <w:rFonts w:cs="Arial"/>
          <w:b/>
        </w:rPr>
        <w:t>Status:</w:t>
      </w:r>
    </w:p>
    <w:p w14:paraId="31C39F99" w14:textId="77777777" w:rsidR="00000000" w:rsidRDefault="00DE7085">
      <w:pPr>
        <w:spacing w:before="100" w:beforeAutospacing="1" w:after="100" w:afterAutospacing="1"/>
        <w:divId w:val="1555703999"/>
      </w:pPr>
      <w:r>
        <w:t>Approved.</w:t>
      </w:r>
    </w:p>
    <w:p w14:paraId="38CE70CC"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SP-211483</w:t>
      </w:r>
      <w:r>
        <w:t xml:space="preserve"> (CR PACK) Rel-17 CRs on Management of MDT enhancement in 5G. (Source: SA WG5).</w:t>
      </w:r>
      <w:r>
        <w:br/>
      </w:r>
      <w:r>
        <w:rPr>
          <w:b/>
        </w:rPr>
        <w:t>Document for:</w:t>
      </w:r>
      <w:r>
        <w:t xml:space="preserve"> Approval.</w:t>
      </w:r>
      <w:r>
        <w:br/>
      </w:r>
      <w:r>
        <w:rPr>
          <w:b/>
        </w:rPr>
        <w:t>Abstract:</w:t>
      </w:r>
      <w:r>
        <w:t xml:space="preserve"> 32.423 CR0126; 32.421 CR0101; 32.423 CR01</w:t>
      </w:r>
      <w:r>
        <w:t>25R1; 32.421 CR0104; 32.422 CR0379R1.</w:t>
      </w:r>
    </w:p>
    <w:p w14:paraId="62CA0F22" w14:textId="77777777" w:rsidR="00000000" w:rsidRDefault="00DE7085">
      <w:pPr>
        <w:keepNext/>
        <w:spacing w:before="100" w:beforeAutospacing="1" w:after="100" w:afterAutospacing="1"/>
        <w:divId w:val="1555703999"/>
        <w:rPr>
          <w:rFonts w:cs="Arial"/>
          <w:b/>
        </w:rPr>
      </w:pPr>
      <w:r>
        <w:rPr>
          <w:rFonts w:cs="Arial"/>
          <w:b/>
        </w:rPr>
        <w:t>Comment:</w:t>
      </w:r>
    </w:p>
    <w:p w14:paraId="7CB3810F" w14:textId="77777777" w:rsidR="00000000" w:rsidRDefault="00DE7085">
      <w:pPr>
        <w:spacing w:before="100" w:beforeAutospacing="1" w:after="100" w:afterAutospacing="1"/>
        <w:divId w:val="1555703999"/>
      </w:pPr>
      <w:r>
        <w:t>For Block Approval. CC#4: Block Approved.</w:t>
      </w:r>
    </w:p>
    <w:p w14:paraId="0D6B2A5E" w14:textId="77777777" w:rsidR="00000000" w:rsidRDefault="00DE7085">
      <w:pPr>
        <w:keepNext/>
        <w:spacing w:before="100" w:beforeAutospacing="1" w:after="100" w:afterAutospacing="1"/>
        <w:divId w:val="1555703999"/>
        <w:rPr>
          <w:rFonts w:cs="Arial"/>
          <w:b/>
        </w:rPr>
      </w:pPr>
      <w:r>
        <w:rPr>
          <w:rFonts w:cs="Arial"/>
          <w:b/>
        </w:rPr>
        <w:t>Discussion and conclusion:</w:t>
      </w:r>
    </w:p>
    <w:p w14:paraId="63450CD2" w14:textId="77777777" w:rsidR="00000000" w:rsidRDefault="00DE7085">
      <w:pPr>
        <w:spacing w:before="100" w:beforeAutospacing="1" w:after="100" w:afterAutospacing="1"/>
        <w:divId w:val="1555703999"/>
      </w:pPr>
      <w:r>
        <w:t>-</w:t>
      </w:r>
    </w:p>
    <w:p w14:paraId="6B09C8BA" w14:textId="77777777" w:rsidR="00000000" w:rsidRDefault="00DE7085">
      <w:pPr>
        <w:keepNext/>
        <w:spacing w:before="100" w:beforeAutospacing="1" w:after="100" w:afterAutospacing="1"/>
        <w:divId w:val="1555703999"/>
        <w:rPr>
          <w:rFonts w:cs="Arial"/>
          <w:b/>
        </w:rPr>
      </w:pPr>
      <w:r>
        <w:rPr>
          <w:rFonts w:cs="Arial"/>
          <w:b/>
        </w:rPr>
        <w:t>Status:</w:t>
      </w:r>
    </w:p>
    <w:p w14:paraId="71666BBF" w14:textId="77777777" w:rsidR="00000000" w:rsidRDefault="00DE7085">
      <w:pPr>
        <w:spacing w:before="100" w:beforeAutospacing="1" w:after="100" w:afterAutospacing="1"/>
        <w:divId w:val="1555703999"/>
      </w:pPr>
      <w:r>
        <w:t>Approved.</w:t>
      </w:r>
    </w:p>
    <w:p w14:paraId="0140790C" w14:textId="77777777" w:rsidR="00000000" w:rsidRDefault="00DE7085">
      <w:pPr>
        <w:pStyle w:val="Heading1"/>
        <w:divId w:val="1818455776"/>
      </w:pPr>
      <w:bookmarkStart w:id="197" w:name="_Toc97638938"/>
      <w:bookmarkStart w:id="198" w:name="_Toc97639421"/>
      <w:r>
        <w:t>17.6</w:t>
      </w:r>
      <w:r>
        <w:tab/>
        <w:t>SA WG6 Rel-17 CRs</w:t>
      </w:r>
      <w:bookmarkEnd w:id="197"/>
      <w:bookmarkEnd w:id="198"/>
    </w:p>
    <w:p w14:paraId="2170822D" w14:textId="77777777" w:rsidR="00000000" w:rsidRDefault="00DE7085">
      <w:pPr>
        <w:pStyle w:val="Heading2"/>
        <w:divId w:val="1818455776"/>
        <w:rPr>
          <w:color w:val="0000FF"/>
        </w:rPr>
      </w:pPr>
      <w:bookmarkStart w:id="199" w:name="_Toc97638939"/>
      <w:bookmarkStart w:id="200" w:name="_Toc97639422"/>
      <w:r>
        <w:rPr>
          <w:color w:val="0000FF"/>
        </w:rPr>
        <w:t>Block 5 (to approve / note Thursday 15:00 UTC)</w:t>
      </w:r>
      <w:bookmarkEnd w:id="199"/>
      <w:bookmarkEnd w:id="200"/>
    </w:p>
    <w:p w14:paraId="743EB064" w14:textId="77777777" w:rsidR="00000000" w:rsidRDefault="00DE7085">
      <w:pPr>
        <w:keepNext/>
        <w:keepLines/>
        <w:pBdr>
          <w:top w:val="single" w:sz="4" w:space="1" w:color="auto"/>
        </w:pBdr>
        <w:spacing w:before="100" w:beforeAutospacing="1" w:after="100" w:afterAutospacing="1"/>
        <w:divId w:val="1555703999"/>
        <w:rPr>
          <w:rFonts w:eastAsiaTheme="minorEastAsia"/>
        </w:rPr>
      </w:pPr>
      <w:r>
        <w:rPr>
          <w:color w:val="0000FF"/>
        </w:rPr>
        <w:t>TD SP-211521</w:t>
      </w:r>
      <w:r>
        <w:t xml:space="preserve"> (CR PACK) Rel-17 CRs to TS23554 and T</w:t>
      </w:r>
      <w:r>
        <w:t>S23434 for 5GMARCH. (Source: SA WG6).</w:t>
      </w:r>
      <w:r>
        <w:br/>
      </w:r>
      <w:r>
        <w:rPr>
          <w:b/>
        </w:rPr>
        <w:t>Document for:</w:t>
      </w:r>
      <w:r>
        <w:t xml:space="preserve"> Approval.</w:t>
      </w:r>
      <w:r>
        <w:br/>
      </w:r>
      <w:r>
        <w:rPr>
          <w:b/>
        </w:rPr>
        <w:t>Abstract:</w:t>
      </w:r>
      <w:r>
        <w:t xml:space="preserve"> 23.554 CR0001R1; 23.554 CR0002R1; 23.554 CR0005R1; 23.554 CR0006R1; 23.554 CR0008R1; 23.554 CR0010R1; 23.554 CR0011R1; 23.434 CR0083R1; 23.554 CR0004R2; 23.554 CR0007R1; 23.554 CR0012R</w:t>
      </w:r>
      <w:r>
        <w:t>2; 23.554 CR0015; 23.554 CR0016; 23.554 CR0017; 23.554 CR0014R1; 23.554 CR0019R1; 23.554 CR0018R1; 23.554 CR0020R1.</w:t>
      </w:r>
    </w:p>
    <w:p w14:paraId="2401F2F0" w14:textId="77777777" w:rsidR="00000000" w:rsidRDefault="00DE7085">
      <w:pPr>
        <w:keepNext/>
        <w:spacing w:before="100" w:beforeAutospacing="1" w:after="100" w:afterAutospacing="1"/>
        <w:divId w:val="1555703999"/>
        <w:rPr>
          <w:rFonts w:cs="Arial"/>
          <w:b/>
        </w:rPr>
      </w:pPr>
      <w:r>
        <w:rPr>
          <w:rFonts w:cs="Arial"/>
          <w:b/>
        </w:rPr>
        <w:t>Comment:</w:t>
      </w:r>
    </w:p>
    <w:p w14:paraId="79D1B421" w14:textId="77777777" w:rsidR="00000000" w:rsidRDefault="00DE7085">
      <w:pPr>
        <w:spacing w:before="100" w:beforeAutospacing="1" w:after="100" w:afterAutospacing="1"/>
        <w:divId w:val="1555703999"/>
      </w:pPr>
      <w:r>
        <w:t>For Block Approval. CC#4: Block Approved.</w:t>
      </w:r>
    </w:p>
    <w:p w14:paraId="7CF8591C" w14:textId="77777777" w:rsidR="00000000" w:rsidRDefault="00DE7085">
      <w:pPr>
        <w:keepNext/>
        <w:spacing w:before="100" w:beforeAutospacing="1" w:after="100" w:afterAutospacing="1"/>
        <w:divId w:val="1555703999"/>
        <w:rPr>
          <w:rFonts w:cs="Arial"/>
          <w:b/>
        </w:rPr>
      </w:pPr>
      <w:r>
        <w:rPr>
          <w:rFonts w:cs="Arial"/>
          <w:b/>
        </w:rPr>
        <w:t>Discussion and conclusion:</w:t>
      </w:r>
    </w:p>
    <w:p w14:paraId="5E7F8294" w14:textId="77777777" w:rsidR="00000000" w:rsidRDefault="00DE7085">
      <w:pPr>
        <w:spacing w:before="100" w:beforeAutospacing="1" w:after="100" w:afterAutospacing="1"/>
        <w:divId w:val="1555703999"/>
      </w:pPr>
      <w:r>
        <w:t>-</w:t>
      </w:r>
    </w:p>
    <w:p w14:paraId="5CC147E6" w14:textId="77777777" w:rsidR="00000000" w:rsidRDefault="00DE7085">
      <w:pPr>
        <w:keepNext/>
        <w:spacing w:before="100" w:beforeAutospacing="1" w:after="100" w:afterAutospacing="1"/>
        <w:divId w:val="1555703999"/>
        <w:rPr>
          <w:rFonts w:cs="Arial"/>
          <w:b/>
        </w:rPr>
      </w:pPr>
      <w:r>
        <w:rPr>
          <w:rFonts w:cs="Arial"/>
          <w:b/>
        </w:rPr>
        <w:t>Status:</w:t>
      </w:r>
    </w:p>
    <w:p w14:paraId="7DF01E1D" w14:textId="77777777" w:rsidR="00000000" w:rsidRDefault="00DE7085">
      <w:pPr>
        <w:spacing w:before="100" w:beforeAutospacing="1" w:after="100" w:afterAutospacing="1"/>
        <w:divId w:val="1555703999"/>
      </w:pPr>
      <w:r>
        <w:t>Approved.</w:t>
      </w:r>
    </w:p>
    <w:p w14:paraId="7FC03D63" w14:textId="77777777" w:rsidR="00000000" w:rsidRDefault="00DE7085">
      <w:pPr>
        <w:keepNext/>
        <w:keepLines/>
        <w:pBdr>
          <w:top w:val="single" w:sz="4" w:space="1" w:color="auto"/>
        </w:pBdr>
        <w:spacing w:before="100" w:beforeAutospacing="1" w:after="100" w:afterAutospacing="1"/>
        <w:divId w:val="1555703999"/>
      </w:pPr>
      <w:r>
        <w:rPr>
          <w:color w:val="0000FF"/>
        </w:rPr>
        <w:t>TD SP-211522</w:t>
      </w:r>
      <w:r>
        <w:t xml:space="preserve"> </w:t>
      </w:r>
      <w:r>
        <w:t>(CR PACK) Rel-17 CRs to TS23558 for EDGEAPP. (Source: SA WG6).</w:t>
      </w:r>
      <w:r>
        <w:br/>
      </w:r>
      <w:r>
        <w:rPr>
          <w:b/>
        </w:rPr>
        <w:t>Document for:</w:t>
      </w:r>
      <w:r>
        <w:t xml:space="preserve"> Approval.</w:t>
      </w:r>
      <w:r>
        <w:br/>
      </w:r>
      <w:r>
        <w:rPr>
          <w:b/>
        </w:rPr>
        <w:t>Abstract:</w:t>
      </w:r>
      <w:r>
        <w:t xml:space="preserve"> 23.558 CR0060; 23.558 CR0053R2; 23.558 CR0054R2; 23.558 CR0057R2; 23.558 CR0058R2; 23.558 CR0072R1; 23.558 CR0065R1; 23.558 CR0066R1; 23.558 CR0063R1; 23.558 C</w:t>
      </w:r>
      <w:r>
        <w:t>R0069R1; 23.558 CR0064R1; 23.558 CR0056R4; 23.558 CR0062R2; 23.558 CR0042R5; 23.558 CR0074R2.</w:t>
      </w:r>
    </w:p>
    <w:p w14:paraId="0CFFECBD" w14:textId="77777777" w:rsidR="00000000" w:rsidRDefault="00DE7085">
      <w:pPr>
        <w:keepNext/>
        <w:spacing w:before="100" w:beforeAutospacing="1" w:after="100" w:afterAutospacing="1"/>
        <w:divId w:val="1555703999"/>
        <w:rPr>
          <w:rFonts w:cs="Arial"/>
          <w:b/>
        </w:rPr>
      </w:pPr>
      <w:r>
        <w:rPr>
          <w:rFonts w:cs="Arial"/>
          <w:b/>
        </w:rPr>
        <w:t>Comment:</w:t>
      </w:r>
    </w:p>
    <w:p w14:paraId="5129C62E" w14:textId="77777777" w:rsidR="00000000" w:rsidRDefault="00DE7085">
      <w:pPr>
        <w:spacing w:before="100" w:beforeAutospacing="1" w:after="100" w:afterAutospacing="1"/>
        <w:divId w:val="1555703999"/>
      </w:pPr>
      <w:r>
        <w:t>For Block Approval. CC#4: Block Approved.</w:t>
      </w:r>
    </w:p>
    <w:p w14:paraId="4AA4C367" w14:textId="77777777" w:rsidR="00000000" w:rsidRDefault="00DE7085">
      <w:pPr>
        <w:keepNext/>
        <w:spacing w:before="100" w:beforeAutospacing="1" w:after="100" w:afterAutospacing="1"/>
        <w:divId w:val="1555703999"/>
        <w:rPr>
          <w:rFonts w:cs="Arial"/>
          <w:b/>
        </w:rPr>
      </w:pPr>
      <w:r>
        <w:rPr>
          <w:rFonts w:cs="Arial"/>
          <w:b/>
        </w:rPr>
        <w:t>Discussion and conclusion:</w:t>
      </w:r>
    </w:p>
    <w:p w14:paraId="2DE92774" w14:textId="77777777" w:rsidR="00000000" w:rsidRDefault="00DE7085">
      <w:pPr>
        <w:spacing w:before="100" w:beforeAutospacing="1" w:after="100" w:afterAutospacing="1"/>
        <w:divId w:val="1555703999"/>
      </w:pPr>
      <w:r>
        <w:t>-</w:t>
      </w:r>
    </w:p>
    <w:p w14:paraId="649B493B" w14:textId="77777777" w:rsidR="00000000" w:rsidRDefault="00DE7085">
      <w:pPr>
        <w:keepNext/>
        <w:spacing w:before="100" w:beforeAutospacing="1" w:after="100" w:afterAutospacing="1"/>
        <w:divId w:val="1555703999"/>
        <w:rPr>
          <w:rFonts w:cs="Arial"/>
          <w:b/>
        </w:rPr>
      </w:pPr>
      <w:r>
        <w:rPr>
          <w:rFonts w:cs="Arial"/>
          <w:b/>
        </w:rPr>
        <w:lastRenderedPageBreak/>
        <w:t>Status:</w:t>
      </w:r>
    </w:p>
    <w:p w14:paraId="34555033" w14:textId="77777777" w:rsidR="00000000" w:rsidRDefault="00DE7085">
      <w:pPr>
        <w:spacing w:before="100" w:beforeAutospacing="1" w:after="100" w:afterAutospacing="1"/>
        <w:divId w:val="1555703999"/>
      </w:pPr>
      <w:r>
        <w:t>Approved.</w:t>
      </w:r>
    </w:p>
    <w:p w14:paraId="47F2805B" w14:textId="77777777" w:rsidR="00000000" w:rsidRDefault="00DE7085">
      <w:pPr>
        <w:keepNext/>
        <w:keepLines/>
        <w:pBdr>
          <w:top w:val="single" w:sz="4" w:space="1" w:color="auto"/>
        </w:pBdr>
        <w:spacing w:before="100" w:beforeAutospacing="1" w:after="100" w:afterAutospacing="1"/>
        <w:divId w:val="1555703999"/>
      </w:pPr>
      <w:r>
        <w:rPr>
          <w:color w:val="0000FF"/>
        </w:rPr>
        <w:t>TD SP-211523</w:t>
      </w:r>
      <w:r>
        <w:t xml:space="preserve"> </w:t>
      </w:r>
      <w:r>
        <w:t>(CR PACK) Rel-17 CRs to TS23282 for eMCData3. (Source: SA WG6).</w:t>
      </w:r>
      <w:r>
        <w:br/>
      </w:r>
      <w:r>
        <w:rPr>
          <w:b/>
        </w:rPr>
        <w:t>Document for:</w:t>
      </w:r>
      <w:r>
        <w:t xml:space="preserve"> Approval.</w:t>
      </w:r>
      <w:r>
        <w:br/>
      </w:r>
      <w:r>
        <w:rPr>
          <w:b/>
        </w:rPr>
        <w:t>Abstract:</w:t>
      </w:r>
      <w:r>
        <w:t xml:space="preserve"> 23.282 CR0287; 23.282 CR0288R1; 23.282 CR0291R1; 23.282 CR0289R2.</w:t>
      </w:r>
    </w:p>
    <w:p w14:paraId="3D32F601" w14:textId="77777777" w:rsidR="00000000" w:rsidRDefault="00DE7085">
      <w:pPr>
        <w:keepNext/>
        <w:spacing w:before="100" w:beforeAutospacing="1" w:after="100" w:afterAutospacing="1"/>
        <w:divId w:val="1555703999"/>
        <w:rPr>
          <w:rFonts w:cs="Arial"/>
          <w:b/>
        </w:rPr>
      </w:pPr>
      <w:r>
        <w:rPr>
          <w:rFonts w:cs="Arial"/>
          <w:b/>
        </w:rPr>
        <w:t>Comment:</w:t>
      </w:r>
    </w:p>
    <w:p w14:paraId="6714611F" w14:textId="77777777" w:rsidR="00000000" w:rsidRDefault="00DE7085">
      <w:pPr>
        <w:spacing w:before="100" w:beforeAutospacing="1" w:after="100" w:afterAutospacing="1"/>
        <w:divId w:val="1555703999"/>
      </w:pPr>
      <w:r>
        <w:t>For Block Approval. CC#4: Block Approved.</w:t>
      </w:r>
    </w:p>
    <w:p w14:paraId="13DEDD86" w14:textId="77777777" w:rsidR="00000000" w:rsidRDefault="00DE7085">
      <w:pPr>
        <w:keepNext/>
        <w:spacing w:before="100" w:beforeAutospacing="1" w:after="100" w:afterAutospacing="1"/>
        <w:divId w:val="1555703999"/>
        <w:rPr>
          <w:rFonts w:cs="Arial"/>
          <w:b/>
        </w:rPr>
      </w:pPr>
      <w:r>
        <w:rPr>
          <w:rFonts w:cs="Arial"/>
          <w:b/>
        </w:rPr>
        <w:t>Discussion and conclusion:</w:t>
      </w:r>
    </w:p>
    <w:p w14:paraId="67E50970" w14:textId="77777777" w:rsidR="00000000" w:rsidRDefault="00DE7085">
      <w:pPr>
        <w:spacing w:before="100" w:beforeAutospacing="1" w:after="100" w:afterAutospacing="1"/>
        <w:divId w:val="1555703999"/>
      </w:pPr>
      <w:r>
        <w:t>-</w:t>
      </w:r>
    </w:p>
    <w:p w14:paraId="58A7EA86" w14:textId="77777777" w:rsidR="00000000" w:rsidRDefault="00DE7085">
      <w:pPr>
        <w:keepNext/>
        <w:spacing w:before="100" w:beforeAutospacing="1" w:after="100" w:afterAutospacing="1"/>
        <w:divId w:val="1555703999"/>
        <w:rPr>
          <w:rFonts w:cs="Arial"/>
          <w:b/>
        </w:rPr>
      </w:pPr>
      <w:r>
        <w:rPr>
          <w:rFonts w:cs="Arial"/>
          <w:b/>
        </w:rPr>
        <w:t>Status:</w:t>
      </w:r>
    </w:p>
    <w:p w14:paraId="3CDCF28B" w14:textId="77777777" w:rsidR="00000000" w:rsidRDefault="00DE7085">
      <w:pPr>
        <w:spacing w:before="100" w:beforeAutospacing="1" w:after="100" w:afterAutospacing="1"/>
        <w:divId w:val="1555703999"/>
      </w:pPr>
      <w:r>
        <w:t>Appr</w:t>
      </w:r>
      <w:r>
        <w:t>oved.</w:t>
      </w:r>
    </w:p>
    <w:p w14:paraId="03518C80" w14:textId="77777777" w:rsidR="00000000" w:rsidRDefault="00DE7085">
      <w:pPr>
        <w:keepNext/>
        <w:keepLines/>
        <w:pBdr>
          <w:top w:val="single" w:sz="4" w:space="1" w:color="auto"/>
        </w:pBdr>
        <w:spacing w:before="100" w:beforeAutospacing="1" w:after="100" w:afterAutospacing="1"/>
        <w:divId w:val="1555703999"/>
      </w:pPr>
      <w:r>
        <w:rPr>
          <w:color w:val="0000FF"/>
        </w:rPr>
        <w:t>TD SP-211524</w:t>
      </w:r>
      <w:r>
        <w:t xml:space="preserve"> (CR PACK) Rel-17 CRs to TS23280 and TS23379 for enh3MCPTT. (Source: SA WG6).</w:t>
      </w:r>
      <w:r>
        <w:br/>
      </w:r>
      <w:r>
        <w:rPr>
          <w:b/>
        </w:rPr>
        <w:t>Document for:</w:t>
      </w:r>
      <w:r>
        <w:t xml:space="preserve"> Approval.</w:t>
      </w:r>
      <w:r>
        <w:br/>
      </w:r>
      <w:r>
        <w:rPr>
          <w:b/>
        </w:rPr>
        <w:t>Abstract:</w:t>
      </w:r>
      <w:r>
        <w:t xml:space="preserve"> 23.280 CR0296; 23.280 CR0297; 23.379 CR0301; 23.280 CR0304R1.</w:t>
      </w:r>
    </w:p>
    <w:p w14:paraId="6A87C158" w14:textId="77777777" w:rsidR="00000000" w:rsidRDefault="00DE7085">
      <w:pPr>
        <w:keepNext/>
        <w:spacing w:before="100" w:beforeAutospacing="1" w:after="100" w:afterAutospacing="1"/>
        <w:divId w:val="1555703999"/>
        <w:rPr>
          <w:rFonts w:cs="Arial"/>
          <w:b/>
        </w:rPr>
      </w:pPr>
      <w:r>
        <w:rPr>
          <w:rFonts w:cs="Arial"/>
          <w:b/>
        </w:rPr>
        <w:t>Comment:</w:t>
      </w:r>
    </w:p>
    <w:p w14:paraId="75114BAC" w14:textId="77777777" w:rsidR="00000000" w:rsidRDefault="00DE7085">
      <w:pPr>
        <w:spacing w:before="100" w:beforeAutospacing="1" w:after="100" w:afterAutospacing="1"/>
        <w:divId w:val="1555703999"/>
      </w:pPr>
      <w:r>
        <w:t>For Block Approval. CC#4: Block Approved.</w:t>
      </w:r>
    </w:p>
    <w:p w14:paraId="3390FC3F" w14:textId="77777777" w:rsidR="00000000" w:rsidRDefault="00DE7085">
      <w:pPr>
        <w:keepNext/>
        <w:spacing w:before="100" w:beforeAutospacing="1" w:after="100" w:afterAutospacing="1"/>
        <w:divId w:val="1555703999"/>
        <w:rPr>
          <w:rFonts w:cs="Arial"/>
          <w:b/>
        </w:rPr>
      </w:pPr>
      <w:r>
        <w:rPr>
          <w:rFonts w:cs="Arial"/>
          <w:b/>
        </w:rPr>
        <w:t>Discussion an</w:t>
      </w:r>
      <w:r>
        <w:rPr>
          <w:rFonts w:cs="Arial"/>
          <w:b/>
        </w:rPr>
        <w:t>d conclusion:</w:t>
      </w:r>
    </w:p>
    <w:p w14:paraId="5C29D2FA" w14:textId="77777777" w:rsidR="00000000" w:rsidRDefault="00DE7085">
      <w:pPr>
        <w:spacing w:before="100" w:beforeAutospacing="1" w:after="100" w:afterAutospacing="1"/>
        <w:divId w:val="1555703999"/>
      </w:pPr>
      <w:r>
        <w:t>-</w:t>
      </w:r>
    </w:p>
    <w:p w14:paraId="4B8FB5B5" w14:textId="77777777" w:rsidR="00000000" w:rsidRDefault="00DE7085">
      <w:pPr>
        <w:keepNext/>
        <w:spacing w:before="100" w:beforeAutospacing="1" w:after="100" w:afterAutospacing="1"/>
        <w:divId w:val="1555703999"/>
        <w:rPr>
          <w:rFonts w:cs="Arial"/>
          <w:b/>
        </w:rPr>
      </w:pPr>
      <w:r>
        <w:rPr>
          <w:rFonts w:cs="Arial"/>
          <w:b/>
        </w:rPr>
        <w:t>Status:</w:t>
      </w:r>
    </w:p>
    <w:p w14:paraId="633AC861" w14:textId="77777777" w:rsidR="00000000" w:rsidRDefault="00DE7085">
      <w:pPr>
        <w:spacing w:before="100" w:beforeAutospacing="1" w:after="100" w:afterAutospacing="1"/>
        <w:divId w:val="1555703999"/>
      </w:pPr>
      <w:r>
        <w:t>Approved.</w:t>
      </w:r>
    </w:p>
    <w:p w14:paraId="61261318" w14:textId="77777777" w:rsidR="00000000" w:rsidRDefault="00DE7085">
      <w:pPr>
        <w:keepNext/>
        <w:keepLines/>
        <w:pBdr>
          <w:top w:val="single" w:sz="4" w:space="1" w:color="auto"/>
        </w:pBdr>
        <w:spacing w:before="100" w:beforeAutospacing="1" w:after="100" w:afterAutospacing="1"/>
        <w:divId w:val="1555703999"/>
      </w:pPr>
      <w:r>
        <w:rPr>
          <w:color w:val="0000FF"/>
        </w:rPr>
        <w:t>TD SP-211525</w:t>
      </w:r>
      <w:r>
        <w:t xml:space="preserve"> (CR PACK) Rel-17 CRs to TS23434 for eSEAL. (Source: SA WG6).</w:t>
      </w:r>
      <w:r>
        <w:br/>
      </w:r>
      <w:r>
        <w:rPr>
          <w:b/>
        </w:rPr>
        <w:t>Document for:</w:t>
      </w:r>
      <w:r>
        <w:t xml:space="preserve"> Approval.</w:t>
      </w:r>
      <w:r>
        <w:br/>
      </w:r>
      <w:r>
        <w:rPr>
          <w:b/>
        </w:rPr>
        <w:t>Abstract:</w:t>
      </w:r>
      <w:r>
        <w:t xml:space="preserve"> 23.434 CR0082R1; 23.434 CR0087; 23.434 CR0084R1; 23.434 CR0086R1.</w:t>
      </w:r>
    </w:p>
    <w:p w14:paraId="0CB7621A" w14:textId="77777777" w:rsidR="00000000" w:rsidRDefault="00DE7085">
      <w:pPr>
        <w:keepNext/>
        <w:spacing w:before="100" w:beforeAutospacing="1" w:after="100" w:afterAutospacing="1"/>
        <w:divId w:val="1555703999"/>
        <w:rPr>
          <w:rFonts w:cs="Arial"/>
          <w:b/>
        </w:rPr>
      </w:pPr>
      <w:r>
        <w:rPr>
          <w:rFonts w:cs="Arial"/>
          <w:b/>
        </w:rPr>
        <w:t>Comment:</w:t>
      </w:r>
    </w:p>
    <w:p w14:paraId="723B45E0" w14:textId="77777777" w:rsidR="00000000" w:rsidRDefault="00DE7085">
      <w:pPr>
        <w:spacing w:before="100" w:beforeAutospacing="1" w:after="100" w:afterAutospacing="1"/>
        <w:divId w:val="1555703999"/>
      </w:pPr>
      <w:r>
        <w:t>For Block Approval. CC#4: Block Approve</w:t>
      </w:r>
      <w:r>
        <w:t>d.</w:t>
      </w:r>
    </w:p>
    <w:p w14:paraId="66F498AF" w14:textId="77777777" w:rsidR="00000000" w:rsidRDefault="00DE7085">
      <w:pPr>
        <w:keepNext/>
        <w:spacing w:before="100" w:beforeAutospacing="1" w:after="100" w:afterAutospacing="1"/>
        <w:divId w:val="1555703999"/>
        <w:rPr>
          <w:rFonts w:cs="Arial"/>
          <w:b/>
        </w:rPr>
      </w:pPr>
      <w:r>
        <w:rPr>
          <w:rFonts w:cs="Arial"/>
          <w:b/>
        </w:rPr>
        <w:t>Discussion and conclusion:</w:t>
      </w:r>
    </w:p>
    <w:p w14:paraId="50926A95" w14:textId="77777777" w:rsidR="00000000" w:rsidRDefault="00DE7085">
      <w:pPr>
        <w:spacing w:before="100" w:beforeAutospacing="1" w:after="100" w:afterAutospacing="1"/>
        <w:divId w:val="1555703999"/>
      </w:pPr>
      <w:r>
        <w:t>-</w:t>
      </w:r>
    </w:p>
    <w:p w14:paraId="1C0FBD62" w14:textId="77777777" w:rsidR="00000000" w:rsidRDefault="00DE7085">
      <w:pPr>
        <w:keepNext/>
        <w:spacing w:before="100" w:beforeAutospacing="1" w:after="100" w:afterAutospacing="1"/>
        <w:divId w:val="1555703999"/>
        <w:rPr>
          <w:rFonts w:cs="Arial"/>
          <w:b/>
        </w:rPr>
      </w:pPr>
      <w:r>
        <w:rPr>
          <w:rFonts w:cs="Arial"/>
          <w:b/>
        </w:rPr>
        <w:t>Status:</w:t>
      </w:r>
    </w:p>
    <w:p w14:paraId="22E1179E" w14:textId="77777777" w:rsidR="00000000" w:rsidRDefault="00DE7085">
      <w:pPr>
        <w:spacing w:before="100" w:beforeAutospacing="1" w:after="100" w:afterAutospacing="1"/>
        <w:divId w:val="1555703999"/>
      </w:pPr>
      <w:r>
        <w:t>Approved.</w:t>
      </w:r>
    </w:p>
    <w:p w14:paraId="3053D906" w14:textId="77777777" w:rsidR="00000000" w:rsidRDefault="00DE7085">
      <w:pPr>
        <w:keepNext/>
        <w:keepLines/>
        <w:pBdr>
          <w:top w:val="single" w:sz="4" w:space="1" w:color="auto"/>
        </w:pBdr>
        <w:spacing w:before="100" w:beforeAutospacing="1" w:after="100" w:afterAutospacing="1"/>
        <w:divId w:val="1555703999"/>
      </w:pPr>
      <w:r>
        <w:rPr>
          <w:color w:val="0000FF"/>
        </w:rPr>
        <w:lastRenderedPageBreak/>
        <w:t>TD SP-211526</w:t>
      </w:r>
      <w:r>
        <w:t xml:space="preserve"> (CR PACK) Rel-17 CR to TS23289 MCOver5GS. (Source: SA WG6).</w:t>
      </w:r>
      <w:r>
        <w:br/>
      </w:r>
      <w:r>
        <w:rPr>
          <w:b/>
        </w:rPr>
        <w:t>Document for:</w:t>
      </w:r>
      <w:r>
        <w:t xml:space="preserve"> Approval.</w:t>
      </w:r>
      <w:r>
        <w:br/>
      </w:r>
      <w:r>
        <w:rPr>
          <w:b/>
        </w:rPr>
        <w:t>Abstract:</w:t>
      </w:r>
      <w:r>
        <w:t xml:space="preserve"> 23.289 CR0013R1.</w:t>
      </w:r>
    </w:p>
    <w:p w14:paraId="1BB97FBE" w14:textId="77777777" w:rsidR="00000000" w:rsidRDefault="00DE7085">
      <w:pPr>
        <w:keepNext/>
        <w:spacing w:before="100" w:beforeAutospacing="1" w:after="100" w:afterAutospacing="1"/>
        <w:divId w:val="1555703999"/>
        <w:rPr>
          <w:rFonts w:cs="Arial"/>
          <w:b/>
        </w:rPr>
      </w:pPr>
      <w:r>
        <w:rPr>
          <w:rFonts w:cs="Arial"/>
          <w:b/>
        </w:rPr>
        <w:t>Comment:</w:t>
      </w:r>
    </w:p>
    <w:p w14:paraId="36665738" w14:textId="77777777" w:rsidR="00000000" w:rsidRDefault="00DE7085">
      <w:pPr>
        <w:spacing w:before="100" w:beforeAutospacing="1" w:after="100" w:afterAutospacing="1"/>
        <w:divId w:val="1555703999"/>
      </w:pPr>
      <w:r>
        <w:t>For Block Approval. CC#4: Block Approved.</w:t>
      </w:r>
    </w:p>
    <w:p w14:paraId="0F2CC5DB" w14:textId="77777777" w:rsidR="00000000" w:rsidRDefault="00DE7085">
      <w:pPr>
        <w:keepNext/>
        <w:spacing w:before="100" w:beforeAutospacing="1" w:after="100" w:afterAutospacing="1"/>
        <w:divId w:val="1555703999"/>
        <w:rPr>
          <w:rFonts w:cs="Arial"/>
          <w:b/>
        </w:rPr>
      </w:pPr>
      <w:r>
        <w:rPr>
          <w:rFonts w:cs="Arial"/>
          <w:b/>
        </w:rPr>
        <w:t>Discussion and conclusion:</w:t>
      </w:r>
    </w:p>
    <w:p w14:paraId="43AF131D" w14:textId="77777777" w:rsidR="00000000" w:rsidRDefault="00DE7085">
      <w:pPr>
        <w:spacing w:before="100" w:beforeAutospacing="1" w:after="100" w:afterAutospacing="1"/>
        <w:divId w:val="1555703999"/>
      </w:pPr>
      <w:r>
        <w:t>-</w:t>
      </w:r>
    </w:p>
    <w:p w14:paraId="2E7D0DFD" w14:textId="77777777" w:rsidR="00000000" w:rsidRDefault="00DE7085">
      <w:pPr>
        <w:keepNext/>
        <w:spacing w:before="100" w:beforeAutospacing="1" w:after="100" w:afterAutospacing="1"/>
        <w:divId w:val="1555703999"/>
        <w:rPr>
          <w:rFonts w:cs="Arial"/>
          <w:b/>
        </w:rPr>
      </w:pPr>
      <w:r>
        <w:rPr>
          <w:rFonts w:cs="Arial"/>
          <w:b/>
        </w:rPr>
        <w:t>Status:</w:t>
      </w:r>
    </w:p>
    <w:p w14:paraId="0E8E5D35" w14:textId="77777777" w:rsidR="00000000" w:rsidRDefault="00DE7085">
      <w:pPr>
        <w:spacing w:before="100" w:beforeAutospacing="1" w:after="100" w:afterAutospacing="1"/>
        <w:divId w:val="1555703999"/>
      </w:pPr>
      <w:r>
        <w:t>Approved.</w:t>
      </w:r>
    </w:p>
    <w:p w14:paraId="069A79DF" w14:textId="77777777" w:rsidR="00000000" w:rsidRDefault="00DE7085">
      <w:pPr>
        <w:keepNext/>
        <w:keepLines/>
        <w:pBdr>
          <w:top w:val="single" w:sz="4" w:space="1" w:color="auto"/>
        </w:pBdr>
        <w:spacing w:before="100" w:beforeAutospacing="1" w:after="100" w:afterAutospacing="1"/>
        <w:divId w:val="1555703999"/>
      </w:pPr>
      <w:r>
        <w:rPr>
          <w:color w:val="0000FF"/>
        </w:rPr>
        <w:t>TD SP-211527</w:t>
      </w:r>
      <w:r>
        <w:t xml:space="preserve"> (CR PACK) Rel-17 CR to TS23283 TEI17. (Source: SA WG6).</w:t>
      </w:r>
      <w:r>
        <w:br/>
      </w:r>
      <w:r>
        <w:rPr>
          <w:b/>
        </w:rPr>
        <w:t>Document for:</w:t>
      </w:r>
      <w:r>
        <w:t xml:space="preserve"> Approval.</w:t>
      </w:r>
      <w:r>
        <w:br/>
      </w:r>
      <w:r>
        <w:rPr>
          <w:b/>
        </w:rPr>
        <w:t>Abstract:</w:t>
      </w:r>
      <w:r>
        <w:t xml:space="preserve"> 23.283 CR0059R2.</w:t>
      </w:r>
    </w:p>
    <w:p w14:paraId="6F421BA7" w14:textId="77777777" w:rsidR="00000000" w:rsidRDefault="00DE7085">
      <w:pPr>
        <w:keepNext/>
        <w:spacing w:before="100" w:beforeAutospacing="1" w:after="100" w:afterAutospacing="1"/>
        <w:divId w:val="1555703999"/>
        <w:rPr>
          <w:rFonts w:cs="Arial"/>
          <w:b/>
        </w:rPr>
      </w:pPr>
      <w:r>
        <w:rPr>
          <w:rFonts w:cs="Arial"/>
          <w:b/>
        </w:rPr>
        <w:t>Comment:</w:t>
      </w:r>
    </w:p>
    <w:p w14:paraId="562BC5FC" w14:textId="77777777" w:rsidR="00000000" w:rsidRDefault="00DE7085">
      <w:pPr>
        <w:spacing w:before="100" w:beforeAutospacing="1" w:after="100" w:afterAutospacing="1"/>
        <w:divId w:val="1555703999"/>
      </w:pPr>
      <w:r>
        <w:t>For Block Approval. CC#4: Block Approv</w:t>
      </w:r>
      <w:r>
        <w:t>ed.</w:t>
      </w:r>
    </w:p>
    <w:p w14:paraId="6857392C" w14:textId="77777777" w:rsidR="00000000" w:rsidRDefault="00DE7085">
      <w:pPr>
        <w:keepNext/>
        <w:spacing w:before="100" w:beforeAutospacing="1" w:after="100" w:afterAutospacing="1"/>
        <w:divId w:val="1555703999"/>
        <w:rPr>
          <w:rFonts w:cs="Arial"/>
          <w:b/>
        </w:rPr>
      </w:pPr>
      <w:r>
        <w:rPr>
          <w:rFonts w:cs="Arial"/>
          <w:b/>
        </w:rPr>
        <w:t>Discussion and conclusion:</w:t>
      </w:r>
    </w:p>
    <w:p w14:paraId="75394B03" w14:textId="77777777" w:rsidR="00000000" w:rsidRDefault="00DE7085">
      <w:pPr>
        <w:spacing w:before="100" w:beforeAutospacing="1" w:after="100" w:afterAutospacing="1"/>
        <w:divId w:val="1555703999"/>
      </w:pPr>
      <w:r>
        <w:t>-</w:t>
      </w:r>
    </w:p>
    <w:p w14:paraId="31FF9FDC" w14:textId="77777777" w:rsidR="00000000" w:rsidRDefault="00DE7085">
      <w:pPr>
        <w:keepNext/>
        <w:spacing w:before="100" w:beforeAutospacing="1" w:after="100" w:afterAutospacing="1"/>
        <w:divId w:val="1555703999"/>
        <w:rPr>
          <w:rFonts w:cs="Arial"/>
          <w:b/>
        </w:rPr>
      </w:pPr>
      <w:r>
        <w:rPr>
          <w:rFonts w:cs="Arial"/>
          <w:b/>
        </w:rPr>
        <w:t>Status:</w:t>
      </w:r>
    </w:p>
    <w:p w14:paraId="36A498CF" w14:textId="77777777" w:rsidR="00000000" w:rsidRDefault="00DE7085">
      <w:pPr>
        <w:spacing w:before="100" w:beforeAutospacing="1" w:after="100" w:afterAutospacing="1"/>
        <w:divId w:val="1555703999"/>
      </w:pPr>
      <w:r>
        <w:t>Approved.</w:t>
      </w:r>
    </w:p>
    <w:p w14:paraId="63870787" w14:textId="77777777" w:rsidR="00000000" w:rsidRDefault="00DE7085">
      <w:pPr>
        <w:keepNext/>
        <w:keepLines/>
        <w:pBdr>
          <w:top w:val="single" w:sz="4" w:space="1" w:color="auto"/>
        </w:pBdr>
        <w:spacing w:before="100" w:beforeAutospacing="1" w:after="100" w:afterAutospacing="1"/>
        <w:divId w:val="1555703999"/>
      </w:pPr>
      <w:r>
        <w:rPr>
          <w:color w:val="0000FF"/>
        </w:rPr>
        <w:t>TD SP-211528</w:t>
      </w:r>
      <w:r>
        <w:t xml:space="preserve"> (CR PACK) Rel-17 CRs to TS23255 for UASAPP. (Source: SA WG6).</w:t>
      </w:r>
      <w:r>
        <w:br/>
      </w:r>
      <w:r>
        <w:rPr>
          <w:b/>
        </w:rPr>
        <w:t>Document for:</w:t>
      </w:r>
      <w:r>
        <w:t xml:space="preserve"> Approval.</w:t>
      </w:r>
      <w:r>
        <w:br/>
      </w:r>
      <w:r>
        <w:rPr>
          <w:b/>
        </w:rPr>
        <w:t>Abstract:</w:t>
      </w:r>
      <w:r>
        <w:t xml:space="preserve"> 23.255 CR0018; 23.255 CR0019; 23.255 CR0020; 23.255 CR0021; 23.255 CR0022; 23.255 CR0023R1.</w:t>
      </w:r>
    </w:p>
    <w:p w14:paraId="4E38A713" w14:textId="77777777" w:rsidR="00000000" w:rsidRDefault="00DE7085">
      <w:pPr>
        <w:keepNext/>
        <w:spacing w:before="100" w:beforeAutospacing="1" w:after="100" w:afterAutospacing="1"/>
        <w:divId w:val="1555703999"/>
        <w:rPr>
          <w:rFonts w:cs="Arial"/>
          <w:b/>
        </w:rPr>
      </w:pPr>
      <w:r>
        <w:rPr>
          <w:rFonts w:cs="Arial"/>
          <w:b/>
        </w:rPr>
        <w:t>Comm</w:t>
      </w:r>
      <w:r>
        <w:rPr>
          <w:rFonts w:cs="Arial"/>
          <w:b/>
        </w:rPr>
        <w:t>ent:</w:t>
      </w:r>
    </w:p>
    <w:p w14:paraId="6E6E665B" w14:textId="77777777" w:rsidR="00000000" w:rsidRDefault="00DE7085">
      <w:pPr>
        <w:spacing w:before="100" w:beforeAutospacing="1" w:after="100" w:afterAutospacing="1"/>
        <w:divId w:val="1555703999"/>
      </w:pPr>
      <w:r>
        <w:t>For Block Approval. CC#4: Block Approved.</w:t>
      </w:r>
    </w:p>
    <w:p w14:paraId="1C59A4D3" w14:textId="77777777" w:rsidR="00000000" w:rsidRDefault="00DE7085">
      <w:pPr>
        <w:keepNext/>
        <w:spacing w:before="100" w:beforeAutospacing="1" w:after="100" w:afterAutospacing="1"/>
        <w:divId w:val="1555703999"/>
        <w:rPr>
          <w:rFonts w:cs="Arial"/>
          <w:b/>
        </w:rPr>
      </w:pPr>
      <w:r>
        <w:rPr>
          <w:rFonts w:cs="Arial"/>
          <w:b/>
        </w:rPr>
        <w:t>Discussion and conclusion:</w:t>
      </w:r>
    </w:p>
    <w:p w14:paraId="3614FE8E" w14:textId="77777777" w:rsidR="00000000" w:rsidRDefault="00DE7085">
      <w:pPr>
        <w:spacing w:before="100" w:beforeAutospacing="1" w:after="100" w:afterAutospacing="1"/>
        <w:divId w:val="1555703999"/>
      </w:pPr>
      <w:r>
        <w:t>-</w:t>
      </w:r>
    </w:p>
    <w:p w14:paraId="5E766780" w14:textId="77777777" w:rsidR="00000000" w:rsidRDefault="00DE7085">
      <w:pPr>
        <w:keepNext/>
        <w:spacing w:before="100" w:beforeAutospacing="1" w:after="100" w:afterAutospacing="1"/>
        <w:divId w:val="1555703999"/>
        <w:rPr>
          <w:rFonts w:cs="Arial"/>
          <w:b/>
        </w:rPr>
      </w:pPr>
      <w:r>
        <w:rPr>
          <w:rFonts w:cs="Arial"/>
          <w:b/>
        </w:rPr>
        <w:t>Status:</w:t>
      </w:r>
    </w:p>
    <w:p w14:paraId="7F6D7223" w14:textId="77777777" w:rsidR="00000000" w:rsidRDefault="00DE7085">
      <w:pPr>
        <w:spacing w:before="100" w:beforeAutospacing="1" w:after="100" w:afterAutospacing="1"/>
        <w:divId w:val="1555703999"/>
      </w:pPr>
      <w:r>
        <w:t>Approved.</w:t>
      </w:r>
    </w:p>
    <w:p w14:paraId="24C0A459" w14:textId="77777777" w:rsidR="00000000" w:rsidRDefault="00DE7085">
      <w:pPr>
        <w:pStyle w:val="Heading1"/>
        <w:divId w:val="1495222703"/>
      </w:pPr>
      <w:bookmarkStart w:id="201" w:name="_Toc97638940"/>
      <w:bookmarkStart w:id="202" w:name="_Toc97639423"/>
      <w:r>
        <w:lastRenderedPageBreak/>
        <w:t>18</w:t>
      </w:r>
      <w:r>
        <w:tab/>
        <w:t>Rel-18 CRs</w:t>
      </w:r>
      <w:bookmarkEnd w:id="201"/>
      <w:bookmarkEnd w:id="202"/>
    </w:p>
    <w:p w14:paraId="0D6DB916" w14:textId="77777777" w:rsidR="00000000" w:rsidRDefault="00DE7085">
      <w:pPr>
        <w:pStyle w:val="Heading1"/>
        <w:divId w:val="676612734"/>
      </w:pPr>
      <w:bookmarkStart w:id="203" w:name="_Toc97638941"/>
      <w:bookmarkStart w:id="204" w:name="_Toc97639424"/>
      <w:r>
        <w:t>18.1</w:t>
      </w:r>
      <w:r>
        <w:tab/>
        <w:t>SA WG1 Rel-18 CRs</w:t>
      </w:r>
      <w:bookmarkEnd w:id="203"/>
      <w:bookmarkEnd w:id="204"/>
    </w:p>
    <w:p w14:paraId="456230CC" w14:textId="77777777" w:rsidR="00000000" w:rsidRDefault="00DE7085">
      <w:pPr>
        <w:keepNext/>
        <w:keepLines/>
        <w:pBdr>
          <w:top w:val="single" w:sz="4" w:space="1" w:color="auto"/>
        </w:pBdr>
        <w:spacing w:before="100" w:beforeAutospacing="1" w:after="100" w:afterAutospacing="1"/>
        <w:divId w:val="676612734"/>
        <w:rPr>
          <w:rFonts w:eastAsiaTheme="minorEastAsia"/>
        </w:rPr>
      </w:pPr>
      <w:r>
        <w:rPr>
          <w:color w:val="0000FF"/>
        </w:rPr>
        <w:t>TD SP-211490</w:t>
      </w:r>
      <w:r>
        <w:t xml:space="preserve"> (CR PACK) Stage 1 CRs on FS_TACMM. (Source: SA WG1).</w:t>
      </w:r>
      <w:r>
        <w:br/>
      </w:r>
      <w:r>
        <w:rPr>
          <w:b/>
        </w:rPr>
        <w:t>Document for:</w:t>
      </w:r>
      <w:r>
        <w:t xml:space="preserve"> Approval.</w:t>
      </w:r>
      <w:r>
        <w:br/>
      </w:r>
      <w:r>
        <w:rPr>
          <w:b/>
        </w:rPr>
        <w:t>Abstract:</w:t>
      </w:r>
      <w:r>
        <w:t xml:space="preserve"> 22.847 CR0002; 22.847 CR0</w:t>
      </w:r>
      <w:r>
        <w:t>011R1; 22.847 CR0013R1; 22.847 CR0003R1; 22.847 CR0001R1; 22.847 CR0012R2; 22.847 CR0007R2; 22.847 CR0008R2; 22.847 CR0009R2; 22.847 CR0005R2; 22.847 CR0006R2; 22.847 CR0010R2.</w:t>
      </w:r>
    </w:p>
    <w:p w14:paraId="62F6D79A" w14:textId="77777777" w:rsidR="00000000" w:rsidRDefault="00DE7085">
      <w:pPr>
        <w:keepNext/>
        <w:spacing w:before="100" w:beforeAutospacing="1" w:after="100" w:afterAutospacing="1"/>
        <w:divId w:val="676612734"/>
        <w:rPr>
          <w:rFonts w:cs="Arial"/>
          <w:b/>
        </w:rPr>
      </w:pPr>
      <w:r>
        <w:rPr>
          <w:rFonts w:cs="Arial"/>
          <w:b/>
        </w:rPr>
        <w:t>Comment:</w:t>
      </w:r>
    </w:p>
    <w:p w14:paraId="32BA1274" w14:textId="77777777" w:rsidR="00000000" w:rsidRDefault="00DE7085">
      <w:pPr>
        <w:spacing w:before="100" w:beforeAutospacing="1" w:after="100" w:afterAutospacing="1"/>
        <w:divId w:val="676612734"/>
      </w:pPr>
      <w:r>
        <w:t>CRs are missing from CR Pack. Removed from Block Approval. CC#4:SP-211490r01 was approved. Revised to SP-211629.</w:t>
      </w:r>
    </w:p>
    <w:p w14:paraId="2762A803" w14:textId="77777777" w:rsidR="00000000" w:rsidRDefault="00DE7085">
      <w:pPr>
        <w:keepNext/>
        <w:spacing w:before="100" w:beforeAutospacing="1" w:after="100" w:afterAutospacing="1"/>
        <w:divId w:val="676612734"/>
        <w:rPr>
          <w:rFonts w:cs="Arial"/>
          <w:b/>
        </w:rPr>
      </w:pPr>
      <w:r>
        <w:rPr>
          <w:rFonts w:cs="Arial"/>
          <w:b/>
        </w:rPr>
        <w:t>Discussion and conclusion:</w:t>
      </w:r>
    </w:p>
    <w:p w14:paraId="0ED43397" w14:textId="77777777" w:rsidR="00000000" w:rsidRDefault="00DE7085">
      <w:pPr>
        <w:spacing w:before="100" w:beforeAutospacing="1" w:after="100" w:afterAutospacing="1"/>
        <w:divId w:val="676612734"/>
      </w:pPr>
      <w:r>
        <w:t>CC#4: SP-211490r01 was provided containing the full set of CRs. SP-211490r01 was approved (to be revised by MCC into a new TD number).</w:t>
      </w:r>
    </w:p>
    <w:p w14:paraId="7DCBD9AE" w14:textId="77777777" w:rsidR="00000000" w:rsidRDefault="00DE7085">
      <w:pPr>
        <w:keepNext/>
        <w:spacing w:before="100" w:beforeAutospacing="1" w:after="100" w:afterAutospacing="1"/>
        <w:divId w:val="676612734"/>
        <w:rPr>
          <w:rFonts w:cs="Arial"/>
          <w:b/>
        </w:rPr>
      </w:pPr>
      <w:r>
        <w:rPr>
          <w:rFonts w:cs="Arial"/>
          <w:b/>
        </w:rPr>
        <w:t>Status:</w:t>
      </w:r>
    </w:p>
    <w:p w14:paraId="106AE066" w14:textId="77777777" w:rsidR="00000000" w:rsidRDefault="00DE7085">
      <w:pPr>
        <w:spacing w:before="100" w:beforeAutospacing="1" w:after="100" w:afterAutospacing="1"/>
        <w:divId w:val="676612734"/>
      </w:pPr>
      <w:r>
        <w:t>Revised to SP-211629.</w:t>
      </w:r>
    </w:p>
    <w:p w14:paraId="6F2F6A04" w14:textId="77777777" w:rsidR="00000000" w:rsidRDefault="00DE7085">
      <w:pPr>
        <w:keepNext/>
        <w:keepLines/>
        <w:pBdr>
          <w:top w:val="single" w:sz="4" w:space="1" w:color="auto"/>
        </w:pBdr>
        <w:spacing w:before="100" w:beforeAutospacing="1" w:after="100" w:afterAutospacing="1"/>
        <w:divId w:val="676612734"/>
      </w:pPr>
      <w:r>
        <w:rPr>
          <w:color w:val="0000FF"/>
        </w:rPr>
        <w:t>TD SP-211629</w:t>
      </w:r>
      <w:r>
        <w:t xml:space="preserve"> (CR PACK) Stage 1 CRs on FS_TACMM. (Source: SA WG1).</w:t>
      </w:r>
      <w:r>
        <w:br/>
      </w:r>
      <w:r>
        <w:rPr>
          <w:b/>
        </w:rPr>
        <w:t>Document for:</w:t>
      </w:r>
      <w:r>
        <w:t xml:space="preserve"> Approval.</w:t>
      </w:r>
      <w:r>
        <w:br/>
      </w:r>
      <w:r>
        <w:rPr>
          <w:b/>
        </w:rPr>
        <w:t>A</w:t>
      </w:r>
      <w:r>
        <w:rPr>
          <w:b/>
        </w:rPr>
        <w:t>bstract:</w:t>
      </w:r>
      <w:r>
        <w:t xml:space="preserve"> 22.847 CR0007R2; 22.847 CR0008R2; 22.847 CR0009R2; 22.847 CR0010R2; 22.847 CR0006R2; 22.847 CR0005R2; 22.847 CR0002; 22.847 CR0011R1; 22.847 CR0013R1; 22.847 CR0001R1; 22.847 CR0003R1; 22.847 CR0012R2.</w:t>
      </w:r>
    </w:p>
    <w:p w14:paraId="090307CE" w14:textId="77777777" w:rsidR="00000000" w:rsidRDefault="00DE7085">
      <w:pPr>
        <w:keepNext/>
        <w:spacing w:before="100" w:beforeAutospacing="1" w:after="100" w:afterAutospacing="1"/>
        <w:divId w:val="676612734"/>
        <w:rPr>
          <w:rFonts w:cs="Arial"/>
          <w:b/>
        </w:rPr>
      </w:pPr>
      <w:r>
        <w:rPr>
          <w:rFonts w:cs="Arial"/>
          <w:b/>
        </w:rPr>
        <w:t>Comment:</w:t>
      </w:r>
    </w:p>
    <w:p w14:paraId="544F1020" w14:textId="77777777" w:rsidR="00000000" w:rsidRDefault="00DE7085">
      <w:pPr>
        <w:spacing w:before="100" w:beforeAutospacing="1" w:after="100" w:afterAutospacing="1"/>
        <w:divId w:val="676612734"/>
      </w:pPr>
      <w:r>
        <w:t>Revision of SP-211490r01. This CR PA</w:t>
      </w:r>
      <w:r>
        <w:t>CK was approved.</w:t>
      </w:r>
    </w:p>
    <w:p w14:paraId="782A6E7E" w14:textId="77777777" w:rsidR="00000000" w:rsidRDefault="00DE7085">
      <w:pPr>
        <w:keepNext/>
        <w:spacing w:before="100" w:beforeAutospacing="1" w:after="100" w:afterAutospacing="1"/>
        <w:divId w:val="676612734"/>
        <w:rPr>
          <w:rFonts w:cs="Arial"/>
          <w:b/>
        </w:rPr>
      </w:pPr>
      <w:r>
        <w:rPr>
          <w:rFonts w:cs="Arial"/>
          <w:b/>
        </w:rPr>
        <w:t>Discussion and conclusion:</w:t>
      </w:r>
    </w:p>
    <w:p w14:paraId="0EDDD3EF" w14:textId="77777777" w:rsidR="00000000" w:rsidRDefault="00DE7085">
      <w:pPr>
        <w:spacing w:before="100" w:beforeAutospacing="1" w:after="100" w:afterAutospacing="1"/>
        <w:divId w:val="676612734"/>
      </w:pPr>
      <w:r>
        <w:t>-</w:t>
      </w:r>
    </w:p>
    <w:p w14:paraId="6F182A8C" w14:textId="77777777" w:rsidR="00000000" w:rsidRDefault="00DE7085">
      <w:pPr>
        <w:keepNext/>
        <w:spacing w:before="100" w:beforeAutospacing="1" w:after="100" w:afterAutospacing="1"/>
        <w:divId w:val="676612734"/>
        <w:rPr>
          <w:rFonts w:cs="Arial"/>
          <w:b/>
        </w:rPr>
      </w:pPr>
      <w:r>
        <w:rPr>
          <w:rFonts w:cs="Arial"/>
          <w:b/>
        </w:rPr>
        <w:t>Status:</w:t>
      </w:r>
    </w:p>
    <w:p w14:paraId="0D253BF1" w14:textId="77777777" w:rsidR="00000000" w:rsidRDefault="00DE7085">
      <w:pPr>
        <w:spacing w:before="100" w:beforeAutospacing="1" w:after="100" w:afterAutospacing="1"/>
        <w:divId w:val="676612734"/>
      </w:pPr>
      <w:r>
        <w:t>Approved.</w:t>
      </w:r>
    </w:p>
    <w:p w14:paraId="6879426C" w14:textId="77777777" w:rsidR="00000000" w:rsidRDefault="00DE7085">
      <w:pPr>
        <w:pStyle w:val="Heading2"/>
        <w:divId w:val="676612734"/>
        <w:rPr>
          <w:color w:val="0000FF"/>
        </w:rPr>
      </w:pPr>
      <w:bookmarkStart w:id="205" w:name="_Toc97638942"/>
      <w:bookmarkStart w:id="206" w:name="_Toc97639425"/>
      <w:r>
        <w:rPr>
          <w:color w:val="0000FF"/>
        </w:rPr>
        <w:t>Block 5 (to approve / note Thursday 15:00 UTC)</w:t>
      </w:r>
      <w:bookmarkEnd w:id="205"/>
      <w:bookmarkEnd w:id="206"/>
    </w:p>
    <w:p w14:paraId="0EF61A14" w14:textId="77777777" w:rsidR="00000000" w:rsidRDefault="00DE7085">
      <w:pPr>
        <w:keepNext/>
        <w:keepLines/>
        <w:pBdr>
          <w:top w:val="single" w:sz="4" w:space="1" w:color="auto"/>
        </w:pBdr>
        <w:spacing w:before="100" w:beforeAutospacing="1" w:after="100" w:afterAutospacing="1"/>
        <w:divId w:val="1495222703"/>
        <w:rPr>
          <w:rFonts w:eastAsiaTheme="minorEastAsia"/>
        </w:rPr>
      </w:pPr>
      <w:r>
        <w:rPr>
          <w:color w:val="0000FF"/>
        </w:rPr>
        <w:t>TD SP-211488</w:t>
      </w:r>
      <w:r>
        <w:t xml:space="preserve"> (CR PACK) Stage 1 CRs on AMMT. (Source: SA WG1).</w:t>
      </w:r>
      <w:r>
        <w:br/>
      </w:r>
      <w:r>
        <w:rPr>
          <w:b/>
        </w:rPr>
        <w:t>Document for:</w:t>
      </w:r>
      <w:r>
        <w:t xml:space="preserve"> Approval.</w:t>
      </w:r>
      <w:r>
        <w:br/>
      </w:r>
      <w:r>
        <w:rPr>
          <w:b/>
        </w:rPr>
        <w:t>Abstract:</w:t>
      </w:r>
      <w:r>
        <w:t xml:space="preserve"> 22.261 CR0583R1; 22.261 CR0629; 22.261 CR0597R1; </w:t>
      </w:r>
      <w:r>
        <w:t>22.261 CR0598R1.</w:t>
      </w:r>
    </w:p>
    <w:p w14:paraId="125339E0" w14:textId="77777777" w:rsidR="00000000" w:rsidRDefault="00DE7085">
      <w:pPr>
        <w:keepNext/>
        <w:spacing w:before="100" w:beforeAutospacing="1" w:after="100" w:afterAutospacing="1"/>
        <w:divId w:val="1495222703"/>
        <w:rPr>
          <w:rFonts w:cs="Arial"/>
          <w:b/>
        </w:rPr>
      </w:pPr>
      <w:r>
        <w:rPr>
          <w:rFonts w:cs="Arial"/>
          <w:b/>
        </w:rPr>
        <w:t>Comment:</w:t>
      </w:r>
    </w:p>
    <w:p w14:paraId="1DDFFA3A" w14:textId="77777777" w:rsidR="00000000" w:rsidRDefault="00DE7085">
      <w:pPr>
        <w:spacing w:before="100" w:beforeAutospacing="1" w:after="100" w:afterAutospacing="1"/>
        <w:divId w:val="1495222703"/>
      </w:pPr>
      <w:r>
        <w:t>For Block Approval. CC#4: Block Approved.</w:t>
      </w:r>
    </w:p>
    <w:p w14:paraId="348F5139" w14:textId="77777777" w:rsidR="00000000" w:rsidRDefault="00DE7085">
      <w:pPr>
        <w:keepNext/>
        <w:spacing w:before="100" w:beforeAutospacing="1" w:after="100" w:afterAutospacing="1"/>
        <w:divId w:val="1495222703"/>
        <w:rPr>
          <w:rFonts w:cs="Arial"/>
          <w:b/>
        </w:rPr>
      </w:pPr>
      <w:r>
        <w:rPr>
          <w:rFonts w:cs="Arial"/>
          <w:b/>
        </w:rPr>
        <w:lastRenderedPageBreak/>
        <w:t>Discussion and conclusion:</w:t>
      </w:r>
    </w:p>
    <w:p w14:paraId="792BBC7D" w14:textId="77777777" w:rsidR="00000000" w:rsidRDefault="00DE7085">
      <w:pPr>
        <w:spacing w:before="100" w:beforeAutospacing="1" w:after="100" w:afterAutospacing="1"/>
        <w:divId w:val="1495222703"/>
      </w:pPr>
      <w:r>
        <w:t>-</w:t>
      </w:r>
    </w:p>
    <w:p w14:paraId="1DEAFDE0" w14:textId="77777777" w:rsidR="00000000" w:rsidRDefault="00DE7085">
      <w:pPr>
        <w:keepNext/>
        <w:spacing w:before="100" w:beforeAutospacing="1" w:after="100" w:afterAutospacing="1"/>
        <w:divId w:val="1495222703"/>
        <w:rPr>
          <w:rFonts w:cs="Arial"/>
          <w:b/>
        </w:rPr>
      </w:pPr>
      <w:r>
        <w:rPr>
          <w:rFonts w:cs="Arial"/>
          <w:b/>
        </w:rPr>
        <w:t>Status:</w:t>
      </w:r>
    </w:p>
    <w:p w14:paraId="5B1A3498" w14:textId="77777777" w:rsidR="00000000" w:rsidRDefault="00DE7085">
      <w:pPr>
        <w:spacing w:before="100" w:beforeAutospacing="1" w:after="100" w:afterAutospacing="1"/>
        <w:divId w:val="1495222703"/>
      </w:pPr>
      <w:r>
        <w:t>Approved.</w:t>
      </w:r>
    </w:p>
    <w:p w14:paraId="17608A3B" w14:textId="77777777" w:rsidR="00000000" w:rsidRDefault="00DE7085">
      <w:pPr>
        <w:keepNext/>
        <w:keepLines/>
        <w:pBdr>
          <w:top w:val="single" w:sz="4" w:space="1" w:color="auto"/>
        </w:pBdr>
        <w:spacing w:before="100" w:beforeAutospacing="1" w:after="100" w:afterAutospacing="1"/>
        <w:divId w:val="1495222703"/>
      </w:pPr>
      <w:r>
        <w:rPr>
          <w:color w:val="0000FF"/>
        </w:rPr>
        <w:t>TD SP-211489</w:t>
      </w:r>
      <w:r>
        <w:t xml:space="preserve"> (CR PACK) Stage 1 CRs on FS_eFRMCS. (Source: SA WG1).</w:t>
      </w:r>
      <w:r>
        <w:br/>
      </w:r>
      <w:r>
        <w:rPr>
          <w:b/>
        </w:rPr>
        <w:t>Document for:</w:t>
      </w:r>
      <w:r>
        <w:t xml:space="preserve"> Approval.</w:t>
      </w:r>
      <w:r>
        <w:br/>
      </w:r>
      <w:r>
        <w:rPr>
          <w:b/>
        </w:rPr>
        <w:t>Abstract:</w:t>
      </w:r>
      <w:r>
        <w:t xml:space="preserve"> 22.989 CR0009; 22.989 CR0011; 22.989 CR0</w:t>
      </w:r>
      <w:r>
        <w:t>008R2; 22.989 CR0010R2.</w:t>
      </w:r>
    </w:p>
    <w:p w14:paraId="6DA3B932" w14:textId="77777777" w:rsidR="00000000" w:rsidRDefault="00DE7085">
      <w:pPr>
        <w:keepNext/>
        <w:spacing w:before="100" w:beforeAutospacing="1" w:after="100" w:afterAutospacing="1"/>
        <w:divId w:val="1495222703"/>
        <w:rPr>
          <w:rFonts w:cs="Arial"/>
          <w:b/>
        </w:rPr>
      </w:pPr>
      <w:r>
        <w:rPr>
          <w:rFonts w:cs="Arial"/>
          <w:b/>
        </w:rPr>
        <w:t>Comment:</w:t>
      </w:r>
    </w:p>
    <w:p w14:paraId="3D04A31C" w14:textId="77777777" w:rsidR="00000000" w:rsidRDefault="00DE7085">
      <w:pPr>
        <w:spacing w:before="100" w:beforeAutospacing="1" w:after="100" w:afterAutospacing="1"/>
        <w:divId w:val="1495222703"/>
      </w:pPr>
      <w:r>
        <w:t>For Block Approval. CC#4: Block Approved.</w:t>
      </w:r>
    </w:p>
    <w:p w14:paraId="75F22B08" w14:textId="77777777" w:rsidR="00000000" w:rsidRDefault="00DE7085">
      <w:pPr>
        <w:keepNext/>
        <w:spacing w:before="100" w:beforeAutospacing="1" w:after="100" w:afterAutospacing="1"/>
        <w:divId w:val="1495222703"/>
        <w:rPr>
          <w:rFonts w:cs="Arial"/>
          <w:b/>
        </w:rPr>
      </w:pPr>
      <w:r>
        <w:rPr>
          <w:rFonts w:cs="Arial"/>
          <w:b/>
        </w:rPr>
        <w:t>Discussion and conclusion:</w:t>
      </w:r>
    </w:p>
    <w:p w14:paraId="6669C525" w14:textId="77777777" w:rsidR="00000000" w:rsidRDefault="00DE7085">
      <w:pPr>
        <w:spacing w:before="100" w:beforeAutospacing="1" w:after="100" w:afterAutospacing="1"/>
        <w:divId w:val="1495222703"/>
      </w:pPr>
      <w:r>
        <w:t>-</w:t>
      </w:r>
    </w:p>
    <w:p w14:paraId="02BD045F" w14:textId="77777777" w:rsidR="00000000" w:rsidRDefault="00DE7085">
      <w:pPr>
        <w:keepNext/>
        <w:spacing w:before="100" w:beforeAutospacing="1" w:after="100" w:afterAutospacing="1"/>
        <w:divId w:val="1495222703"/>
        <w:rPr>
          <w:rFonts w:cs="Arial"/>
          <w:b/>
        </w:rPr>
      </w:pPr>
      <w:r>
        <w:rPr>
          <w:rFonts w:cs="Arial"/>
          <w:b/>
        </w:rPr>
        <w:t>Status:</w:t>
      </w:r>
    </w:p>
    <w:p w14:paraId="285D6184" w14:textId="77777777" w:rsidR="00000000" w:rsidRDefault="00DE7085">
      <w:pPr>
        <w:spacing w:before="100" w:beforeAutospacing="1" w:after="100" w:afterAutospacing="1"/>
        <w:divId w:val="1495222703"/>
      </w:pPr>
      <w:r>
        <w:t>Approved.</w:t>
      </w:r>
    </w:p>
    <w:p w14:paraId="2172D6DB" w14:textId="77777777" w:rsidR="00000000" w:rsidRDefault="00DE7085">
      <w:pPr>
        <w:keepNext/>
        <w:keepLines/>
        <w:pBdr>
          <w:top w:val="single" w:sz="4" w:space="1" w:color="auto"/>
        </w:pBdr>
        <w:spacing w:before="100" w:beforeAutospacing="1" w:after="100" w:afterAutospacing="1"/>
        <w:divId w:val="1495222703"/>
      </w:pPr>
      <w:r>
        <w:rPr>
          <w:color w:val="0000FF"/>
        </w:rPr>
        <w:t>TD SP-211493</w:t>
      </w:r>
      <w:r>
        <w:t xml:space="preserve"> (CR PACK) Stage 1 CRs on PALS. (Source: SA WG1).</w:t>
      </w:r>
      <w:r>
        <w:br/>
      </w:r>
      <w:r>
        <w:rPr>
          <w:b/>
        </w:rPr>
        <w:t>Document for:</w:t>
      </w:r>
      <w:r>
        <w:t xml:space="preserve"> Approval.</w:t>
      </w:r>
      <w:r>
        <w:br/>
      </w:r>
      <w:r>
        <w:rPr>
          <w:b/>
        </w:rPr>
        <w:t>Abstract:</w:t>
      </w:r>
      <w:r>
        <w:t xml:space="preserve"> </w:t>
      </w:r>
      <w:r>
        <w:t>22.261 CR0588; 22.261 CR0627R1; 22.261 CR0614R1.</w:t>
      </w:r>
    </w:p>
    <w:p w14:paraId="4DA94821" w14:textId="77777777" w:rsidR="00000000" w:rsidRDefault="00DE7085">
      <w:pPr>
        <w:keepNext/>
        <w:spacing w:before="100" w:beforeAutospacing="1" w:after="100" w:afterAutospacing="1"/>
        <w:divId w:val="1495222703"/>
        <w:rPr>
          <w:rFonts w:cs="Arial"/>
          <w:b/>
        </w:rPr>
      </w:pPr>
      <w:r>
        <w:rPr>
          <w:rFonts w:cs="Arial"/>
          <w:b/>
        </w:rPr>
        <w:t>Comment:</w:t>
      </w:r>
    </w:p>
    <w:p w14:paraId="7240F925" w14:textId="77777777" w:rsidR="00000000" w:rsidRDefault="00DE7085">
      <w:pPr>
        <w:spacing w:before="100" w:beforeAutospacing="1" w:after="100" w:afterAutospacing="1"/>
        <w:divId w:val="1495222703"/>
      </w:pPr>
      <w:r>
        <w:t>For Block Approval. CC#4: Block Approved.</w:t>
      </w:r>
    </w:p>
    <w:p w14:paraId="41A2F481" w14:textId="77777777" w:rsidR="00000000" w:rsidRDefault="00DE7085">
      <w:pPr>
        <w:keepNext/>
        <w:spacing w:before="100" w:beforeAutospacing="1" w:after="100" w:afterAutospacing="1"/>
        <w:divId w:val="1495222703"/>
        <w:rPr>
          <w:rFonts w:cs="Arial"/>
          <w:b/>
        </w:rPr>
      </w:pPr>
      <w:r>
        <w:rPr>
          <w:rFonts w:cs="Arial"/>
          <w:b/>
        </w:rPr>
        <w:t>Discussion and conclusion:</w:t>
      </w:r>
    </w:p>
    <w:p w14:paraId="238AE0A4" w14:textId="77777777" w:rsidR="00000000" w:rsidRDefault="00DE7085">
      <w:pPr>
        <w:spacing w:before="100" w:beforeAutospacing="1" w:after="100" w:afterAutospacing="1"/>
        <w:divId w:val="1495222703"/>
      </w:pPr>
      <w:r>
        <w:t>-</w:t>
      </w:r>
    </w:p>
    <w:p w14:paraId="21D8BD03" w14:textId="77777777" w:rsidR="00000000" w:rsidRDefault="00DE7085">
      <w:pPr>
        <w:keepNext/>
        <w:spacing w:before="100" w:beforeAutospacing="1" w:after="100" w:afterAutospacing="1"/>
        <w:divId w:val="1495222703"/>
        <w:rPr>
          <w:rFonts w:cs="Arial"/>
          <w:b/>
        </w:rPr>
      </w:pPr>
      <w:r>
        <w:rPr>
          <w:rFonts w:cs="Arial"/>
          <w:b/>
        </w:rPr>
        <w:t>Status:</w:t>
      </w:r>
    </w:p>
    <w:p w14:paraId="12D7CFDE" w14:textId="77777777" w:rsidR="00000000" w:rsidRDefault="00DE7085">
      <w:pPr>
        <w:spacing w:before="100" w:beforeAutospacing="1" w:after="100" w:afterAutospacing="1"/>
        <w:divId w:val="1495222703"/>
      </w:pPr>
      <w:r>
        <w:t>Approved.</w:t>
      </w:r>
    </w:p>
    <w:p w14:paraId="7C4E3ED4" w14:textId="77777777" w:rsidR="00000000" w:rsidRDefault="00DE7085">
      <w:pPr>
        <w:keepNext/>
        <w:keepLines/>
        <w:pBdr>
          <w:top w:val="single" w:sz="4" w:space="1" w:color="auto"/>
        </w:pBdr>
        <w:spacing w:before="100" w:beforeAutospacing="1" w:after="100" w:afterAutospacing="1"/>
        <w:divId w:val="1495222703"/>
      </w:pPr>
      <w:r>
        <w:rPr>
          <w:color w:val="0000FF"/>
        </w:rPr>
        <w:t>TD SP-211494</w:t>
      </w:r>
      <w:r>
        <w:t xml:space="preserve"> (CR PACK) Stage 1 CRs on Pirates. (Source: SA WG1).</w:t>
      </w:r>
      <w:r>
        <w:br/>
      </w:r>
      <w:r>
        <w:rPr>
          <w:b/>
        </w:rPr>
        <w:t>Document for:</w:t>
      </w:r>
      <w:r>
        <w:t xml:space="preserve"> Approval.</w:t>
      </w:r>
      <w:r>
        <w:br/>
      </w:r>
      <w:r>
        <w:rPr>
          <w:b/>
        </w:rPr>
        <w:t>Abstract:</w:t>
      </w:r>
      <w:r>
        <w:t xml:space="preserve"> 22.261 CR0</w:t>
      </w:r>
      <w:r>
        <w:t>607; 22.261 CR0599R1; 22.261 CR0600R1; 22.261 CR0602R1; 22.261 CR0604R1; 22.261 CR0605R1; 22.101 CR0578R1; 22.261 CR0610R1; 22.261 CR0622R2; 22.261 CR0623R2; 22.261 CR0624R2.</w:t>
      </w:r>
    </w:p>
    <w:p w14:paraId="60CD3A48" w14:textId="77777777" w:rsidR="00000000" w:rsidRDefault="00DE7085">
      <w:pPr>
        <w:keepNext/>
        <w:spacing w:before="100" w:beforeAutospacing="1" w:after="100" w:afterAutospacing="1"/>
        <w:divId w:val="1495222703"/>
        <w:rPr>
          <w:rFonts w:cs="Arial"/>
          <w:b/>
        </w:rPr>
      </w:pPr>
      <w:r>
        <w:rPr>
          <w:rFonts w:cs="Arial"/>
          <w:b/>
        </w:rPr>
        <w:t>Comment:</w:t>
      </w:r>
    </w:p>
    <w:p w14:paraId="3C41D252" w14:textId="77777777" w:rsidR="00000000" w:rsidRDefault="00DE7085">
      <w:pPr>
        <w:spacing w:before="100" w:beforeAutospacing="1" w:after="100" w:afterAutospacing="1"/>
        <w:divId w:val="1495222703"/>
      </w:pPr>
      <w:r>
        <w:t>For Block Approval. CC#4: Block Approved.</w:t>
      </w:r>
    </w:p>
    <w:p w14:paraId="442E586C" w14:textId="77777777" w:rsidR="00000000" w:rsidRDefault="00DE7085">
      <w:pPr>
        <w:keepNext/>
        <w:spacing w:before="100" w:beforeAutospacing="1" w:after="100" w:afterAutospacing="1"/>
        <w:divId w:val="1495222703"/>
        <w:rPr>
          <w:rFonts w:cs="Arial"/>
          <w:b/>
        </w:rPr>
      </w:pPr>
      <w:r>
        <w:rPr>
          <w:rFonts w:cs="Arial"/>
          <w:b/>
        </w:rPr>
        <w:t>Discussion and conclusion:</w:t>
      </w:r>
    </w:p>
    <w:p w14:paraId="41030FC2" w14:textId="77777777" w:rsidR="00000000" w:rsidRDefault="00DE7085">
      <w:pPr>
        <w:spacing w:before="100" w:beforeAutospacing="1" w:after="100" w:afterAutospacing="1"/>
        <w:divId w:val="1495222703"/>
      </w:pPr>
      <w:r>
        <w:t>-</w:t>
      </w:r>
    </w:p>
    <w:p w14:paraId="2D806E3A" w14:textId="77777777" w:rsidR="00000000" w:rsidRDefault="00DE7085">
      <w:pPr>
        <w:keepNext/>
        <w:spacing w:before="100" w:beforeAutospacing="1" w:after="100" w:afterAutospacing="1"/>
        <w:divId w:val="1495222703"/>
        <w:rPr>
          <w:rFonts w:cs="Arial"/>
          <w:b/>
        </w:rPr>
      </w:pPr>
      <w:r>
        <w:rPr>
          <w:rFonts w:cs="Arial"/>
          <w:b/>
        </w:rPr>
        <w:lastRenderedPageBreak/>
        <w:t>S</w:t>
      </w:r>
      <w:r>
        <w:rPr>
          <w:rFonts w:cs="Arial"/>
          <w:b/>
        </w:rPr>
        <w:t>tatus:</w:t>
      </w:r>
    </w:p>
    <w:p w14:paraId="33117E5D" w14:textId="77777777" w:rsidR="00000000" w:rsidRDefault="00DE7085">
      <w:pPr>
        <w:spacing w:before="100" w:beforeAutospacing="1" w:after="100" w:afterAutospacing="1"/>
        <w:divId w:val="1495222703"/>
      </w:pPr>
      <w:r>
        <w:t>Approved.</w:t>
      </w:r>
    </w:p>
    <w:p w14:paraId="412980B7" w14:textId="77777777" w:rsidR="00000000" w:rsidRDefault="00DE7085">
      <w:pPr>
        <w:keepNext/>
        <w:keepLines/>
        <w:pBdr>
          <w:top w:val="single" w:sz="4" w:space="1" w:color="auto"/>
        </w:pBdr>
        <w:spacing w:before="100" w:beforeAutospacing="1" w:after="100" w:afterAutospacing="1"/>
        <w:divId w:val="1495222703"/>
      </w:pPr>
      <w:r>
        <w:rPr>
          <w:color w:val="0000FF"/>
        </w:rPr>
        <w:t>TD SP-211496</w:t>
      </w:r>
      <w:r>
        <w:t xml:space="preserve"> (CR PACK) Stage 1 CRs on Rel18 Studies already approved. (Source: SA WG1).</w:t>
      </w:r>
      <w:r>
        <w:br/>
      </w:r>
      <w:r>
        <w:rPr>
          <w:b/>
        </w:rPr>
        <w:t>Document for:</w:t>
      </w:r>
      <w:r>
        <w:t xml:space="preserve"> Approval.</w:t>
      </w:r>
      <w:r>
        <w:br/>
      </w:r>
      <w:r>
        <w:rPr>
          <w:b/>
        </w:rPr>
        <w:t>Abstract:</w:t>
      </w:r>
      <w:r>
        <w:t xml:space="preserve"> 22.881 CR0001; 22.858 CR0027; 22.878 CR0003; 22.835 CR0005; 22.839 CR0001; 22.874 CR0003R1; 22.859 CR0019R1; 22.844 C</w:t>
      </w:r>
      <w:r>
        <w:t>R0009R1; 22.867 CR0018R1; 22.867 CR0019R1; 22.859 CR0020R1; 22.867 CR0020R2; 22.867 CR0017R2.</w:t>
      </w:r>
    </w:p>
    <w:p w14:paraId="703BB888" w14:textId="77777777" w:rsidR="00000000" w:rsidRDefault="00DE7085">
      <w:pPr>
        <w:keepNext/>
        <w:spacing w:before="100" w:beforeAutospacing="1" w:after="100" w:afterAutospacing="1"/>
        <w:divId w:val="1495222703"/>
        <w:rPr>
          <w:rFonts w:cs="Arial"/>
          <w:b/>
        </w:rPr>
      </w:pPr>
      <w:r>
        <w:rPr>
          <w:rFonts w:cs="Arial"/>
          <w:b/>
        </w:rPr>
        <w:t>Comment:</w:t>
      </w:r>
    </w:p>
    <w:p w14:paraId="3E232142" w14:textId="77777777" w:rsidR="00000000" w:rsidRDefault="00DE7085">
      <w:pPr>
        <w:spacing w:before="100" w:beforeAutospacing="1" w:after="100" w:afterAutospacing="1"/>
        <w:divId w:val="1495222703"/>
      </w:pPr>
      <w:r>
        <w:t>For Block Approval. CC#4: Block Approved.</w:t>
      </w:r>
    </w:p>
    <w:p w14:paraId="64BFB186" w14:textId="77777777" w:rsidR="00000000" w:rsidRDefault="00DE7085">
      <w:pPr>
        <w:keepNext/>
        <w:spacing w:before="100" w:beforeAutospacing="1" w:after="100" w:afterAutospacing="1"/>
        <w:divId w:val="1495222703"/>
        <w:rPr>
          <w:rFonts w:cs="Arial"/>
          <w:b/>
        </w:rPr>
      </w:pPr>
      <w:r>
        <w:rPr>
          <w:rFonts w:cs="Arial"/>
          <w:b/>
        </w:rPr>
        <w:t>Discussion and conclusion:</w:t>
      </w:r>
    </w:p>
    <w:p w14:paraId="290A45A3" w14:textId="77777777" w:rsidR="00000000" w:rsidRDefault="00DE7085">
      <w:pPr>
        <w:spacing w:before="100" w:beforeAutospacing="1" w:after="100" w:afterAutospacing="1"/>
        <w:divId w:val="1495222703"/>
      </w:pPr>
      <w:r>
        <w:t>-</w:t>
      </w:r>
    </w:p>
    <w:p w14:paraId="0A1E3D88" w14:textId="77777777" w:rsidR="00000000" w:rsidRDefault="00DE7085">
      <w:pPr>
        <w:keepNext/>
        <w:spacing w:before="100" w:beforeAutospacing="1" w:after="100" w:afterAutospacing="1"/>
        <w:divId w:val="1495222703"/>
        <w:rPr>
          <w:rFonts w:cs="Arial"/>
          <w:b/>
        </w:rPr>
      </w:pPr>
      <w:r>
        <w:rPr>
          <w:rFonts w:cs="Arial"/>
          <w:b/>
        </w:rPr>
        <w:t>Status:</w:t>
      </w:r>
    </w:p>
    <w:p w14:paraId="452B508A" w14:textId="77777777" w:rsidR="00000000" w:rsidRDefault="00DE7085">
      <w:pPr>
        <w:spacing w:before="100" w:beforeAutospacing="1" w:after="100" w:afterAutospacing="1"/>
        <w:divId w:val="1495222703"/>
      </w:pPr>
      <w:r>
        <w:t>Approved.</w:t>
      </w:r>
    </w:p>
    <w:p w14:paraId="29BD9893" w14:textId="77777777" w:rsidR="00000000" w:rsidRDefault="00DE7085">
      <w:pPr>
        <w:keepNext/>
        <w:keepLines/>
        <w:pBdr>
          <w:top w:val="single" w:sz="4" w:space="1" w:color="auto"/>
        </w:pBdr>
        <w:spacing w:before="100" w:beforeAutospacing="1" w:after="100" w:afterAutospacing="1"/>
        <w:divId w:val="1495222703"/>
      </w:pPr>
      <w:r>
        <w:rPr>
          <w:color w:val="0000FF"/>
        </w:rPr>
        <w:t>TD SP-211497</w:t>
      </w:r>
      <w:r>
        <w:t xml:space="preserve"> </w:t>
      </w:r>
      <w:r>
        <w:t>(CR PACK) Stage 1 CRs on SEI. (Source: SA WG1).</w:t>
      </w:r>
      <w:r>
        <w:br/>
      </w:r>
      <w:r>
        <w:rPr>
          <w:b/>
        </w:rPr>
        <w:t>Document for:</w:t>
      </w:r>
      <w:r>
        <w:t xml:space="preserve"> Approval.</w:t>
      </w:r>
      <w:r>
        <w:br/>
      </w:r>
      <w:r>
        <w:rPr>
          <w:b/>
        </w:rPr>
        <w:t>Abstract:</w:t>
      </w:r>
      <w:r>
        <w:t xml:space="preserve"> 22.104 CR0090; 22.104 CR0089R1; 22.104 CR0091R1; 22.261 CR0590R1.</w:t>
      </w:r>
    </w:p>
    <w:p w14:paraId="6992FC18" w14:textId="77777777" w:rsidR="00000000" w:rsidRDefault="00DE7085">
      <w:pPr>
        <w:keepNext/>
        <w:spacing w:before="100" w:beforeAutospacing="1" w:after="100" w:afterAutospacing="1"/>
        <w:divId w:val="1495222703"/>
        <w:rPr>
          <w:rFonts w:cs="Arial"/>
          <w:b/>
        </w:rPr>
      </w:pPr>
      <w:r>
        <w:rPr>
          <w:rFonts w:cs="Arial"/>
          <w:b/>
        </w:rPr>
        <w:t>Comment:</w:t>
      </w:r>
    </w:p>
    <w:p w14:paraId="46DE0381" w14:textId="77777777" w:rsidR="00000000" w:rsidRDefault="00DE7085">
      <w:pPr>
        <w:spacing w:before="100" w:beforeAutospacing="1" w:after="100" w:afterAutospacing="1"/>
        <w:divId w:val="1495222703"/>
      </w:pPr>
      <w:r>
        <w:t>For Block Approval. CC#4: Block Approved.</w:t>
      </w:r>
    </w:p>
    <w:p w14:paraId="4E393D16" w14:textId="77777777" w:rsidR="00000000" w:rsidRDefault="00DE7085">
      <w:pPr>
        <w:keepNext/>
        <w:spacing w:before="100" w:beforeAutospacing="1" w:after="100" w:afterAutospacing="1"/>
        <w:divId w:val="1495222703"/>
        <w:rPr>
          <w:rFonts w:cs="Arial"/>
          <w:b/>
        </w:rPr>
      </w:pPr>
      <w:r>
        <w:rPr>
          <w:rFonts w:cs="Arial"/>
          <w:b/>
        </w:rPr>
        <w:t>Discussion and conclusion:</w:t>
      </w:r>
    </w:p>
    <w:p w14:paraId="04E94AF0" w14:textId="77777777" w:rsidR="00000000" w:rsidRDefault="00DE7085">
      <w:pPr>
        <w:spacing w:before="100" w:beforeAutospacing="1" w:after="100" w:afterAutospacing="1"/>
        <w:divId w:val="1495222703"/>
      </w:pPr>
      <w:r>
        <w:t>-</w:t>
      </w:r>
    </w:p>
    <w:p w14:paraId="04EC99C8" w14:textId="77777777" w:rsidR="00000000" w:rsidRDefault="00DE7085">
      <w:pPr>
        <w:keepNext/>
        <w:spacing w:before="100" w:beforeAutospacing="1" w:after="100" w:afterAutospacing="1"/>
        <w:divId w:val="1495222703"/>
        <w:rPr>
          <w:rFonts w:cs="Arial"/>
          <w:b/>
        </w:rPr>
      </w:pPr>
      <w:r>
        <w:rPr>
          <w:rFonts w:cs="Arial"/>
          <w:b/>
        </w:rPr>
        <w:t>Status:</w:t>
      </w:r>
    </w:p>
    <w:p w14:paraId="03D430CD" w14:textId="77777777" w:rsidR="00000000" w:rsidRDefault="00DE7085">
      <w:pPr>
        <w:spacing w:before="100" w:beforeAutospacing="1" w:after="100" w:afterAutospacing="1"/>
        <w:divId w:val="1495222703"/>
      </w:pPr>
      <w:r>
        <w:t>Approved.</w:t>
      </w:r>
    </w:p>
    <w:p w14:paraId="7E60E337" w14:textId="77777777" w:rsidR="00000000" w:rsidRDefault="00DE7085">
      <w:pPr>
        <w:keepNext/>
        <w:keepLines/>
        <w:pBdr>
          <w:top w:val="single" w:sz="4" w:space="1" w:color="auto"/>
        </w:pBdr>
        <w:spacing w:before="100" w:beforeAutospacing="1" w:after="100" w:afterAutospacing="1"/>
        <w:divId w:val="1495222703"/>
      </w:pPr>
      <w:r>
        <w:rPr>
          <w:color w:val="0000FF"/>
        </w:rPr>
        <w:t>TD SP-2114</w:t>
      </w:r>
      <w:r>
        <w:rPr>
          <w:color w:val="0000FF"/>
        </w:rPr>
        <w:t>98</w:t>
      </w:r>
      <w:r>
        <w:t xml:space="preserve"> (CR PACK) Stage 1 CR on TACMM. (Source: SA WG1).</w:t>
      </w:r>
      <w:r>
        <w:br/>
      </w:r>
      <w:r>
        <w:rPr>
          <w:b/>
        </w:rPr>
        <w:t>Document for:</w:t>
      </w:r>
      <w:r>
        <w:t xml:space="preserve"> Approval.</w:t>
      </w:r>
      <w:r>
        <w:br/>
      </w:r>
      <w:r>
        <w:rPr>
          <w:b/>
        </w:rPr>
        <w:t>Abstract:</w:t>
      </w:r>
      <w:r>
        <w:t xml:space="preserve"> 22.261 CR0611R2.</w:t>
      </w:r>
    </w:p>
    <w:p w14:paraId="65F99E67" w14:textId="77777777" w:rsidR="00000000" w:rsidRDefault="00DE7085">
      <w:pPr>
        <w:keepNext/>
        <w:spacing w:before="100" w:beforeAutospacing="1" w:after="100" w:afterAutospacing="1"/>
        <w:divId w:val="1495222703"/>
        <w:rPr>
          <w:rFonts w:cs="Arial"/>
          <w:b/>
        </w:rPr>
      </w:pPr>
      <w:r>
        <w:rPr>
          <w:rFonts w:cs="Arial"/>
          <w:b/>
        </w:rPr>
        <w:t>Comment:</w:t>
      </w:r>
    </w:p>
    <w:p w14:paraId="343EC523" w14:textId="77777777" w:rsidR="00000000" w:rsidRDefault="00DE7085">
      <w:pPr>
        <w:spacing w:before="100" w:beforeAutospacing="1" w:after="100" w:afterAutospacing="1"/>
        <w:divId w:val="1495222703"/>
      </w:pPr>
      <w:r>
        <w:t>For Block Approval. CC#4: Block Approved.</w:t>
      </w:r>
    </w:p>
    <w:p w14:paraId="671DA2E2" w14:textId="77777777" w:rsidR="00000000" w:rsidRDefault="00DE7085">
      <w:pPr>
        <w:keepNext/>
        <w:spacing w:before="100" w:beforeAutospacing="1" w:after="100" w:afterAutospacing="1"/>
        <w:divId w:val="1495222703"/>
        <w:rPr>
          <w:rFonts w:cs="Arial"/>
          <w:b/>
        </w:rPr>
      </w:pPr>
      <w:r>
        <w:rPr>
          <w:rFonts w:cs="Arial"/>
          <w:b/>
        </w:rPr>
        <w:t>Discussion and conclusion:</w:t>
      </w:r>
    </w:p>
    <w:p w14:paraId="76FEA9C4" w14:textId="77777777" w:rsidR="00000000" w:rsidRDefault="00DE7085">
      <w:pPr>
        <w:spacing w:before="100" w:beforeAutospacing="1" w:after="100" w:afterAutospacing="1"/>
        <w:divId w:val="1495222703"/>
      </w:pPr>
      <w:r>
        <w:t>-</w:t>
      </w:r>
    </w:p>
    <w:p w14:paraId="22C3B319" w14:textId="77777777" w:rsidR="00000000" w:rsidRDefault="00DE7085">
      <w:pPr>
        <w:keepNext/>
        <w:spacing w:before="100" w:beforeAutospacing="1" w:after="100" w:afterAutospacing="1"/>
        <w:divId w:val="1495222703"/>
        <w:rPr>
          <w:rFonts w:cs="Arial"/>
          <w:b/>
        </w:rPr>
      </w:pPr>
      <w:r>
        <w:rPr>
          <w:rFonts w:cs="Arial"/>
          <w:b/>
        </w:rPr>
        <w:t>Status:</w:t>
      </w:r>
    </w:p>
    <w:p w14:paraId="48BA9954" w14:textId="77777777" w:rsidR="00000000" w:rsidRDefault="00DE7085">
      <w:pPr>
        <w:spacing w:before="100" w:beforeAutospacing="1" w:after="100" w:afterAutospacing="1"/>
        <w:divId w:val="1495222703"/>
      </w:pPr>
      <w:r>
        <w:t>Approved.</w:t>
      </w:r>
    </w:p>
    <w:p w14:paraId="3998FDCA" w14:textId="77777777" w:rsidR="00000000" w:rsidRDefault="00DE7085">
      <w:pPr>
        <w:keepNext/>
        <w:keepLines/>
        <w:pBdr>
          <w:top w:val="single" w:sz="4" w:space="1" w:color="auto"/>
        </w:pBdr>
        <w:spacing w:before="100" w:beforeAutospacing="1" w:after="100" w:afterAutospacing="1"/>
        <w:divId w:val="1495222703"/>
      </w:pPr>
      <w:r>
        <w:rPr>
          <w:color w:val="0000FF"/>
        </w:rPr>
        <w:lastRenderedPageBreak/>
        <w:t>TD SP-211501</w:t>
      </w:r>
      <w:r>
        <w:t xml:space="preserve"> </w:t>
      </w:r>
      <w:r>
        <w:t>(CR PACK) Stage 1 CRs on TEI18. (Source: SA WG1).</w:t>
      </w:r>
      <w:r>
        <w:br/>
      </w:r>
      <w:r>
        <w:rPr>
          <w:b/>
        </w:rPr>
        <w:t>Document for:</w:t>
      </w:r>
      <w:r>
        <w:t xml:space="preserve"> Approval.</w:t>
      </w:r>
      <w:r>
        <w:br/>
      </w:r>
      <w:r>
        <w:rPr>
          <w:b/>
        </w:rPr>
        <w:t>Abstract:</w:t>
      </w:r>
      <w:r>
        <w:t xml:space="preserve"> 22.261 CR0593R1; 22.153 CR0055R1.</w:t>
      </w:r>
    </w:p>
    <w:p w14:paraId="3D4CF2CB" w14:textId="77777777" w:rsidR="00000000" w:rsidRDefault="00DE7085">
      <w:pPr>
        <w:keepNext/>
        <w:spacing w:before="100" w:beforeAutospacing="1" w:after="100" w:afterAutospacing="1"/>
        <w:divId w:val="1495222703"/>
        <w:rPr>
          <w:rFonts w:cs="Arial"/>
          <w:b/>
        </w:rPr>
      </w:pPr>
      <w:r>
        <w:rPr>
          <w:rFonts w:cs="Arial"/>
          <w:b/>
        </w:rPr>
        <w:t>Comment:</w:t>
      </w:r>
    </w:p>
    <w:p w14:paraId="4C0B295E" w14:textId="77777777" w:rsidR="00000000" w:rsidRDefault="00DE7085">
      <w:pPr>
        <w:spacing w:before="100" w:beforeAutospacing="1" w:after="100" w:afterAutospacing="1"/>
        <w:divId w:val="1495222703"/>
      </w:pPr>
      <w:r>
        <w:t>For Block Approval. CC#4: Block Approved.</w:t>
      </w:r>
    </w:p>
    <w:p w14:paraId="633EC9E5" w14:textId="77777777" w:rsidR="00000000" w:rsidRDefault="00DE7085">
      <w:pPr>
        <w:keepNext/>
        <w:spacing w:before="100" w:beforeAutospacing="1" w:after="100" w:afterAutospacing="1"/>
        <w:divId w:val="1495222703"/>
        <w:rPr>
          <w:rFonts w:cs="Arial"/>
          <w:b/>
        </w:rPr>
      </w:pPr>
      <w:r>
        <w:rPr>
          <w:rFonts w:cs="Arial"/>
          <w:b/>
        </w:rPr>
        <w:t>Discussion and conclusion:</w:t>
      </w:r>
    </w:p>
    <w:p w14:paraId="7AD452B8" w14:textId="77777777" w:rsidR="00000000" w:rsidRDefault="00DE7085">
      <w:pPr>
        <w:spacing w:before="100" w:beforeAutospacing="1" w:after="100" w:afterAutospacing="1"/>
        <w:divId w:val="1495222703"/>
      </w:pPr>
      <w:r>
        <w:t>-</w:t>
      </w:r>
    </w:p>
    <w:p w14:paraId="3E7658B3" w14:textId="77777777" w:rsidR="00000000" w:rsidRDefault="00DE7085">
      <w:pPr>
        <w:keepNext/>
        <w:spacing w:before="100" w:beforeAutospacing="1" w:after="100" w:afterAutospacing="1"/>
        <w:divId w:val="1495222703"/>
        <w:rPr>
          <w:rFonts w:cs="Arial"/>
          <w:b/>
        </w:rPr>
      </w:pPr>
      <w:r>
        <w:rPr>
          <w:rFonts w:cs="Arial"/>
          <w:b/>
        </w:rPr>
        <w:t>Status:</w:t>
      </w:r>
    </w:p>
    <w:p w14:paraId="5D35AE9B" w14:textId="77777777" w:rsidR="00000000" w:rsidRDefault="00DE7085">
      <w:pPr>
        <w:spacing w:before="100" w:beforeAutospacing="1" w:after="100" w:afterAutospacing="1"/>
        <w:divId w:val="1495222703"/>
      </w:pPr>
      <w:r>
        <w:t>Approved.</w:t>
      </w:r>
    </w:p>
    <w:p w14:paraId="6F785981" w14:textId="77777777" w:rsidR="00000000" w:rsidRDefault="00DE7085">
      <w:pPr>
        <w:keepNext/>
        <w:keepLines/>
        <w:pBdr>
          <w:top w:val="single" w:sz="4" w:space="1" w:color="auto"/>
        </w:pBdr>
        <w:spacing w:before="100" w:beforeAutospacing="1" w:after="100" w:afterAutospacing="1"/>
        <w:divId w:val="1495222703"/>
      </w:pPr>
      <w:r>
        <w:rPr>
          <w:color w:val="0000FF"/>
        </w:rPr>
        <w:t>TD SP-211502</w:t>
      </w:r>
      <w:r>
        <w:t xml:space="preserve"> (CR PACK) Stage 1 CR on VMR</w:t>
      </w:r>
      <w:r>
        <w:t>. (Source: SA WG1).</w:t>
      </w:r>
      <w:r>
        <w:br/>
      </w:r>
      <w:r>
        <w:rPr>
          <w:b/>
        </w:rPr>
        <w:t>Document for:</w:t>
      </w:r>
      <w:r>
        <w:t xml:space="preserve"> Approval.</w:t>
      </w:r>
      <w:r>
        <w:br/>
      </w:r>
      <w:r>
        <w:rPr>
          <w:b/>
        </w:rPr>
        <w:t>Abstract:</w:t>
      </w:r>
      <w:r>
        <w:t xml:space="preserve"> 22.261 CR0619.</w:t>
      </w:r>
    </w:p>
    <w:p w14:paraId="770EAAF6" w14:textId="77777777" w:rsidR="00000000" w:rsidRDefault="00DE7085">
      <w:pPr>
        <w:keepNext/>
        <w:spacing w:before="100" w:beforeAutospacing="1" w:after="100" w:afterAutospacing="1"/>
        <w:divId w:val="1495222703"/>
        <w:rPr>
          <w:rFonts w:cs="Arial"/>
          <w:b/>
        </w:rPr>
      </w:pPr>
      <w:r>
        <w:rPr>
          <w:rFonts w:cs="Arial"/>
          <w:b/>
        </w:rPr>
        <w:t>Comment:</w:t>
      </w:r>
    </w:p>
    <w:p w14:paraId="08C19E60" w14:textId="77777777" w:rsidR="00000000" w:rsidRDefault="00DE7085">
      <w:pPr>
        <w:spacing w:before="100" w:beforeAutospacing="1" w:after="100" w:afterAutospacing="1"/>
        <w:divId w:val="1495222703"/>
      </w:pPr>
      <w:r>
        <w:t>For Block Approval. CC#4: Block Approved.</w:t>
      </w:r>
    </w:p>
    <w:p w14:paraId="06E577DC" w14:textId="77777777" w:rsidR="00000000" w:rsidRDefault="00DE7085">
      <w:pPr>
        <w:keepNext/>
        <w:spacing w:before="100" w:beforeAutospacing="1" w:after="100" w:afterAutospacing="1"/>
        <w:divId w:val="1495222703"/>
        <w:rPr>
          <w:rFonts w:cs="Arial"/>
          <w:b/>
        </w:rPr>
      </w:pPr>
      <w:r>
        <w:rPr>
          <w:rFonts w:cs="Arial"/>
          <w:b/>
        </w:rPr>
        <w:t>Discussion and conclusion:</w:t>
      </w:r>
    </w:p>
    <w:p w14:paraId="2C33E221" w14:textId="77777777" w:rsidR="00000000" w:rsidRDefault="00DE7085">
      <w:pPr>
        <w:spacing w:before="100" w:beforeAutospacing="1" w:after="100" w:afterAutospacing="1"/>
        <w:divId w:val="1495222703"/>
      </w:pPr>
      <w:r>
        <w:t>-</w:t>
      </w:r>
    </w:p>
    <w:p w14:paraId="5D76D019" w14:textId="77777777" w:rsidR="00000000" w:rsidRDefault="00DE7085">
      <w:pPr>
        <w:keepNext/>
        <w:spacing w:before="100" w:beforeAutospacing="1" w:after="100" w:afterAutospacing="1"/>
        <w:divId w:val="1495222703"/>
        <w:rPr>
          <w:rFonts w:cs="Arial"/>
          <w:b/>
        </w:rPr>
      </w:pPr>
      <w:r>
        <w:rPr>
          <w:rFonts w:cs="Arial"/>
          <w:b/>
        </w:rPr>
        <w:t>Status:</w:t>
      </w:r>
    </w:p>
    <w:p w14:paraId="321A2D31" w14:textId="77777777" w:rsidR="00000000" w:rsidRDefault="00DE7085">
      <w:pPr>
        <w:spacing w:before="100" w:beforeAutospacing="1" w:after="100" w:afterAutospacing="1"/>
        <w:divId w:val="1495222703"/>
      </w:pPr>
      <w:r>
        <w:t>Approved.</w:t>
      </w:r>
    </w:p>
    <w:p w14:paraId="31449009" w14:textId="77777777" w:rsidR="00000000" w:rsidRDefault="00DE7085">
      <w:pPr>
        <w:pStyle w:val="Heading1"/>
        <w:divId w:val="1830707765"/>
      </w:pPr>
      <w:bookmarkStart w:id="207" w:name="_Toc97638943"/>
      <w:bookmarkStart w:id="208" w:name="_Toc97639426"/>
      <w:r>
        <w:lastRenderedPageBreak/>
        <w:t>18.2</w:t>
      </w:r>
      <w:r>
        <w:tab/>
        <w:t>SA WG2 Rel-18 CRs</w:t>
      </w:r>
      <w:bookmarkEnd w:id="207"/>
      <w:bookmarkEnd w:id="208"/>
    </w:p>
    <w:p w14:paraId="2E567DF1" w14:textId="77777777" w:rsidR="00000000" w:rsidRDefault="00DE7085">
      <w:pPr>
        <w:pStyle w:val="Heading2"/>
        <w:divId w:val="1830707765"/>
        <w:rPr>
          <w:color w:val="0000FF"/>
        </w:rPr>
      </w:pPr>
      <w:bookmarkStart w:id="209" w:name="_Toc97638944"/>
      <w:bookmarkStart w:id="210" w:name="_Toc97639427"/>
      <w:r>
        <w:rPr>
          <w:color w:val="0000FF"/>
        </w:rPr>
        <w:t>Block 5 (to approve / note Thursday 15:00 UTC)</w:t>
      </w:r>
      <w:bookmarkEnd w:id="209"/>
      <w:bookmarkEnd w:id="210"/>
    </w:p>
    <w:p w14:paraId="472A43C4" w14:textId="77777777" w:rsidR="00000000" w:rsidRDefault="00DE7085">
      <w:pPr>
        <w:pStyle w:val="Heading1"/>
        <w:divId w:val="1089737945"/>
      </w:pPr>
      <w:bookmarkStart w:id="211" w:name="_Toc97638945"/>
      <w:bookmarkStart w:id="212" w:name="_Toc97639428"/>
      <w:r>
        <w:t>18.3</w:t>
      </w:r>
      <w:r>
        <w:tab/>
        <w:t>SA WG3 and SA WG3 LI Rel-18 CRs</w:t>
      </w:r>
      <w:bookmarkEnd w:id="211"/>
      <w:bookmarkEnd w:id="212"/>
    </w:p>
    <w:p w14:paraId="3B769F67" w14:textId="77777777" w:rsidR="00000000" w:rsidRDefault="00DE7085">
      <w:pPr>
        <w:pStyle w:val="Heading2"/>
        <w:divId w:val="1089737945"/>
        <w:rPr>
          <w:color w:val="0000FF"/>
        </w:rPr>
      </w:pPr>
      <w:bookmarkStart w:id="213" w:name="_Toc97638946"/>
      <w:bookmarkStart w:id="214" w:name="_Toc97639429"/>
      <w:r>
        <w:rPr>
          <w:color w:val="0000FF"/>
        </w:rPr>
        <w:t>Block 5 (to approve / note Thursday 15:00 UTC)</w:t>
      </w:r>
      <w:bookmarkEnd w:id="213"/>
      <w:bookmarkEnd w:id="214"/>
    </w:p>
    <w:p w14:paraId="50CE0D28" w14:textId="77777777" w:rsidR="00000000" w:rsidRDefault="00DE7085">
      <w:pPr>
        <w:pStyle w:val="Heading1"/>
        <w:divId w:val="1206715246"/>
      </w:pPr>
      <w:bookmarkStart w:id="215" w:name="_Toc97638947"/>
      <w:bookmarkStart w:id="216" w:name="_Toc97639430"/>
      <w:r>
        <w:t>18.4</w:t>
      </w:r>
      <w:r>
        <w:tab/>
        <w:t>SA WG4 Rel-18 CRs</w:t>
      </w:r>
      <w:bookmarkEnd w:id="215"/>
      <w:bookmarkEnd w:id="216"/>
    </w:p>
    <w:p w14:paraId="0BDB901A" w14:textId="77777777" w:rsidR="00000000" w:rsidRDefault="00DE7085">
      <w:pPr>
        <w:pStyle w:val="Heading2"/>
        <w:divId w:val="1206715246"/>
        <w:rPr>
          <w:color w:val="0000FF"/>
        </w:rPr>
      </w:pPr>
      <w:bookmarkStart w:id="217" w:name="_Toc97638948"/>
      <w:bookmarkStart w:id="218" w:name="_Toc97639431"/>
      <w:r>
        <w:rPr>
          <w:color w:val="0000FF"/>
        </w:rPr>
        <w:t>Block 5 (to approve / note Thursday 15:00 UTC)</w:t>
      </w:r>
      <w:bookmarkEnd w:id="217"/>
      <w:bookmarkEnd w:id="218"/>
    </w:p>
    <w:p w14:paraId="0133DD63" w14:textId="77777777" w:rsidR="00000000" w:rsidRDefault="00DE7085">
      <w:pPr>
        <w:pStyle w:val="Heading1"/>
        <w:divId w:val="401218997"/>
      </w:pPr>
      <w:bookmarkStart w:id="219" w:name="_Toc97638949"/>
      <w:bookmarkStart w:id="220" w:name="_Toc97639432"/>
      <w:r>
        <w:t>18.5</w:t>
      </w:r>
      <w:r>
        <w:tab/>
        <w:t>SA WG5 Rel-18 CRs</w:t>
      </w:r>
      <w:bookmarkEnd w:id="219"/>
      <w:bookmarkEnd w:id="220"/>
    </w:p>
    <w:p w14:paraId="3DC0CB53" w14:textId="77777777" w:rsidR="00000000" w:rsidRDefault="00DE7085">
      <w:pPr>
        <w:pStyle w:val="Heading2"/>
        <w:divId w:val="401218997"/>
        <w:rPr>
          <w:color w:val="0000FF"/>
        </w:rPr>
      </w:pPr>
      <w:bookmarkStart w:id="221" w:name="_Toc97638950"/>
      <w:bookmarkStart w:id="222" w:name="_Toc97639433"/>
      <w:r>
        <w:rPr>
          <w:color w:val="0000FF"/>
        </w:rPr>
        <w:t>Block 5 (to approve / note Thurs</w:t>
      </w:r>
      <w:r>
        <w:rPr>
          <w:color w:val="0000FF"/>
        </w:rPr>
        <w:t>day 15:00 UTC)</w:t>
      </w:r>
      <w:bookmarkEnd w:id="221"/>
      <w:bookmarkEnd w:id="222"/>
    </w:p>
    <w:p w14:paraId="2844F703" w14:textId="77777777" w:rsidR="00000000" w:rsidRDefault="00DE7085">
      <w:pPr>
        <w:pStyle w:val="Heading1"/>
        <w:divId w:val="686714654"/>
      </w:pPr>
      <w:bookmarkStart w:id="223" w:name="_Toc97638951"/>
      <w:bookmarkStart w:id="224" w:name="_Toc97639434"/>
      <w:r>
        <w:t>18.6</w:t>
      </w:r>
      <w:r>
        <w:tab/>
        <w:t>SA WG6 Rel-18 CRs</w:t>
      </w:r>
      <w:bookmarkEnd w:id="223"/>
      <w:bookmarkEnd w:id="224"/>
    </w:p>
    <w:p w14:paraId="78C4F472" w14:textId="77777777" w:rsidR="00000000" w:rsidRDefault="00DE7085">
      <w:pPr>
        <w:pStyle w:val="Heading2"/>
        <w:divId w:val="686714654"/>
        <w:rPr>
          <w:color w:val="0000FF"/>
        </w:rPr>
      </w:pPr>
      <w:bookmarkStart w:id="225" w:name="_Toc97638952"/>
      <w:bookmarkStart w:id="226" w:name="_Toc97639435"/>
      <w:r>
        <w:rPr>
          <w:color w:val="0000FF"/>
        </w:rPr>
        <w:t>Block 5 (to approve / note Thursday 15:00 UTC)</w:t>
      </w:r>
      <w:bookmarkEnd w:id="225"/>
      <w:bookmarkEnd w:id="226"/>
    </w:p>
    <w:p w14:paraId="36E2A8C2" w14:textId="77777777" w:rsidR="00000000" w:rsidRDefault="00DE7085">
      <w:pPr>
        <w:keepNext/>
        <w:keepLines/>
        <w:pBdr>
          <w:top w:val="single" w:sz="4" w:space="1" w:color="auto"/>
        </w:pBdr>
        <w:spacing w:before="100" w:beforeAutospacing="1" w:after="100" w:afterAutospacing="1"/>
        <w:divId w:val="1495222703"/>
        <w:rPr>
          <w:rFonts w:eastAsiaTheme="minorEastAsia"/>
        </w:rPr>
      </w:pPr>
      <w:r>
        <w:rPr>
          <w:color w:val="0000FF"/>
        </w:rPr>
        <w:t>TD SP-211529</w:t>
      </w:r>
      <w:r>
        <w:t xml:space="preserve"> (CR PACK) Rel-18 CRs to TS23280, TS23281, TS23282 and TS23379 for MCGWUE. (Source: SA WG6).</w:t>
      </w:r>
      <w:r>
        <w:br/>
      </w:r>
      <w:r>
        <w:rPr>
          <w:b/>
        </w:rPr>
        <w:t>Document for:</w:t>
      </w:r>
      <w:r>
        <w:t xml:space="preserve"> Approval.</w:t>
      </w:r>
      <w:r>
        <w:br/>
      </w:r>
      <w:r>
        <w:rPr>
          <w:b/>
        </w:rPr>
        <w:t>Abstract:</w:t>
      </w:r>
      <w:r>
        <w:t xml:space="preserve"> 23.280 CR0300; 23.280 CR0298R1; </w:t>
      </w:r>
      <w:r>
        <w:t>23.280 CR0301R1; 23.280 CR0299R2; 23.280 CR0303; 23.280 CR0302R1; 23.379 CR0300R1; 23.281 CR0159R1; 23.282 CR0290R1.</w:t>
      </w:r>
    </w:p>
    <w:p w14:paraId="3070F152" w14:textId="77777777" w:rsidR="00000000" w:rsidRDefault="00DE7085">
      <w:pPr>
        <w:keepNext/>
        <w:spacing w:before="100" w:beforeAutospacing="1" w:after="100" w:afterAutospacing="1"/>
        <w:divId w:val="1495222703"/>
        <w:rPr>
          <w:rFonts w:cs="Arial"/>
          <w:b/>
        </w:rPr>
      </w:pPr>
      <w:r>
        <w:rPr>
          <w:rFonts w:cs="Arial"/>
          <w:b/>
        </w:rPr>
        <w:t>Comment:</w:t>
      </w:r>
    </w:p>
    <w:p w14:paraId="77E69E44" w14:textId="77777777" w:rsidR="00000000" w:rsidRDefault="00DE7085">
      <w:pPr>
        <w:spacing w:before="100" w:beforeAutospacing="1" w:after="100" w:afterAutospacing="1"/>
        <w:divId w:val="1495222703"/>
      </w:pPr>
      <w:r>
        <w:t>For Block Approval. CC#4: Block Approved.</w:t>
      </w:r>
    </w:p>
    <w:p w14:paraId="6552A1D8" w14:textId="77777777" w:rsidR="00000000" w:rsidRDefault="00DE7085">
      <w:pPr>
        <w:keepNext/>
        <w:spacing w:before="100" w:beforeAutospacing="1" w:after="100" w:afterAutospacing="1"/>
        <w:divId w:val="1495222703"/>
        <w:rPr>
          <w:rFonts w:cs="Arial"/>
          <w:b/>
        </w:rPr>
      </w:pPr>
      <w:r>
        <w:rPr>
          <w:rFonts w:cs="Arial"/>
          <w:b/>
        </w:rPr>
        <w:t>Discussion and conclusion:</w:t>
      </w:r>
    </w:p>
    <w:p w14:paraId="2E17C126" w14:textId="77777777" w:rsidR="00000000" w:rsidRDefault="00DE7085">
      <w:pPr>
        <w:spacing w:before="100" w:beforeAutospacing="1" w:after="100" w:afterAutospacing="1"/>
        <w:divId w:val="1495222703"/>
      </w:pPr>
      <w:r>
        <w:t>-</w:t>
      </w:r>
    </w:p>
    <w:p w14:paraId="605994F0" w14:textId="77777777" w:rsidR="00000000" w:rsidRDefault="00DE7085">
      <w:pPr>
        <w:keepNext/>
        <w:spacing w:before="100" w:beforeAutospacing="1" w:after="100" w:afterAutospacing="1"/>
        <w:divId w:val="1495222703"/>
        <w:rPr>
          <w:rFonts w:cs="Arial"/>
          <w:b/>
        </w:rPr>
      </w:pPr>
      <w:r>
        <w:rPr>
          <w:rFonts w:cs="Arial"/>
          <w:b/>
        </w:rPr>
        <w:t>Status:</w:t>
      </w:r>
    </w:p>
    <w:p w14:paraId="67B395A0" w14:textId="77777777" w:rsidR="00000000" w:rsidRDefault="00DE7085">
      <w:pPr>
        <w:spacing w:before="100" w:beforeAutospacing="1" w:after="100" w:afterAutospacing="1"/>
        <w:divId w:val="1495222703"/>
      </w:pPr>
      <w:r>
        <w:t>Approved.</w:t>
      </w:r>
    </w:p>
    <w:p w14:paraId="6F7FFE2D" w14:textId="77777777" w:rsidR="00000000" w:rsidRDefault="00DE7085">
      <w:pPr>
        <w:keepNext/>
        <w:keepLines/>
        <w:pBdr>
          <w:top w:val="single" w:sz="4" w:space="1" w:color="auto"/>
        </w:pBdr>
        <w:spacing w:before="100" w:beforeAutospacing="1" w:after="100" w:afterAutospacing="1"/>
        <w:divId w:val="1495222703"/>
      </w:pPr>
      <w:r>
        <w:rPr>
          <w:color w:val="0000FF"/>
        </w:rPr>
        <w:t>TD SP-211530</w:t>
      </w:r>
      <w:r>
        <w:t xml:space="preserve"> (CR PACK) Rel-18 CRs to TS23</w:t>
      </w:r>
      <w:r>
        <w:t>289 MCOver5MBS. (Source: SA WG6).</w:t>
      </w:r>
      <w:r>
        <w:br/>
      </w:r>
      <w:r>
        <w:rPr>
          <w:b/>
        </w:rPr>
        <w:t>Document for:</w:t>
      </w:r>
      <w:r>
        <w:t xml:space="preserve"> Approval.</w:t>
      </w:r>
      <w:r>
        <w:br/>
      </w:r>
      <w:r>
        <w:rPr>
          <w:b/>
        </w:rPr>
        <w:t>Abstract:</w:t>
      </w:r>
      <w:r>
        <w:t xml:space="preserve"> 23.289 CR0007R1; 23.289 CR0008R1; 23.289 CR0009R1; 23.289 CR0010R1; 23.289 CR0004R2; 23.289 CR0016; 23.289 CR0007R2; 23.289 CR0014R1; 23.289 CR0017R1; 23.289 CR0020R1; 23.289 CR0011R2; 23.</w:t>
      </w:r>
      <w:r>
        <w:t>289 CR0012R3; 23.289 CR0021R2; 23.289 CR0022R2.</w:t>
      </w:r>
    </w:p>
    <w:p w14:paraId="1C47097F" w14:textId="77777777" w:rsidR="00000000" w:rsidRDefault="00DE7085">
      <w:pPr>
        <w:keepNext/>
        <w:spacing w:before="100" w:beforeAutospacing="1" w:after="100" w:afterAutospacing="1"/>
        <w:divId w:val="1495222703"/>
        <w:rPr>
          <w:rFonts w:cs="Arial"/>
          <w:b/>
        </w:rPr>
      </w:pPr>
      <w:r>
        <w:rPr>
          <w:rFonts w:cs="Arial"/>
          <w:b/>
        </w:rPr>
        <w:t>Comment:</w:t>
      </w:r>
    </w:p>
    <w:p w14:paraId="6C441E6E" w14:textId="77777777" w:rsidR="00000000" w:rsidRDefault="00DE7085">
      <w:pPr>
        <w:spacing w:before="100" w:beforeAutospacing="1" w:after="100" w:afterAutospacing="1"/>
        <w:divId w:val="1495222703"/>
      </w:pPr>
      <w:r>
        <w:t>For Block Approval. CC#4: Block Approved.</w:t>
      </w:r>
    </w:p>
    <w:p w14:paraId="0C50653D" w14:textId="77777777" w:rsidR="00000000" w:rsidRDefault="00DE7085">
      <w:pPr>
        <w:keepNext/>
        <w:spacing w:before="100" w:beforeAutospacing="1" w:after="100" w:afterAutospacing="1"/>
        <w:divId w:val="1495222703"/>
        <w:rPr>
          <w:rFonts w:cs="Arial"/>
          <w:b/>
        </w:rPr>
      </w:pPr>
      <w:r>
        <w:rPr>
          <w:rFonts w:cs="Arial"/>
          <w:b/>
        </w:rPr>
        <w:t>Discussion and conclusion:</w:t>
      </w:r>
    </w:p>
    <w:p w14:paraId="034891A2" w14:textId="77777777" w:rsidR="00000000" w:rsidRDefault="00DE7085">
      <w:pPr>
        <w:spacing w:before="100" w:beforeAutospacing="1" w:after="100" w:afterAutospacing="1"/>
        <w:divId w:val="1495222703"/>
      </w:pPr>
      <w:r>
        <w:t>-</w:t>
      </w:r>
    </w:p>
    <w:p w14:paraId="1207975F" w14:textId="77777777" w:rsidR="00000000" w:rsidRDefault="00DE7085">
      <w:pPr>
        <w:keepNext/>
        <w:spacing w:before="100" w:beforeAutospacing="1" w:after="100" w:afterAutospacing="1"/>
        <w:divId w:val="1495222703"/>
        <w:rPr>
          <w:rFonts w:cs="Arial"/>
          <w:b/>
        </w:rPr>
      </w:pPr>
      <w:r>
        <w:rPr>
          <w:rFonts w:cs="Arial"/>
          <w:b/>
        </w:rPr>
        <w:lastRenderedPageBreak/>
        <w:t>Status:</w:t>
      </w:r>
    </w:p>
    <w:p w14:paraId="4846CEBC" w14:textId="77777777" w:rsidR="00000000" w:rsidRDefault="00DE7085">
      <w:pPr>
        <w:spacing w:before="100" w:beforeAutospacing="1" w:after="100" w:afterAutospacing="1"/>
        <w:divId w:val="1495222703"/>
      </w:pPr>
      <w:r>
        <w:t>Approved.</w:t>
      </w:r>
    </w:p>
    <w:p w14:paraId="5F75EE1E" w14:textId="77777777" w:rsidR="00000000" w:rsidRDefault="00DE7085">
      <w:pPr>
        <w:pStyle w:val="Heading1"/>
        <w:divId w:val="2116554396"/>
      </w:pPr>
      <w:bookmarkStart w:id="227" w:name="_Toc97638953"/>
      <w:bookmarkStart w:id="228" w:name="_Toc97639436"/>
      <w:r>
        <w:t>19</w:t>
      </w:r>
      <w:r>
        <w:tab/>
        <w:t>Rel-19 CRs</w:t>
      </w:r>
      <w:bookmarkEnd w:id="227"/>
      <w:bookmarkEnd w:id="228"/>
    </w:p>
    <w:p w14:paraId="4A3CDD59" w14:textId="77777777" w:rsidR="00000000" w:rsidRDefault="00DE7085">
      <w:pPr>
        <w:pStyle w:val="Heading2"/>
        <w:divId w:val="2116554396"/>
        <w:rPr>
          <w:color w:val="0000FF"/>
        </w:rPr>
      </w:pPr>
      <w:bookmarkStart w:id="229" w:name="_Toc97638954"/>
      <w:bookmarkStart w:id="230" w:name="_Toc97639437"/>
      <w:r>
        <w:rPr>
          <w:color w:val="0000FF"/>
        </w:rPr>
        <w:t>Block 5 (to approve / note Thursday 15:00 UTC)</w:t>
      </w:r>
      <w:bookmarkEnd w:id="229"/>
      <w:bookmarkEnd w:id="230"/>
    </w:p>
    <w:p w14:paraId="1C04811E" w14:textId="77777777" w:rsidR="00000000" w:rsidRDefault="00DE7085">
      <w:pPr>
        <w:pStyle w:val="Heading1"/>
        <w:divId w:val="128713198"/>
      </w:pPr>
      <w:bookmarkStart w:id="231" w:name="_Toc97638955"/>
      <w:bookmarkStart w:id="232" w:name="_Toc97639438"/>
      <w:r>
        <w:t>20</w:t>
      </w:r>
      <w:r>
        <w:tab/>
      </w:r>
      <w:r>
        <w:t>CRs related to Study Items</w:t>
      </w:r>
      <w:bookmarkEnd w:id="231"/>
      <w:bookmarkEnd w:id="232"/>
    </w:p>
    <w:p w14:paraId="73DA10F2" w14:textId="77777777" w:rsidR="00000000" w:rsidRDefault="00DE7085">
      <w:pPr>
        <w:pStyle w:val="Heading2"/>
        <w:divId w:val="128713198"/>
        <w:rPr>
          <w:color w:val="0000FF"/>
        </w:rPr>
      </w:pPr>
      <w:bookmarkStart w:id="233" w:name="_Toc97638956"/>
      <w:bookmarkStart w:id="234" w:name="_Toc97639439"/>
      <w:r>
        <w:rPr>
          <w:color w:val="0000FF"/>
        </w:rPr>
        <w:t>Block 6 (to approve / endorse / note Thursday 15:00 UTC)</w:t>
      </w:r>
      <w:bookmarkEnd w:id="233"/>
      <w:bookmarkEnd w:id="234"/>
    </w:p>
    <w:p w14:paraId="0FC904D6" w14:textId="77777777" w:rsidR="00000000" w:rsidRDefault="00DE7085">
      <w:pPr>
        <w:pStyle w:val="Heading1"/>
        <w:divId w:val="2095055197"/>
      </w:pPr>
      <w:bookmarkStart w:id="235" w:name="_Toc97638957"/>
      <w:bookmarkStart w:id="236" w:name="_Toc97639440"/>
      <w:r>
        <w:t>21</w:t>
      </w:r>
      <w:r>
        <w:tab/>
        <w:t>Project Management &amp; TSG SA owned specifications</w:t>
      </w:r>
      <w:bookmarkEnd w:id="235"/>
      <w:bookmarkEnd w:id="236"/>
    </w:p>
    <w:p w14:paraId="2DCB2F07" w14:textId="77777777" w:rsidR="00000000" w:rsidRDefault="00DE7085">
      <w:pPr>
        <w:pStyle w:val="Heading1"/>
        <w:divId w:val="505823872"/>
      </w:pPr>
      <w:bookmarkStart w:id="237" w:name="_Toc97638958"/>
      <w:bookmarkStart w:id="238" w:name="_Toc97639441"/>
      <w:r>
        <w:t>21.1</w:t>
      </w:r>
      <w:r>
        <w:tab/>
        <w:t>General project management issues</w:t>
      </w:r>
      <w:bookmarkEnd w:id="237"/>
      <w:bookmarkEnd w:id="238"/>
    </w:p>
    <w:p w14:paraId="66D7FC9A" w14:textId="77777777" w:rsidR="00000000" w:rsidRDefault="00DE7085">
      <w:pPr>
        <w:keepNext/>
        <w:keepLines/>
        <w:pBdr>
          <w:top w:val="single" w:sz="4" w:space="1" w:color="auto"/>
        </w:pBdr>
        <w:spacing w:before="100" w:beforeAutospacing="1" w:after="100" w:afterAutospacing="1"/>
        <w:divId w:val="505823872"/>
        <w:rPr>
          <w:rFonts w:eastAsiaTheme="minorEastAsia"/>
        </w:rPr>
      </w:pPr>
      <w:r>
        <w:rPr>
          <w:color w:val="0000FF"/>
        </w:rPr>
        <w:t>TD SP-211563</w:t>
      </w:r>
      <w:r>
        <w:t xml:space="preserve"> (DISCUSSION) Considerations on application-enablement requirements. </w:t>
      </w:r>
      <w:r>
        <w:t>(Source: Qualcomm Finland RFFE Oy).</w:t>
      </w:r>
      <w:r>
        <w:br/>
      </w:r>
      <w:r>
        <w:rPr>
          <w:b/>
        </w:rPr>
        <w:t>Document for:</w:t>
      </w:r>
      <w:r>
        <w:t xml:space="preserve"> Discussion.</w:t>
      </w:r>
      <w:r>
        <w:br/>
      </w:r>
      <w:r>
        <w:rPr>
          <w:b/>
        </w:rPr>
        <w:t>Abstract:</w:t>
      </w:r>
      <w:r>
        <w:t xml:space="preserve"> This contribution raises some consideration and observations related to recent controversial discussions, involving SA WG1 and SA WG6, on the definition of application-enablement requi</w:t>
      </w:r>
      <w:r>
        <w:t>rements, and aims at clarifying WGs' role and responsibility in this area. ToRs of respective WGs are captured in Annex, for reference.</w:t>
      </w:r>
    </w:p>
    <w:p w14:paraId="070290B7" w14:textId="77777777" w:rsidR="00000000" w:rsidRDefault="00DE7085">
      <w:pPr>
        <w:keepNext/>
        <w:spacing w:before="100" w:beforeAutospacing="1" w:after="100" w:afterAutospacing="1"/>
        <w:divId w:val="505823872"/>
        <w:rPr>
          <w:rFonts w:cs="Arial"/>
          <w:b/>
        </w:rPr>
      </w:pPr>
      <w:r>
        <w:rPr>
          <w:rFonts w:cs="Arial"/>
          <w:b/>
        </w:rPr>
        <w:t>Comment:</w:t>
      </w:r>
    </w:p>
    <w:p w14:paraId="08767E1F" w14:textId="77777777" w:rsidR="00000000" w:rsidRDefault="00DE7085">
      <w:pPr>
        <w:spacing w:before="100" w:beforeAutospacing="1" w:after="100" w:afterAutospacing="1"/>
        <w:divId w:val="505823872"/>
      </w:pPr>
      <w:r>
        <w:t>CC#4: This was postponed.</w:t>
      </w:r>
    </w:p>
    <w:p w14:paraId="44D1233C" w14:textId="77777777" w:rsidR="00000000" w:rsidRDefault="00DE7085">
      <w:pPr>
        <w:keepNext/>
        <w:spacing w:before="100" w:beforeAutospacing="1" w:after="100" w:afterAutospacing="1"/>
        <w:divId w:val="505823872"/>
        <w:rPr>
          <w:rFonts w:cs="Arial"/>
          <w:b/>
        </w:rPr>
      </w:pPr>
      <w:r>
        <w:rPr>
          <w:rFonts w:cs="Arial"/>
          <w:b/>
        </w:rPr>
        <w:t>Discussion and conclusion:</w:t>
      </w:r>
    </w:p>
    <w:p w14:paraId="26418293" w14:textId="77777777" w:rsidR="00000000" w:rsidRDefault="00DE7085">
      <w:pPr>
        <w:spacing w:before="100" w:beforeAutospacing="1" w:after="100" w:afterAutospacing="1"/>
        <w:divId w:val="505823872"/>
      </w:pPr>
      <w:r>
        <w:t>CC#4: This was postponed.</w:t>
      </w:r>
    </w:p>
    <w:p w14:paraId="3A3B09B5" w14:textId="77777777" w:rsidR="00000000" w:rsidRDefault="00DE7085">
      <w:pPr>
        <w:keepNext/>
        <w:spacing w:before="100" w:beforeAutospacing="1" w:after="100" w:afterAutospacing="1"/>
        <w:divId w:val="505823872"/>
        <w:rPr>
          <w:rFonts w:cs="Arial"/>
          <w:b/>
        </w:rPr>
      </w:pPr>
      <w:r>
        <w:rPr>
          <w:rFonts w:cs="Arial"/>
          <w:b/>
        </w:rPr>
        <w:t>Status:</w:t>
      </w:r>
    </w:p>
    <w:p w14:paraId="05F04976" w14:textId="77777777" w:rsidR="00000000" w:rsidRDefault="00DE7085">
      <w:pPr>
        <w:spacing w:before="100" w:beforeAutospacing="1" w:after="100" w:afterAutospacing="1"/>
        <w:divId w:val="505823872"/>
      </w:pPr>
      <w:r>
        <w:t>Postponed.</w:t>
      </w:r>
    </w:p>
    <w:p w14:paraId="6E3EEC23" w14:textId="77777777" w:rsidR="00000000" w:rsidRDefault="00DE7085">
      <w:pPr>
        <w:pStyle w:val="Heading2"/>
        <w:divId w:val="505823872"/>
        <w:rPr>
          <w:color w:val="0000FF"/>
        </w:rPr>
      </w:pPr>
      <w:bookmarkStart w:id="239" w:name="_Toc97638959"/>
      <w:bookmarkStart w:id="240" w:name="_Toc97639442"/>
      <w:r>
        <w:rPr>
          <w:color w:val="0000FF"/>
        </w:rPr>
        <w:t>Block 6 (to a</w:t>
      </w:r>
      <w:r>
        <w:rPr>
          <w:color w:val="0000FF"/>
        </w:rPr>
        <w:t>pprove / endorse / note Thursday 15:00 UTC)</w:t>
      </w:r>
      <w:bookmarkEnd w:id="239"/>
      <w:bookmarkEnd w:id="240"/>
    </w:p>
    <w:p w14:paraId="7EF5E45C" w14:textId="77777777" w:rsidR="00000000" w:rsidRDefault="00DE7085">
      <w:pPr>
        <w:pStyle w:val="Heading1"/>
        <w:divId w:val="1034039449"/>
      </w:pPr>
      <w:bookmarkStart w:id="241" w:name="_Toc97638960"/>
      <w:bookmarkStart w:id="242" w:name="_Toc97639443"/>
      <w:r>
        <w:t>21.2</w:t>
      </w:r>
      <w:r>
        <w:tab/>
        <w:t>E-Meeting Procedures (TSG SA, SA WGs)</w:t>
      </w:r>
      <w:bookmarkEnd w:id="241"/>
      <w:bookmarkEnd w:id="242"/>
    </w:p>
    <w:p w14:paraId="3A46A21F" w14:textId="77777777" w:rsidR="00000000" w:rsidRDefault="00DE7085">
      <w:pPr>
        <w:pStyle w:val="Heading2"/>
        <w:divId w:val="1034039449"/>
        <w:rPr>
          <w:color w:val="0000FF"/>
        </w:rPr>
      </w:pPr>
      <w:bookmarkStart w:id="243" w:name="_Toc97638961"/>
      <w:bookmarkStart w:id="244" w:name="_Toc97639444"/>
      <w:r>
        <w:rPr>
          <w:color w:val="0000FF"/>
        </w:rPr>
        <w:t>Block 6 (to approve / endorse / note Thursday 15:00 UTC)</w:t>
      </w:r>
      <w:bookmarkEnd w:id="243"/>
      <w:bookmarkEnd w:id="244"/>
    </w:p>
    <w:p w14:paraId="42C64D1D" w14:textId="77777777" w:rsidR="00000000" w:rsidRDefault="00DE7085">
      <w:pPr>
        <w:pStyle w:val="Heading1"/>
        <w:divId w:val="2136294907"/>
      </w:pPr>
      <w:bookmarkStart w:id="245" w:name="_Toc97638962"/>
      <w:bookmarkStart w:id="246" w:name="_Toc97639445"/>
      <w:r>
        <w:t>21.3</w:t>
      </w:r>
      <w:r>
        <w:tab/>
        <w:t>Review of the work plan</w:t>
      </w:r>
      <w:bookmarkEnd w:id="245"/>
      <w:bookmarkEnd w:id="246"/>
    </w:p>
    <w:p w14:paraId="4C8920CF" w14:textId="77777777" w:rsidR="00000000" w:rsidRDefault="00DE7085">
      <w:pPr>
        <w:spacing w:before="100" w:beforeAutospacing="1" w:after="100" w:afterAutospacing="1"/>
        <w:divId w:val="2136294907"/>
        <w:rPr>
          <w:rFonts w:eastAsiaTheme="minorEastAsia"/>
        </w:rPr>
      </w:pPr>
      <w:r>
        <w:rPr>
          <w:color w:val="0000FF"/>
        </w:rPr>
        <w:t>(Handled on Monday)</w:t>
      </w:r>
    </w:p>
    <w:p w14:paraId="43BC85C8" w14:textId="77777777" w:rsidR="00000000" w:rsidRDefault="00DE7085">
      <w:pPr>
        <w:keepNext/>
        <w:keepLines/>
        <w:pBdr>
          <w:top w:val="single" w:sz="4" w:space="1" w:color="auto"/>
        </w:pBdr>
        <w:spacing w:before="100" w:beforeAutospacing="1" w:after="100" w:afterAutospacing="1"/>
        <w:divId w:val="2136294907"/>
      </w:pPr>
      <w:r>
        <w:rPr>
          <w:color w:val="0000FF"/>
        </w:rPr>
        <w:t>TD SP-211555</w:t>
      </w:r>
      <w:r>
        <w:t xml:space="preserve"> (WORK PLAN) 3GPP Work Plan presentation at TSG#94e</w:t>
      </w:r>
      <w:r>
        <w:t>. (Source: ETSI MCC).</w:t>
      </w:r>
      <w:r>
        <w:br/>
      </w:r>
      <w:r>
        <w:rPr>
          <w:b/>
        </w:rPr>
        <w:t>Document for:</w:t>
      </w:r>
      <w:r>
        <w:t xml:space="preserve"> Information.</w:t>
      </w:r>
      <w:r>
        <w:br/>
      </w:r>
      <w:r>
        <w:rPr>
          <w:b/>
        </w:rPr>
        <w:t>Abstract:</w:t>
      </w:r>
      <w:r>
        <w:t xml:space="preserve"> 3GPP Work Plan presentation at TSG#94e.</w:t>
      </w:r>
    </w:p>
    <w:p w14:paraId="326528AB" w14:textId="77777777" w:rsidR="00000000" w:rsidRDefault="00DE7085">
      <w:pPr>
        <w:keepNext/>
        <w:spacing w:before="100" w:beforeAutospacing="1" w:after="100" w:afterAutospacing="1"/>
        <w:divId w:val="2136294907"/>
        <w:rPr>
          <w:rFonts w:cs="Arial"/>
          <w:b/>
        </w:rPr>
      </w:pPr>
      <w:r>
        <w:rPr>
          <w:rFonts w:cs="Arial"/>
          <w:b/>
        </w:rPr>
        <w:t>Comment:</w:t>
      </w:r>
    </w:p>
    <w:p w14:paraId="6DD5E7E2" w14:textId="77777777" w:rsidR="00000000" w:rsidRDefault="00DE7085">
      <w:pPr>
        <w:spacing w:before="100" w:beforeAutospacing="1" w:after="100" w:afterAutospacing="1"/>
        <w:divId w:val="2136294907"/>
      </w:pPr>
      <w:r>
        <w:t>Revised to SP-211658.</w:t>
      </w:r>
    </w:p>
    <w:p w14:paraId="422DB90B" w14:textId="77777777" w:rsidR="00000000" w:rsidRDefault="00DE7085">
      <w:pPr>
        <w:keepNext/>
        <w:spacing w:before="100" w:beforeAutospacing="1" w:after="100" w:afterAutospacing="1"/>
        <w:divId w:val="2136294907"/>
        <w:rPr>
          <w:rFonts w:cs="Arial"/>
          <w:b/>
        </w:rPr>
      </w:pPr>
      <w:r>
        <w:rPr>
          <w:rFonts w:cs="Arial"/>
          <w:b/>
        </w:rPr>
        <w:lastRenderedPageBreak/>
        <w:t>Discussion and conclusion:</w:t>
      </w:r>
    </w:p>
    <w:p w14:paraId="6F20C338" w14:textId="77777777" w:rsidR="00000000" w:rsidRDefault="00DE7085">
      <w:pPr>
        <w:spacing w:before="100" w:beforeAutospacing="1" w:after="100" w:afterAutospacing="1"/>
        <w:divId w:val="2136294907"/>
      </w:pPr>
      <w:r>
        <w:t>-</w:t>
      </w:r>
    </w:p>
    <w:p w14:paraId="56EE2E95" w14:textId="77777777" w:rsidR="00000000" w:rsidRDefault="00DE7085">
      <w:pPr>
        <w:keepNext/>
        <w:spacing w:before="100" w:beforeAutospacing="1" w:after="100" w:afterAutospacing="1"/>
        <w:divId w:val="2136294907"/>
        <w:rPr>
          <w:rFonts w:cs="Arial"/>
          <w:b/>
        </w:rPr>
      </w:pPr>
      <w:r>
        <w:rPr>
          <w:rFonts w:cs="Arial"/>
          <w:b/>
        </w:rPr>
        <w:t>Status:</w:t>
      </w:r>
    </w:p>
    <w:p w14:paraId="0A7DF20F" w14:textId="77777777" w:rsidR="00000000" w:rsidRDefault="00DE7085">
      <w:pPr>
        <w:spacing w:before="100" w:beforeAutospacing="1" w:after="100" w:afterAutospacing="1"/>
        <w:divId w:val="2136294907"/>
      </w:pPr>
      <w:r>
        <w:t>Revised to SP-211658.</w:t>
      </w:r>
    </w:p>
    <w:p w14:paraId="1CBBDA74" w14:textId="77777777" w:rsidR="00000000" w:rsidRDefault="00DE7085">
      <w:pPr>
        <w:keepNext/>
        <w:keepLines/>
        <w:pBdr>
          <w:top w:val="single" w:sz="4" w:space="1" w:color="auto"/>
        </w:pBdr>
        <w:spacing w:before="100" w:beforeAutospacing="1" w:after="100" w:afterAutospacing="1"/>
        <w:divId w:val="2136294907"/>
      </w:pPr>
      <w:r>
        <w:rPr>
          <w:color w:val="0000FF"/>
        </w:rPr>
        <w:t>TD SP-211658</w:t>
      </w:r>
      <w:r>
        <w:t xml:space="preserve"> </w:t>
      </w:r>
      <w:r>
        <w:t>(WORK PLAN) 3GPP Work Plan presentation at TSG#94e. (Source: ETSI MCC).</w:t>
      </w:r>
      <w:r>
        <w:br/>
      </w:r>
      <w:r>
        <w:rPr>
          <w:b/>
        </w:rPr>
        <w:t>Document for:</w:t>
      </w:r>
      <w:r>
        <w:t xml:space="preserve"> Information.</w:t>
      </w:r>
      <w:r>
        <w:br/>
      </w:r>
      <w:r>
        <w:rPr>
          <w:b/>
        </w:rPr>
        <w:t>Abstract:</w:t>
      </w:r>
      <w:r>
        <w:t xml:space="preserve"> 3GPP Work Plan presentation at TSG#94e.</w:t>
      </w:r>
    </w:p>
    <w:p w14:paraId="6DB86609" w14:textId="77777777" w:rsidR="00000000" w:rsidRDefault="00DE7085">
      <w:pPr>
        <w:keepNext/>
        <w:spacing w:before="100" w:beforeAutospacing="1" w:after="100" w:afterAutospacing="1"/>
        <w:divId w:val="2136294907"/>
        <w:rPr>
          <w:rFonts w:cs="Arial"/>
          <w:b/>
        </w:rPr>
      </w:pPr>
      <w:r>
        <w:rPr>
          <w:rFonts w:cs="Arial"/>
          <w:b/>
        </w:rPr>
        <w:t>Comment:</w:t>
      </w:r>
    </w:p>
    <w:p w14:paraId="562F5590" w14:textId="77777777" w:rsidR="00000000" w:rsidRDefault="00DE7085">
      <w:pPr>
        <w:spacing w:before="100" w:beforeAutospacing="1" w:after="100" w:afterAutospacing="1"/>
        <w:divId w:val="2136294907"/>
      </w:pPr>
      <w:r>
        <w:t>Revision of SP-211555. Noted.</w:t>
      </w:r>
    </w:p>
    <w:p w14:paraId="70F25D89" w14:textId="77777777" w:rsidR="00000000" w:rsidRDefault="00DE7085">
      <w:pPr>
        <w:keepNext/>
        <w:spacing w:before="100" w:beforeAutospacing="1" w:after="100" w:afterAutospacing="1"/>
        <w:divId w:val="2136294907"/>
        <w:rPr>
          <w:rFonts w:cs="Arial"/>
          <w:b/>
        </w:rPr>
      </w:pPr>
      <w:r>
        <w:rPr>
          <w:rFonts w:cs="Arial"/>
          <w:b/>
        </w:rPr>
        <w:t>Discussion and conclusion:</w:t>
      </w:r>
    </w:p>
    <w:p w14:paraId="1CFB4403" w14:textId="77777777" w:rsidR="00000000" w:rsidRDefault="00DE7085">
      <w:pPr>
        <w:spacing w:before="100" w:beforeAutospacing="1" w:after="100" w:afterAutospacing="1"/>
        <w:divId w:val="2136294907"/>
      </w:pPr>
      <w:r>
        <w:t>CC#5: Slide 8: The SA WG6 Chair mentioned</w:t>
      </w:r>
      <w:r>
        <w:t xml:space="preserve"> an error on this slide.</w:t>
      </w:r>
      <w:r>
        <w:br/>
        <w:t>This was revised to add corrections in SP-211658. The MCC Work Plan Manager was thanked for this report, which was noted.</w:t>
      </w:r>
    </w:p>
    <w:p w14:paraId="6E6CE8A6" w14:textId="77777777" w:rsidR="00000000" w:rsidRDefault="00DE7085">
      <w:pPr>
        <w:keepNext/>
        <w:spacing w:before="100" w:beforeAutospacing="1" w:after="100" w:afterAutospacing="1"/>
        <w:divId w:val="2136294907"/>
        <w:rPr>
          <w:rFonts w:cs="Arial"/>
          <w:b/>
        </w:rPr>
      </w:pPr>
      <w:r>
        <w:rPr>
          <w:rFonts w:cs="Arial"/>
          <w:b/>
        </w:rPr>
        <w:t>Status:</w:t>
      </w:r>
    </w:p>
    <w:p w14:paraId="63262608" w14:textId="77777777" w:rsidR="00000000" w:rsidRDefault="00DE7085">
      <w:pPr>
        <w:spacing w:before="100" w:beforeAutospacing="1" w:after="100" w:afterAutospacing="1"/>
        <w:divId w:val="2136294907"/>
      </w:pPr>
      <w:r>
        <w:t>Noted.</w:t>
      </w:r>
    </w:p>
    <w:p w14:paraId="498DF951" w14:textId="77777777" w:rsidR="00000000" w:rsidRDefault="00DE7085">
      <w:pPr>
        <w:pStyle w:val="Heading2"/>
        <w:divId w:val="2136294907"/>
        <w:rPr>
          <w:color w:val="0000FF"/>
        </w:rPr>
      </w:pPr>
      <w:bookmarkStart w:id="247" w:name="_Toc97638963"/>
      <w:bookmarkStart w:id="248" w:name="_Toc97639446"/>
      <w:r>
        <w:rPr>
          <w:color w:val="0000FF"/>
        </w:rPr>
        <w:t>Block 6 (to approve / endorse / note Thursday 15:00 UTC)</w:t>
      </w:r>
      <w:bookmarkEnd w:id="247"/>
      <w:bookmarkEnd w:id="248"/>
    </w:p>
    <w:p w14:paraId="66A26E4B" w14:textId="77777777" w:rsidR="00000000" w:rsidRDefault="00DE7085">
      <w:pPr>
        <w:pStyle w:val="Heading1"/>
        <w:divId w:val="1408378349"/>
      </w:pPr>
      <w:bookmarkStart w:id="249" w:name="_Toc97638964"/>
      <w:bookmarkStart w:id="250" w:name="_Toc97639447"/>
      <w:r>
        <w:t>21.4</w:t>
      </w:r>
      <w:r>
        <w:tab/>
        <w:t>Specification Status</w:t>
      </w:r>
      <w:bookmarkEnd w:id="249"/>
      <w:bookmarkEnd w:id="250"/>
    </w:p>
    <w:p w14:paraId="006E133C" w14:textId="77777777" w:rsidR="00000000" w:rsidRDefault="00DE7085">
      <w:pPr>
        <w:pStyle w:val="Heading2"/>
        <w:divId w:val="1408378349"/>
        <w:rPr>
          <w:color w:val="0000FF"/>
        </w:rPr>
      </w:pPr>
      <w:bookmarkStart w:id="251" w:name="_Toc97638965"/>
      <w:bookmarkStart w:id="252" w:name="_Toc97639448"/>
      <w:r>
        <w:rPr>
          <w:color w:val="0000FF"/>
        </w:rPr>
        <w:t>Block 6 (to</w:t>
      </w:r>
      <w:r>
        <w:rPr>
          <w:color w:val="0000FF"/>
        </w:rPr>
        <w:t xml:space="preserve"> approve / endorse / note Thursday 15:00 UTC)</w:t>
      </w:r>
      <w:bookmarkEnd w:id="251"/>
      <w:bookmarkEnd w:id="252"/>
    </w:p>
    <w:p w14:paraId="19E48C10" w14:textId="77777777" w:rsidR="00000000" w:rsidRDefault="00DE7085">
      <w:pPr>
        <w:pStyle w:val="Heading1"/>
        <w:divId w:val="429083004"/>
      </w:pPr>
      <w:bookmarkStart w:id="253" w:name="_Toc97638966"/>
      <w:bookmarkStart w:id="254" w:name="_Toc97639449"/>
      <w:r>
        <w:t>21.5</w:t>
      </w:r>
      <w:r>
        <w:tab/>
        <w:t>Work Item Summaries for TR 21.91x</w:t>
      </w:r>
      <w:bookmarkEnd w:id="253"/>
      <w:bookmarkEnd w:id="254"/>
    </w:p>
    <w:p w14:paraId="6FDDFC2E" w14:textId="77777777" w:rsidR="00000000" w:rsidRDefault="00DE7085">
      <w:pPr>
        <w:pStyle w:val="Heading2"/>
        <w:divId w:val="429083004"/>
        <w:rPr>
          <w:color w:val="0000FF"/>
        </w:rPr>
      </w:pPr>
      <w:bookmarkStart w:id="255" w:name="_Toc97638967"/>
      <w:bookmarkStart w:id="256" w:name="_Toc97639450"/>
      <w:r>
        <w:rPr>
          <w:color w:val="0000FF"/>
        </w:rPr>
        <w:t>Block 6 (to approve / endorse / note Thursday 15:00 UTC)</w:t>
      </w:r>
      <w:bookmarkEnd w:id="255"/>
      <w:bookmarkEnd w:id="256"/>
    </w:p>
    <w:p w14:paraId="32206929" w14:textId="77777777" w:rsidR="00000000" w:rsidRDefault="00DE7085">
      <w:pPr>
        <w:keepNext/>
        <w:keepLines/>
        <w:pBdr>
          <w:top w:val="single" w:sz="4" w:space="1" w:color="auto"/>
        </w:pBdr>
        <w:spacing w:before="100" w:beforeAutospacing="1" w:after="100" w:afterAutospacing="1"/>
        <w:divId w:val="2095055197"/>
        <w:rPr>
          <w:rFonts w:eastAsiaTheme="minorEastAsia"/>
        </w:rPr>
      </w:pPr>
      <w:r>
        <w:rPr>
          <w:color w:val="0000FF"/>
        </w:rPr>
        <w:t>TD SP-211556</w:t>
      </w:r>
      <w:r>
        <w:t xml:space="preserve"> (DRAFT TR) TR 21.917 v.0.1.0 on Review of Rel-17. (Source: ETSI MCC).</w:t>
      </w:r>
      <w:r>
        <w:br/>
      </w:r>
      <w:r>
        <w:rPr>
          <w:b/>
        </w:rPr>
        <w:t>Document for:</w:t>
      </w:r>
      <w:r>
        <w:t xml:space="preserve"> Presentation.</w:t>
      </w:r>
      <w:r>
        <w:br/>
      </w:r>
      <w:r>
        <w:rPr>
          <w:b/>
        </w:rPr>
        <w:t>Abs</w:t>
      </w:r>
      <w:r>
        <w:rPr>
          <w:b/>
        </w:rPr>
        <w:t>tract:</w:t>
      </w:r>
      <w:r>
        <w:t xml:space="preserve"> Abstract of document: TR 21.917 will summarise all the Release 17 Features as well as some significant Work Items. This is the first call for contributions. All expected contributions are listed in the Annex A ('List of requested contributions'). Th</w:t>
      </w:r>
      <w:r>
        <w:t>e template to contribute is provided in Annex A1 ('Annex A1: Template for contributions to this document'). It is not meant to be raised to v.1.0.0 after this presentation. Changes since last presentation: First presentation. Outstanding Issues: Write this</w:t>
      </w:r>
      <w:r>
        <w:t xml:space="preserve"> TR. Contentious Issues: None.</w:t>
      </w:r>
    </w:p>
    <w:p w14:paraId="206F101B" w14:textId="77777777" w:rsidR="00000000" w:rsidRDefault="00DE7085">
      <w:pPr>
        <w:keepNext/>
        <w:spacing w:before="100" w:beforeAutospacing="1" w:after="100" w:afterAutospacing="1"/>
        <w:divId w:val="2095055197"/>
        <w:rPr>
          <w:rFonts w:cs="Arial"/>
          <w:b/>
        </w:rPr>
      </w:pPr>
      <w:r>
        <w:rPr>
          <w:rFonts w:cs="Arial"/>
          <w:b/>
        </w:rPr>
        <w:t>Comment:</w:t>
      </w:r>
    </w:p>
    <w:p w14:paraId="5FC996DA" w14:textId="77777777" w:rsidR="00000000" w:rsidRDefault="00DE7085">
      <w:pPr>
        <w:spacing w:before="100" w:beforeAutospacing="1" w:after="100" w:afterAutospacing="1"/>
        <w:divId w:val="2095055197"/>
      </w:pPr>
      <w:r>
        <w:t>For Block Noting. CC#4: Block Noted.</w:t>
      </w:r>
    </w:p>
    <w:p w14:paraId="53AD0821" w14:textId="77777777" w:rsidR="00000000" w:rsidRDefault="00DE7085">
      <w:pPr>
        <w:keepNext/>
        <w:spacing w:before="100" w:beforeAutospacing="1" w:after="100" w:afterAutospacing="1"/>
        <w:divId w:val="2095055197"/>
        <w:rPr>
          <w:rFonts w:cs="Arial"/>
          <w:b/>
        </w:rPr>
      </w:pPr>
      <w:r>
        <w:rPr>
          <w:rFonts w:cs="Arial"/>
          <w:b/>
        </w:rPr>
        <w:t>Discussion and conclusion:</w:t>
      </w:r>
    </w:p>
    <w:p w14:paraId="301DB926" w14:textId="77777777" w:rsidR="00000000" w:rsidRDefault="00DE7085">
      <w:pPr>
        <w:spacing w:before="100" w:beforeAutospacing="1" w:after="100" w:afterAutospacing="1"/>
        <w:divId w:val="2095055197"/>
      </w:pPr>
      <w:r>
        <w:t>CC#5: The Work Plan Manager asked for inputs to the Rel-17 description document.</w:t>
      </w:r>
    </w:p>
    <w:p w14:paraId="7F54B480" w14:textId="77777777" w:rsidR="00000000" w:rsidRDefault="00DE7085">
      <w:pPr>
        <w:keepNext/>
        <w:spacing w:before="100" w:beforeAutospacing="1" w:after="100" w:afterAutospacing="1"/>
        <w:divId w:val="2095055197"/>
        <w:rPr>
          <w:rFonts w:cs="Arial"/>
          <w:b/>
        </w:rPr>
      </w:pPr>
      <w:r>
        <w:rPr>
          <w:rFonts w:cs="Arial"/>
          <w:b/>
        </w:rPr>
        <w:lastRenderedPageBreak/>
        <w:t>Status:</w:t>
      </w:r>
    </w:p>
    <w:p w14:paraId="6F9DA090" w14:textId="77777777" w:rsidR="00000000" w:rsidRDefault="00DE7085">
      <w:pPr>
        <w:spacing w:before="100" w:beforeAutospacing="1" w:after="100" w:afterAutospacing="1"/>
        <w:divId w:val="2095055197"/>
      </w:pPr>
      <w:r>
        <w:t>Noted.</w:t>
      </w:r>
    </w:p>
    <w:p w14:paraId="0D259D24" w14:textId="77777777" w:rsidR="00000000" w:rsidRDefault="00DE7085">
      <w:pPr>
        <w:keepNext/>
        <w:keepLines/>
        <w:pBdr>
          <w:top w:val="single" w:sz="4" w:space="1" w:color="auto"/>
        </w:pBdr>
        <w:spacing w:before="100" w:beforeAutospacing="1" w:after="100" w:afterAutospacing="1"/>
        <w:divId w:val="2095055197"/>
      </w:pPr>
      <w:r>
        <w:rPr>
          <w:color w:val="0000FF"/>
        </w:rPr>
        <w:t>TD SP-211417</w:t>
      </w:r>
      <w:r>
        <w:t xml:space="preserve"> (WI SUMMARY) Summary for WI 'Extension for </w:t>
      </w:r>
      <w:r>
        <w:t>headset interface tests of UE' (HInT). (Source: HEAD acoustics GmbH).</w:t>
      </w:r>
      <w:r>
        <w:br/>
      </w:r>
      <w:r>
        <w:rPr>
          <w:b/>
        </w:rPr>
        <w:t>Document for:</w:t>
      </w:r>
      <w:r>
        <w:t xml:space="preserve"> Endorsement.</w:t>
      </w:r>
      <w:r>
        <w:br/>
      </w:r>
      <w:r>
        <w:rPr>
          <w:b/>
        </w:rPr>
        <w:t>Abstract:</w:t>
      </w:r>
      <w:r>
        <w:t xml:space="preserve"> Summary for WI 'Extension for headset interface tests of UE' (HInT).</w:t>
      </w:r>
    </w:p>
    <w:p w14:paraId="770A260C" w14:textId="77777777" w:rsidR="00000000" w:rsidRDefault="00DE7085">
      <w:pPr>
        <w:keepNext/>
        <w:spacing w:before="100" w:beforeAutospacing="1" w:after="100" w:afterAutospacing="1"/>
        <w:divId w:val="2095055197"/>
        <w:rPr>
          <w:rFonts w:cs="Arial"/>
          <w:b/>
        </w:rPr>
      </w:pPr>
      <w:r>
        <w:rPr>
          <w:rFonts w:cs="Arial"/>
          <w:b/>
        </w:rPr>
        <w:t>Comment:</w:t>
      </w:r>
    </w:p>
    <w:p w14:paraId="5B628E7F" w14:textId="77777777" w:rsidR="00000000" w:rsidRDefault="00DE7085">
      <w:pPr>
        <w:spacing w:before="100" w:beforeAutospacing="1" w:after="100" w:afterAutospacing="1"/>
        <w:divId w:val="2095055197"/>
      </w:pPr>
      <w:r>
        <w:t>For Block Noting. CC#4: Block Endorsed.</w:t>
      </w:r>
    </w:p>
    <w:p w14:paraId="6F018CF4" w14:textId="77777777" w:rsidR="00000000" w:rsidRDefault="00DE7085">
      <w:pPr>
        <w:keepNext/>
        <w:spacing w:before="100" w:beforeAutospacing="1" w:after="100" w:afterAutospacing="1"/>
        <w:divId w:val="2095055197"/>
        <w:rPr>
          <w:rFonts w:cs="Arial"/>
          <w:b/>
        </w:rPr>
      </w:pPr>
      <w:r>
        <w:rPr>
          <w:rFonts w:cs="Arial"/>
          <w:b/>
        </w:rPr>
        <w:t>Discussion and conclusion:</w:t>
      </w:r>
    </w:p>
    <w:p w14:paraId="29895F48" w14:textId="77777777" w:rsidR="00000000" w:rsidRDefault="00DE7085">
      <w:pPr>
        <w:spacing w:before="100" w:beforeAutospacing="1" w:after="100" w:afterAutospacing="1"/>
        <w:divId w:val="2095055197"/>
      </w:pPr>
      <w:r>
        <w:t>-</w:t>
      </w:r>
    </w:p>
    <w:p w14:paraId="161923B4" w14:textId="77777777" w:rsidR="00000000" w:rsidRDefault="00DE7085">
      <w:pPr>
        <w:keepNext/>
        <w:spacing w:before="100" w:beforeAutospacing="1" w:after="100" w:afterAutospacing="1"/>
        <w:divId w:val="2095055197"/>
        <w:rPr>
          <w:rFonts w:cs="Arial"/>
          <w:b/>
        </w:rPr>
      </w:pPr>
      <w:r>
        <w:rPr>
          <w:rFonts w:cs="Arial"/>
          <w:b/>
        </w:rPr>
        <w:t>Status:</w:t>
      </w:r>
    </w:p>
    <w:p w14:paraId="5D7B5BFF" w14:textId="77777777" w:rsidR="00000000" w:rsidRDefault="00DE7085">
      <w:pPr>
        <w:spacing w:before="100" w:beforeAutospacing="1" w:after="100" w:afterAutospacing="1"/>
        <w:divId w:val="2095055197"/>
      </w:pPr>
      <w:r>
        <w:t>Endorsed.</w:t>
      </w:r>
    </w:p>
    <w:p w14:paraId="60853AE6" w14:textId="77777777" w:rsidR="00000000" w:rsidRDefault="00DE7085">
      <w:pPr>
        <w:keepNext/>
        <w:keepLines/>
        <w:pBdr>
          <w:top w:val="single" w:sz="4" w:space="1" w:color="auto"/>
        </w:pBdr>
        <w:spacing w:before="100" w:beforeAutospacing="1" w:after="100" w:afterAutospacing="1"/>
        <w:divId w:val="2095055197"/>
      </w:pPr>
      <w:r>
        <w:rPr>
          <w:color w:val="0000FF"/>
        </w:rPr>
        <w:t>TD SP-211558</w:t>
      </w:r>
      <w:r>
        <w:t xml:space="preserve"> (CR) 21.916 CR0001 (Rel-16, 'B'): Summary for WI: Enhancement on MIMO for NR. (Source: ETSI MCC).</w:t>
      </w:r>
      <w:r>
        <w:br/>
      </w:r>
      <w:r>
        <w:rPr>
          <w:b/>
        </w:rPr>
        <w:t>Document for:</w:t>
      </w:r>
      <w:r>
        <w:t xml:space="preserve"> Approval.</w:t>
      </w:r>
      <w:r>
        <w:br/>
      </w:r>
      <w:r>
        <w:rPr>
          <w:b/>
        </w:rPr>
        <w:t>Abstract:</w:t>
      </w:r>
      <w:r>
        <w:t xml:space="preserve"> Summary of change: The s</w:t>
      </w:r>
      <w:r>
        <w:t>ummary of the 'Enhancement on MIMO for NR' feature is added.</w:t>
      </w:r>
    </w:p>
    <w:p w14:paraId="72316DA8" w14:textId="77777777" w:rsidR="00000000" w:rsidRDefault="00DE7085">
      <w:pPr>
        <w:keepNext/>
        <w:spacing w:before="100" w:beforeAutospacing="1" w:after="100" w:afterAutospacing="1"/>
        <w:divId w:val="2095055197"/>
        <w:rPr>
          <w:rFonts w:cs="Arial"/>
          <w:b/>
        </w:rPr>
      </w:pPr>
      <w:r>
        <w:rPr>
          <w:rFonts w:cs="Arial"/>
          <w:b/>
        </w:rPr>
        <w:t>Comment:</w:t>
      </w:r>
    </w:p>
    <w:p w14:paraId="6D48B9A5" w14:textId="77777777" w:rsidR="00000000" w:rsidRDefault="00DE7085">
      <w:pPr>
        <w:spacing w:before="100" w:beforeAutospacing="1" w:after="100" w:afterAutospacing="1"/>
        <w:divId w:val="2095055197"/>
      </w:pPr>
      <w:r>
        <w:t>For Block Approval. CC#4: Block Approved.</w:t>
      </w:r>
    </w:p>
    <w:p w14:paraId="1A06D346" w14:textId="77777777" w:rsidR="00000000" w:rsidRDefault="00DE7085">
      <w:pPr>
        <w:keepNext/>
        <w:spacing w:before="100" w:beforeAutospacing="1" w:after="100" w:afterAutospacing="1"/>
        <w:divId w:val="2095055197"/>
        <w:rPr>
          <w:rFonts w:cs="Arial"/>
          <w:b/>
        </w:rPr>
      </w:pPr>
      <w:r>
        <w:rPr>
          <w:rFonts w:cs="Arial"/>
          <w:b/>
        </w:rPr>
        <w:t>Discussion and conclusion:</w:t>
      </w:r>
    </w:p>
    <w:p w14:paraId="12E3E04D" w14:textId="77777777" w:rsidR="00000000" w:rsidRDefault="00DE7085">
      <w:pPr>
        <w:spacing w:before="100" w:beforeAutospacing="1" w:after="100" w:afterAutospacing="1"/>
        <w:divId w:val="2095055197"/>
      </w:pPr>
      <w:r>
        <w:t>-</w:t>
      </w:r>
    </w:p>
    <w:p w14:paraId="4B20A278" w14:textId="77777777" w:rsidR="00000000" w:rsidRDefault="00DE7085">
      <w:pPr>
        <w:keepNext/>
        <w:spacing w:before="100" w:beforeAutospacing="1" w:after="100" w:afterAutospacing="1"/>
        <w:divId w:val="2095055197"/>
        <w:rPr>
          <w:rFonts w:cs="Arial"/>
          <w:b/>
        </w:rPr>
      </w:pPr>
      <w:r>
        <w:rPr>
          <w:rFonts w:cs="Arial"/>
          <w:b/>
        </w:rPr>
        <w:t>Status:</w:t>
      </w:r>
    </w:p>
    <w:p w14:paraId="3E05ADC9" w14:textId="77777777" w:rsidR="00000000" w:rsidRDefault="00DE7085">
      <w:pPr>
        <w:spacing w:before="100" w:beforeAutospacing="1" w:after="100" w:afterAutospacing="1"/>
        <w:divId w:val="2095055197"/>
      </w:pPr>
      <w:r>
        <w:t>Approved.</w:t>
      </w:r>
    </w:p>
    <w:p w14:paraId="7AE8C9D7" w14:textId="77777777" w:rsidR="00000000" w:rsidRDefault="00DE7085">
      <w:pPr>
        <w:pStyle w:val="Heading1"/>
        <w:divId w:val="1196457698"/>
      </w:pPr>
      <w:bookmarkStart w:id="257" w:name="_Toc97638968"/>
      <w:bookmarkStart w:id="258" w:name="_Toc97639451"/>
      <w:r>
        <w:t>21.6</w:t>
      </w:r>
      <w:r>
        <w:tab/>
        <w:t>Improvements to working methods &amp; CRs against TSG SA owned Specifications</w:t>
      </w:r>
      <w:bookmarkEnd w:id="257"/>
      <w:bookmarkEnd w:id="258"/>
    </w:p>
    <w:p w14:paraId="4F94246E" w14:textId="77777777" w:rsidR="00000000" w:rsidRDefault="00DE7085">
      <w:pPr>
        <w:keepNext/>
        <w:keepLines/>
        <w:pBdr>
          <w:top w:val="single" w:sz="4" w:space="1" w:color="auto"/>
        </w:pBdr>
        <w:spacing w:before="100" w:beforeAutospacing="1" w:after="100" w:afterAutospacing="1"/>
        <w:divId w:val="1196457698"/>
        <w:rPr>
          <w:rFonts w:eastAsiaTheme="minorEastAsia"/>
        </w:rPr>
      </w:pPr>
      <w:r>
        <w:rPr>
          <w:color w:val="0000FF"/>
        </w:rPr>
        <w:t>TD SP-211333</w:t>
      </w:r>
      <w:r>
        <w:t xml:space="preserve"> (CR) </w:t>
      </w:r>
      <w:r>
        <w:t>21.905 CR0122 (Rel-17, 'F'): Correction of IMC definition for SNPN terminals. (Source: Nokia, Nokia Shanghai Bell).</w:t>
      </w:r>
      <w:r>
        <w:br/>
      </w:r>
      <w:r>
        <w:rPr>
          <w:b/>
        </w:rPr>
        <w:t>Document for:</w:t>
      </w:r>
      <w:r>
        <w:t xml:space="preserve"> Approval.</w:t>
      </w:r>
      <w:r>
        <w:br/>
      </w:r>
      <w:r>
        <w:rPr>
          <w:b/>
        </w:rPr>
        <w:t>Abstract:</w:t>
      </w:r>
      <w:r>
        <w:t xml:space="preserve"> Summary of change: Correcting the definition of term IMC to allow IMC use also for SNPN UEs. A discussion </w:t>
      </w:r>
      <w:r>
        <w:t>paper was submitted to SA WG2#147E in S2-2107370 proposing this change as way forward.</w:t>
      </w:r>
    </w:p>
    <w:p w14:paraId="01467C63" w14:textId="77777777" w:rsidR="00000000" w:rsidRDefault="00DE7085">
      <w:pPr>
        <w:keepNext/>
        <w:spacing w:before="100" w:beforeAutospacing="1" w:after="100" w:afterAutospacing="1"/>
        <w:divId w:val="1196457698"/>
        <w:rPr>
          <w:rFonts w:cs="Arial"/>
          <w:b/>
        </w:rPr>
      </w:pPr>
      <w:r>
        <w:rPr>
          <w:rFonts w:cs="Arial"/>
          <w:b/>
        </w:rPr>
        <w:t>Comment:</w:t>
      </w:r>
    </w:p>
    <w:p w14:paraId="081E8F13" w14:textId="77777777" w:rsidR="00000000" w:rsidRDefault="00DE7085">
      <w:pPr>
        <w:spacing w:before="100" w:beforeAutospacing="1" w:after="100" w:afterAutospacing="1"/>
        <w:divId w:val="1196457698"/>
      </w:pPr>
      <w:r>
        <w:t>CC#4: SP-211333r02 was approved. Revised to SP-211630.</w:t>
      </w:r>
    </w:p>
    <w:p w14:paraId="17638CB8" w14:textId="77777777" w:rsidR="00000000" w:rsidRDefault="00DE7085">
      <w:pPr>
        <w:keepNext/>
        <w:spacing w:before="100" w:beforeAutospacing="1" w:after="100" w:afterAutospacing="1"/>
        <w:divId w:val="1196457698"/>
        <w:rPr>
          <w:rFonts w:cs="Arial"/>
          <w:b/>
        </w:rPr>
      </w:pPr>
      <w:r>
        <w:rPr>
          <w:rFonts w:cs="Arial"/>
          <w:b/>
        </w:rPr>
        <w:lastRenderedPageBreak/>
        <w:t>Discussion and conclusion:</w:t>
      </w:r>
    </w:p>
    <w:p w14:paraId="611A3264" w14:textId="77777777" w:rsidR="00000000" w:rsidRDefault="00DE7085">
      <w:pPr>
        <w:spacing w:before="100" w:beforeAutospacing="1" w:after="100" w:afterAutospacing="1"/>
        <w:divId w:val="1196457698"/>
      </w:pPr>
      <w:r>
        <w:t>CC#4: SP-211333r02 was provided. SP-211333r02 was approved (to be revised by M</w:t>
      </w:r>
      <w:r>
        <w:t>CC into a new TD number).</w:t>
      </w:r>
    </w:p>
    <w:p w14:paraId="450C09B8" w14:textId="77777777" w:rsidR="00000000" w:rsidRDefault="00DE7085">
      <w:pPr>
        <w:keepNext/>
        <w:spacing w:before="100" w:beforeAutospacing="1" w:after="100" w:afterAutospacing="1"/>
        <w:divId w:val="1196457698"/>
        <w:rPr>
          <w:rFonts w:cs="Arial"/>
          <w:b/>
        </w:rPr>
      </w:pPr>
      <w:r>
        <w:rPr>
          <w:rFonts w:cs="Arial"/>
          <w:b/>
        </w:rPr>
        <w:t>e-mail discussion:</w:t>
      </w:r>
    </w:p>
    <w:p w14:paraId="79DDC2D7" w14:textId="77777777" w:rsidR="00000000" w:rsidRDefault="00DE7085">
      <w:pPr>
        <w:spacing w:before="100" w:beforeAutospacing="1" w:after="100" w:afterAutospacing="1"/>
        <w:divId w:val="1196457698"/>
      </w:pPr>
      <w:r>
        <w:t>Revision request (editorial):</w:t>
      </w:r>
      <w:r>
        <w:br/>
        <w:t>Spell out the abbreviation SNPN in the proposed change.</w:t>
      </w:r>
      <w:r>
        <w:br/>
        <w:t>Rainer (Nokia) provides r01.</w:t>
      </w:r>
      <w:r>
        <w:br/>
        <w:t>Siemens thanks for Nokia for r01.</w:t>
      </w:r>
      <w:r>
        <w:br/>
        <w:t>Huawei provides a revision correcting the cover sheet.</w:t>
      </w:r>
      <w:r>
        <w:br/>
        <w:t xml:space="preserve">Rainer </w:t>
      </w:r>
      <w:r>
        <w:t>(Nokia) is ok with rev02.</w:t>
      </w:r>
    </w:p>
    <w:p w14:paraId="4B889AA1" w14:textId="77777777" w:rsidR="00000000" w:rsidRDefault="00DE7085">
      <w:pPr>
        <w:keepNext/>
        <w:spacing w:before="100" w:beforeAutospacing="1" w:after="100" w:afterAutospacing="1"/>
        <w:divId w:val="1196457698"/>
        <w:rPr>
          <w:rFonts w:cs="Arial"/>
          <w:b/>
        </w:rPr>
      </w:pPr>
      <w:r>
        <w:rPr>
          <w:rFonts w:cs="Arial"/>
          <w:b/>
        </w:rPr>
        <w:t>Status:</w:t>
      </w:r>
    </w:p>
    <w:p w14:paraId="52A0FB50" w14:textId="77777777" w:rsidR="00000000" w:rsidRDefault="00DE7085">
      <w:pPr>
        <w:spacing w:before="100" w:beforeAutospacing="1" w:after="100" w:afterAutospacing="1"/>
        <w:divId w:val="1196457698"/>
      </w:pPr>
      <w:r>
        <w:t>Revised to SP-211630.</w:t>
      </w:r>
    </w:p>
    <w:p w14:paraId="04D60A54" w14:textId="77777777" w:rsidR="00000000" w:rsidRDefault="00DE7085">
      <w:pPr>
        <w:keepNext/>
        <w:keepLines/>
        <w:pBdr>
          <w:top w:val="single" w:sz="4" w:space="1" w:color="auto"/>
        </w:pBdr>
        <w:spacing w:before="100" w:beforeAutospacing="1" w:after="100" w:afterAutospacing="1"/>
        <w:divId w:val="1196457698"/>
      </w:pPr>
      <w:r>
        <w:rPr>
          <w:color w:val="0000FF"/>
        </w:rPr>
        <w:t>TD SP-211630</w:t>
      </w:r>
      <w:r>
        <w:t xml:space="preserve"> (CR) 21.905 CR0122R1 (Rel-17, 'F'): Correction of IMC definition for SNPN terminals. (Source: Nokia, Nokia Shanghai Bell).</w:t>
      </w:r>
      <w:r>
        <w:br/>
      </w:r>
      <w:r>
        <w:rPr>
          <w:b/>
        </w:rPr>
        <w:t>Document for:</w:t>
      </w:r>
      <w:r>
        <w:t xml:space="preserve"> Approval.</w:t>
      </w:r>
      <w:r>
        <w:br/>
      </w:r>
      <w:r>
        <w:rPr>
          <w:b/>
        </w:rPr>
        <w:t>Abstract:</w:t>
      </w:r>
      <w:r>
        <w:t xml:space="preserve"> Summary of change: Correcting </w:t>
      </w:r>
      <w:r>
        <w:t>the definition of term IMC to allow IMC use also for SNPN UEs. A discussion paper was submitted to SA WG2#147E in S2-2107370 proposing this change as way forward.</w:t>
      </w:r>
    </w:p>
    <w:p w14:paraId="2256D8F6" w14:textId="77777777" w:rsidR="00000000" w:rsidRDefault="00DE7085">
      <w:pPr>
        <w:keepNext/>
        <w:spacing w:before="100" w:beforeAutospacing="1" w:after="100" w:afterAutospacing="1"/>
        <w:divId w:val="1196457698"/>
        <w:rPr>
          <w:rFonts w:cs="Arial"/>
          <w:b/>
        </w:rPr>
      </w:pPr>
      <w:r>
        <w:rPr>
          <w:rFonts w:cs="Arial"/>
          <w:b/>
        </w:rPr>
        <w:t>Comment:</w:t>
      </w:r>
    </w:p>
    <w:p w14:paraId="78CE21CA" w14:textId="77777777" w:rsidR="00000000" w:rsidRDefault="00DE7085">
      <w:pPr>
        <w:spacing w:before="100" w:beforeAutospacing="1" w:after="100" w:afterAutospacing="1"/>
        <w:divId w:val="1196457698"/>
      </w:pPr>
      <w:r>
        <w:t>Revision of SP-211333r02. This CR was approved.</w:t>
      </w:r>
    </w:p>
    <w:p w14:paraId="16F34D14" w14:textId="77777777" w:rsidR="00000000" w:rsidRDefault="00DE7085">
      <w:pPr>
        <w:keepNext/>
        <w:spacing w:before="100" w:beforeAutospacing="1" w:after="100" w:afterAutospacing="1"/>
        <w:divId w:val="1196457698"/>
        <w:rPr>
          <w:rFonts w:cs="Arial"/>
          <w:b/>
        </w:rPr>
      </w:pPr>
      <w:r>
        <w:rPr>
          <w:rFonts w:cs="Arial"/>
          <w:b/>
        </w:rPr>
        <w:t>Discussion and conclusion:</w:t>
      </w:r>
    </w:p>
    <w:p w14:paraId="0EE0B423" w14:textId="77777777" w:rsidR="00000000" w:rsidRDefault="00DE7085">
      <w:pPr>
        <w:spacing w:before="100" w:beforeAutospacing="1" w:after="100" w:afterAutospacing="1"/>
        <w:divId w:val="1196457698"/>
      </w:pPr>
      <w:r>
        <w:t>-</w:t>
      </w:r>
    </w:p>
    <w:p w14:paraId="5D6B5B36" w14:textId="77777777" w:rsidR="00000000" w:rsidRDefault="00DE7085">
      <w:pPr>
        <w:keepNext/>
        <w:spacing w:before="100" w:beforeAutospacing="1" w:after="100" w:afterAutospacing="1"/>
        <w:divId w:val="1196457698"/>
        <w:rPr>
          <w:rFonts w:cs="Arial"/>
          <w:b/>
        </w:rPr>
      </w:pPr>
      <w:r>
        <w:rPr>
          <w:rFonts w:cs="Arial"/>
          <w:b/>
        </w:rPr>
        <w:t>Status:</w:t>
      </w:r>
    </w:p>
    <w:p w14:paraId="7A96FECE" w14:textId="77777777" w:rsidR="00000000" w:rsidRDefault="00DE7085">
      <w:pPr>
        <w:spacing w:before="100" w:beforeAutospacing="1" w:after="100" w:afterAutospacing="1"/>
        <w:divId w:val="1196457698"/>
      </w:pPr>
      <w:r>
        <w:t>Approved.</w:t>
      </w:r>
    </w:p>
    <w:p w14:paraId="0DBA1D06" w14:textId="77777777" w:rsidR="00000000" w:rsidRDefault="00DE7085">
      <w:pPr>
        <w:keepNext/>
        <w:keepLines/>
        <w:pBdr>
          <w:top w:val="single" w:sz="4" w:space="1" w:color="auto"/>
        </w:pBdr>
        <w:spacing w:before="100" w:beforeAutospacing="1" w:after="100" w:afterAutospacing="1"/>
        <w:divId w:val="1196457698"/>
      </w:pPr>
      <w:r>
        <w:rPr>
          <w:color w:val="0000FF"/>
        </w:rPr>
        <w:t>TD SP-211535</w:t>
      </w:r>
      <w:r>
        <w:t xml:space="preserve"> (DISCUSSION) 3GPP Forge CR working Procedures for ASN.1 / XML. (Source: SA WG3-LI).</w:t>
      </w:r>
      <w:r>
        <w:br/>
      </w:r>
      <w:r>
        <w:rPr>
          <w:b/>
        </w:rPr>
        <w:t>Document for:</w:t>
      </w:r>
      <w:r>
        <w:t xml:space="preserve"> Approval.</w:t>
      </w:r>
      <w:r>
        <w:br/>
      </w:r>
      <w:r>
        <w:rPr>
          <w:b/>
        </w:rPr>
        <w:t>Abstract:</w:t>
      </w:r>
      <w:r>
        <w:t xml:space="preserve"> </w:t>
      </w:r>
      <w:r>
        <w:t>This document gives the SA WG3LI working procedures for using the Forge in conjunction with the 3GPP CR process.</w:t>
      </w:r>
    </w:p>
    <w:p w14:paraId="37F83025" w14:textId="77777777" w:rsidR="00000000" w:rsidRDefault="00DE7085">
      <w:pPr>
        <w:keepNext/>
        <w:spacing w:before="100" w:beforeAutospacing="1" w:after="100" w:afterAutospacing="1"/>
        <w:divId w:val="1196457698"/>
        <w:rPr>
          <w:rFonts w:cs="Arial"/>
          <w:b/>
        </w:rPr>
      </w:pPr>
      <w:r>
        <w:rPr>
          <w:rFonts w:cs="Arial"/>
          <w:b/>
        </w:rPr>
        <w:t>Comment:</w:t>
      </w:r>
    </w:p>
    <w:p w14:paraId="475BC16D" w14:textId="77777777" w:rsidR="00000000" w:rsidRDefault="00DE7085">
      <w:pPr>
        <w:spacing w:before="100" w:beforeAutospacing="1" w:after="100" w:afterAutospacing="1"/>
        <w:divId w:val="1196457698"/>
      </w:pPr>
      <w:r>
        <w:t>CC#4: way of working on ASN.1 / XML in SA3-LI is acceptable to be worked on by SA WG3-LI internall. Noted.</w:t>
      </w:r>
    </w:p>
    <w:p w14:paraId="26183F1A" w14:textId="77777777" w:rsidR="00000000" w:rsidRDefault="00DE7085">
      <w:pPr>
        <w:keepNext/>
        <w:spacing w:before="100" w:beforeAutospacing="1" w:after="100" w:afterAutospacing="1"/>
        <w:divId w:val="1196457698"/>
        <w:rPr>
          <w:rFonts w:cs="Arial"/>
          <w:b/>
        </w:rPr>
      </w:pPr>
      <w:r>
        <w:rPr>
          <w:rFonts w:cs="Arial"/>
          <w:b/>
        </w:rPr>
        <w:t>Discussion and conclusion:</w:t>
      </w:r>
    </w:p>
    <w:p w14:paraId="0B398D62" w14:textId="77777777" w:rsidR="00000000" w:rsidRDefault="00DE7085">
      <w:pPr>
        <w:spacing w:before="100" w:beforeAutospacing="1" w:after="100" w:afterAutospacing="1"/>
        <w:divId w:val="1196457698"/>
      </w:pPr>
      <w:r>
        <w:t xml:space="preserve">CC#4: Deutsche Telekom commented that this is a diversion from the use of Forge by 3GPP groups and asked whether SA WG3-LI can consider using the same procedure. It was clarified that this is API-specific and still uses ETSI Forge, but in a different way. </w:t>
      </w:r>
      <w:r>
        <w:t>The SA WG5 Chair commented that this would make the use of FORGE normative and will not provide revision marked CRs. The SA WG3-LI Chair clarified that a revision marked 'DIFF' file is produced by the tool.</w:t>
      </w:r>
      <w:r>
        <w:br/>
        <w:t>TSG SA concluded that the proposed way of working</w:t>
      </w:r>
      <w:r>
        <w:t xml:space="preserve"> on ASN.1 / XML in SA3-LI is acceptable to be </w:t>
      </w:r>
      <w:r>
        <w:lastRenderedPageBreak/>
        <w:t>worked on by SA WG3-LI internally, as outlined in SP-211535. If the discussion on general FORGE usage expands later, then SA WG3-LI will be taken into those discussions as well.</w:t>
      </w:r>
      <w:r>
        <w:br/>
        <w:t>This was then noted.</w:t>
      </w:r>
    </w:p>
    <w:p w14:paraId="39F1A046" w14:textId="77777777" w:rsidR="00000000" w:rsidRDefault="00DE7085">
      <w:pPr>
        <w:keepNext/>
        <w:spacing w:before="100" w:beforeAutospacing="1" w:after="100" w:afterAutospacing="1"/>
        <w:divId w:val="1196457698"/>
        <w:rPr>
          <w:rFonts w:cs="Arial"/>
          <w:b/>
        </w:rPr>
      </w:pPr>
      <w:r>
        <w:rPr>
          <w:rFonts w:cs="Arial"/>
          <w:b/>
        </w:rPr>
        <w:t>e-mail disc</w:t>
      </w:r>
      <w:r>
        <w:rPr>
          <w:rFonts w:cs="Arial"/>
          <w:b/>
        </w:rPr>
        <w:t>ussion:</w:t>
      </w:r>
    </w:p>
    <w:p w14:paraId="059E75B3" w14:textId="77777777" w:rsidR="00000000" w:rsidRDefault="00DE7085">
      <w:pPr>
        <w:spacing w:before="100" w:beforeAutospacing="1" w:after="100" w:afterAutospacing="1"/>
        <w:divId w:val="1196457698"/>
      </w:pPr>
      <w:r>
        <w:t>Gerald (MATRIXX Software) suggest the involvement of OpenAPI_TF and MCC on ASN.1 Technologies for clarification first.</w:t>
      </w:r>
    </w:p>
    <w:p w14:paraId="2B160675" w14:textId="77777777" w:rsidR="00000000" w:rsidRDefault="00DE7085">
      <w:pPr>
        <w:keepNext/>
        <w:spacing w:before="100" w:beforeAutospacing="1" w:after="100" w:afterAutospacing="1"/>
        <w:divId w:val="1196457698"/>
        <w:rPr>
          <w:rFonts w:cs="Arial"/>
          <w:b/>
        </w:rPr>
      </w:pPr>
      <w:r>
        <w:rPr>
          <w:rFonts w:cs="Arial"/>
          <w:b/>
        </w:rPr>
        <w:t>Status:</w:t>
      </w:r>
    </w:p>
    <w:p w14:paraId="07027359" w14:textId="77777777" w:rsidR="00000000" w:rsidRDefault="00DE7085">
      <w:pPr>
        <w:spacing w:before="100" w:beforeAutospacing="1" w:after="100" w:afterAutospacing="1"/>
        <w:divId w:val="1196457698"/>
      </w:pPr>
      <w:r>
        <w:t>Noted.</w:t>
      </w:r>
    </w:p>
    <w:p w14:paraId="040FE3B2" w14:textId="77777777" w:rsidR="00000000" w:rsidRDefault="00DE7085">
      <w:pPr>
        <w:pStyle w:val="Heading2"/>
        <w:divId w:val="1196457698"/>
        <w:rPr>
          <w:color w:val="0000FF"/>
        </w:rPr>
      </w:pPr>
      <w:bookmarkStart w:id="259" w:name="_Toc97638969"/>
      <w:bookmarkStart w:id="260" w:name="_Toc97639452"/>
      <w:r>
        <w:rPr>
          <w:color w:val="0000FF"/>
        </w:rPr>
        <w:t>Block 6 (to approve / endorse / note Thursday 15:00 UTC)</w:t>
      </w:r>
      <w:bookmarkEnd w:id="259"/>
      <w:bookmarkEnd w:id="260"/>
    </w:p>
    <w:p w14:paraId="709EC647" w14:textId="77777777" w:rsidR="00000000" w:rsidRDefault="00DE7085">
      <w:pPr>
        <w:pStyle w:val="Heading1"/>
        <w:divId w:val="109517475"/>
      </w:pPr>
      <w:bookmarkStart w:id="261" w:name="_Toc97638970"/>
      <w:bookmarkStart w:id="262" w:name="_Toc97639453"/>
      <w:r>
        <w:t>21.7</w:t>
      </w:r>
      <w:r>
        <w:tab/>
        <w:t>MCC Status Report</w:t>
      </w:r>
      <w:bookmarkEnd w:id="261"/>
      <w:bookmarkEnd w:id="262"/>
    </w:p>
    <w:p w14:paraId="16298EDA" w14:textId="77777777" w:rsidR="00000000" w:rsidRDefault="00DE7085">
      <w:pPr>
        <w:spacing w:before="100" w:beforeAutospacing="1" w:after="100" w:afterAutospacing="1"/>
        <w:divId w:val="109517475"/>
        <w:rPr>
          <w:rFonts w:eastAsiaTheme="minorEastAsia"/>
        </w:rPr>
      </w:pPr>
      <w:r>
        <w:rPr>
          <w:color w:val="0000FF"/>
        </w:rPr>
        <w:t>(Handled on Monday)</w:t>
      </w:r>
    </w:p>
    <w:p w14:paraId="5359FAD0" w14:textId="77777777" w:rsidR="00000000" w:rsidRDefault="00DE7085">
      <w:pPr>
        <w:keepNext/>
        <w:keepLines/>
        <w:pBdr>
          <w:top w:val="single" w:sz="4" w:space="1" w:color="auto"/>
        </w:pBdr>
        <w:spacing w:before="100" w:beforeAutospacing="1" w:after="100" w:afterAutospacing="1"/>
        <w:divId w:val="109517475"/>
      </w:pPr>
      <w:r>
        <w:rPr>
          <w:color w:val="0000FF"/>
        </w:rPr>
        <w:t>TD SP-211577</w:t>
      </w:r>
      <w:r>
        <w:t xml:space="preserve"> (</w:t>
      </w:r>
      <w:r>
        <w:t>REPORT) MCC Support Team report. (Source: MCC Director).</w:t>
      </w:r>
      <w:r>
        <w:br/>
      </w:r>
      <w:r>
        <w:rPr>
          <w:b/>
        </w:rPr>
        <w:t>Document for:</w:t>
      </w:r>
      <w:r>
        <w:t xml:space="preserve"> Presentation.</w:t>
      </w:r>
      <w:r>
        <w:br/>
      </w:r>
      <w:r>
        <w:rPr>
          <w:b/>
        </w:rPr>
        <w:t>Abstract:</w:t>
      </w:r>
      <w:r>
        <w:t xml:space="preserve"> MCC Support Team report.</w:t>
      </w:r>
    </w:p>
    <w:p w14:paraId="3DF7F18D" w14:textId="77777777" w:rsidR="00000000" w:rsidRDefault="00DE7085">
      <w:pPr>
        <w:keepNext/>
        <w:spacing w:before="100" w:beforeAutospacing="1" w:after="100" w:afterAutospacing="1"/>
        <w:divId w:val="109517475"/>
        <w:rPr>
          <w:rFonts w:cs="Arial"/>
          <w:b/>
        </w:rPr>
      </w:pPr>
      <w:r>
        <w:rPr>
          <w:rFonts w:cs="Arial"/>
          <w:b/>
        </w:rPr>
        <w:t>Comment:</w:t>
      </w:r>
    </w:p>
    <w:p w14:paraId="6BFA8EF4" w14:textId="77777777" w:rsidR="00000000" w:rsidRDefault="00DE7085">
      <w:pPr>
        <w:spacing w:before="100" w:beforeAutospacing="1" w:after="100" w:afterAutospacing="1"/>
        <w:divId w:val="109517475"/>
      </w:pPr>
      <w:r>
        <w:t>Noted.</w:t>
      </w:r>
    </w:p>
    <w:p w14:paraId="064B1397" w14:textId="77777777" w:rsidR="00000000" w:rsidRDefault="00DE7085">
      <w:pPr>
        <w:keepNext/>
        <w:spacing w:before="100" w:beforeAutospacing="1" w:after="100" w:afterAutospacing="1"/>
        <w:divId w:val="109517475"/>
        <w:rPr>
          <w:rFonts w:cs="Arial"/>
          <w:b/>
        </w:rPr>
      </w:pPr>
      <w:r>
        <w:rPr>
          <w:rFonts w:cs="Arial"/>
          <w:b/>
        </w:rPr>
        <w:t>Discussion and conclusion:</w:t>
      </w:r>
    </w:p>
    <w:p w14:paraId="093B3F88" w14:textId="77777777" w:rsidR="00000000" w:rsidRDefault="00DE7085">
      <w:pPr>
        <w:spacing w:before="100" w:beforeAutospacing="1" w:after="100" w:afterAutospacing="1"/>
        <w:divId w:val="109517475"/>
      </w:pPr>
      <w:r>
        <w:t>CC#5: General: The TG SA Chair thanked all members of MCC for their support and for the inves</w:t>
      </w:r>
      <w:r>
        <w:t>tigation into performance improvements with 3GPP and web site.</w:t>
      </w:r>
      <w:r>
        <w:br/>
        <w:t>The MCC Director was thanked for this report, which was noted.</w:t>
      </w:r>
    </w:p>
    <w:p w14:paraId="4100F64F" w14:textId="77777777" w:rsidR="00000000" w:rsidRDefault="00DE7085">
      <w:pPr>
        <w:keepNext/>
        <w:spacing w:before="100" w:beforeAutospacing="1" w:after="100" w:afterAutospacing="1"/>
        <w:divId w:val="109517475"/>
        <w:rPr>
          <w:rFonts w:cs="Arial"/>
          <w:b/>
        </w:rPr>
      </w:pPr>
      <w:r>
        <w:rPr>
          <w:rFonts w:cs="Arial"/>
          <w:b/>
        </w:rPr>
        <w:t>Status:</w:t>
      </w:r>
    </w:p>
    <w:p w14:paraId="5CF60D7D" w14:textId="77777777" w:rsidR="00000000" w:rsidRDefault="00DE7085">
      <w:pPr>
        <w:spacing w:before="100" w:beforeAutospacing="1" w:after="100" w:afterAutospacing="1"/>
        <w:divId w:val="109517475"/>
      </w:pPr>
      <w:r>
        <w:t>Noted.</w:t>
      </w:r>
    </w:p>
    <w:p w14:paraId="6670579D" w14:textId="77777777" w:rsidR="00000000" w:rsidRDefault="00DE7085">
      <w:pPr>
        <w:pStyle w:val="Heading1"/>
        <w:divId w:val="1250846251"/>
      </w:pPr>
      <w:bookmarkStart w:id="263" w:name="_Toc97638971"/>
      <w:bookmarkStart w:id="264" w:name="_Toc97639454"/>
      <w:r>
        <w:t>21.8</w:t>
      </w:r>
      <w:r>
        <w:tab/>
        <w:t>Future Meeting schedule</w:t>
      </w:r>
      <w:bookmarkEnd w:id="263"/>
      <w:bookmarkEnd w:id="264"/>
    </w:p>
    <w:p w14:paraId="7EDE0EC1" w14:textId="77777777" w:rsidR="00000000" w:rsidRDefault="00DE7085">
      <w:pPr>
        <w:spacing w:before="100" w:beforeAutospacing="1" w:after="100" w:afterAutospacing="1"/>
        <w:divId w:val="1250846251"/>
        <w:rPr>
          <w:rFonts w:eastAsiaTheme="minorEastAsia"/>
        </w:rPr>
      </w:pPr>
      <w:r>
        <w:rPr>
          <w:color w:val="0000FF"/>
        </w:rPr>
        <w:t>see Calendar at https://portal.3gpp.org/#/</w:t>
      </w:r>
    </w:p>
    <w:p w14:paraId="27E8F175" w14:textId="77777777" w:rsidR="00000000" w:rsidRDefault="00DE7085">
      <w:pPr>
        <w:pStyle w:val="Heading2"/>
        <w:divId w:val="1250846251"/>
        <w:rPr>
          <w:color w:val="0000FF"/>
        </w:rPr>
      </w:pPr>
      <w:bookmarkStart w:id="265" w:name="_Toc97638972"/>
      <w:bookmarkStart w:id="266" w:name="_Toc97639455"/>
      <w:r>
        <w:rPr>
          <w:color w:val="0000FF"/>
        </w:rPr>
        <w:t>Block 6 (to approve / endorse / note Thursday 15:00 UTC)</w:t>
      </w:r>
      <w:bookmarkEnd w:id="265"/>
      <w:bookmarkEnd w:id="266"/>
    </w:p>
    <w:p w14:paraId="2E83EC59" w14:textId="41D01009" w:rsidR="00000000" w:rsidRDefault="00DE7085">
      <w:pPr>
        <w:pStyle w:val="Heading1"/>
        <w:divId w:val="1963002797"/>
      </w:pPr>
      <w:bookmarkStart w:id="267" w:name="_Toc97638973"/>
      <w:bookmarkStart w:id="268" w:name="_Toc97639456"/>
      <w:r>
        <w:t>22</w:t>
      </w:r>
      <w:r>
        <w:tab/>
        <w:t>Any Other Business</w:t>
      </w:r>
      <w:bookmarkEnd w:id="267"/>
      <w:bookmarkEnd w:id="268"/>
    </w:p>
    <w:p w14:paraId="66040D99" w14:textId="77777777" w:rsidR="00061339" w:rsidRDefault="00061339" w:rsidP="00061339">
      <w:pPr>
        <w:divId w:val="1963002797"/>
      </w:pPr>
    </w:p>
    <w:p w14:paraId="160ED9D1" w14:textId="77777777" w:rsidR="00000000" w:rsidRDefault="00DE7085">
      <w:pPr>
        <w:pStyle w:val="Heading1"/>
        <w:divId w:val="398745793"/>
      </w:pPr>
      <w:bookmarkStart w:id="269" w:name="_Toc97638974"/>
      <w:bookmarkStart w:id="270" w:name="_Toc97639457"/>
      <w:r>
        <w:t>23</w:t>
      </w:r>
      <w:r>
        <w:tab/>
        <w:t>Close of Meeting</w:t>
      </w:r>
      <w:bookmarkEnd w:id="269"/>
      <w:bookmarkEnd w:id="270"/>
    </w:p>
    <w:p w14:paraId="52C6E557" w14:textId="0070D26D" w:rsidR="00000000" w:rsidRDefault="00DE7085">
      <w:pPr>
        <w:spacing w:before="100" w:beforeAutospacing="1" w:after="100" w:afterAutospacing="1"/>
        <w:divId w:val="398745793"/>
        <w:rPr>
          <w:color w:val="0000FF"/>
        </w:rPr>
      </w:pPr>
      <w:r>
        <w:rPr>
          <w:color w:val="0000FF"/>
        </w:rPr>
        <w:t>Step 1: Latest 17:00 UTC on Friday 17 December 2021 Step 2: MCC/RAN/CT reporting on Monday 20 December 2021</w:t>
      </w:r>
    </w:p>
    <w:p w14:paraId="6961E445" w14:textId="77777777" w:rsidR="00061339" w:rsidRDefault="00061339" w:rsidP="00061339">
      <w:pPr>
        <w:pStyle w:val="NormalWeb"/>
        <w:divId w:val="398745793"/>
        <w:rPr>
          <w:rFonts w:cs="Arial"/>
          <w:b/>
          <w:bCs/>
          <w:color w:val="000000"/>
          <w:sz w:val="32"/>
          <w:szCs w:val="32"/>
        </w:rPr>
        <w:sectPr w:rsidR="00061339">
          <w:pgSz w:w="11906" w:h="16838"/>
          <w:pgMar w:top="1440" w:right="1440" w:bottom="1440" w:left="1440" w:header="708" w:footer="708" w:gutter="0"/>
          <w:cols w:space="708"/>
          <w:docGrid w:linePitch="360"/>
        </w:sectPr>
      </w:pPr>
    </w:p>
    <w:p w14:paraId="20BA3A3D" w14:textId="7B2C390D" w:rsidR="00DE7085" w:rsidRDefault="00DE7085" w:rsidP="00DE7085">
      <w:pPr>
        <w:pStyle w:val="Heading9"/>
        <w:divId w:val="398745793"/>
      </w:pPr>
      <w:bookmarkStart w:id="271" w:name="_Toc97638975"/>
      <w:bookmarkStart w:id="272" w:name="_Toc97639458"/>
      <w:r>
        <w:lastRenderedPageBreak/>
        <w:t>Annex A:</w:t>
      </w:r>
      <w:r>
        <w:tab/>
        <w:t>Lists of 3GPP Officials</w:t>
      </w:r>
      <w:bookmarkEnd w:id="272"/>
    </w:p>
    <w:p w14:paraId="5F20B601" w14:textId="532DD7BC" w:rsidR="00061339" w:rsidRPr="00061339" w:rsidRDefault="00061339" w:rsidP="00061339">
      <w:pPr>
        <w:pStyle w:val="Heading1"/>
        <w:divId w:val="398745793"/>
      </w:pPr>
      <w:bookmarkStart w:id="273" w:name="_Toc97639459"/>
      <w:r>
        <w:t>A.1</w:t>
      </w:r>
      <w:r>
        <w:tab/>
      </w:r>
      <w:r>
        <w:t>TSG SA Officials</w:t>
      </w:r>
      <w:bookmarkEnd w:id="271"/>
      <w:bookmarkEnd w:id="273"/>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864"/>
        <w:gridCol w:w="2671"/>
        <w:gridCol w:w="2910"/>
        <w:gridCol w:w="923"/>
        <w:gridCol w:w="1588"/>
        <w:gridCol w:w="1708"/>
        <w:gridCol w:w="933"/>
        <w:gridCol w:w="2671"/>
      </w:tblGrid>
      <w:tr w:rsidR="00061339" w14:paraId="1DEFC951"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4F31DC2" w14:textId="77777777" w:rsidR="00061339" w:rsidRDefault="00061339" w:rsidP="002275DB">
            <w:pPr>
              <w:rPr>
                <w:rFonts w:eastAsia="Times New Roman"/>
              </w:rPr>
            </w:pPr>
            <w:r>
              <w:rPr>
                <w:rFonts w:eastAsia="Times New Roman"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DC94356" w14:textId="77777777" w:rsidR="00061339" w:rsidRDefault="00061339" w:rsidP="002275DB">
            <w:pPr>
              <w:rPr>
                <w:rFonts w:eastAsia="Times New Roman"/>
              </w:rPr>
            </w:pPr>
            <w:r>
              <w:rPr>
                <w:rFonts w:eastAsia="Times New Roman"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292C5C" w14:textId="77777777" w:rsidR="00061339" w:rsidRDefault="00061339" w:rsidP="002275DB">
            <w:pPr>
              <w:rPr>
                <w:rFonts w:eastAsia="Times New Roman"/>
              </w:rPr>
            </w:pPr>
            <w:r>
              <w:rPr>
                <w:rFonts w:eastAsia="Times New Roman"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F97917A" w14:textId="77777777" w:rsidR="00061339" w:rsidRDefault="00061339" w:rsidP="002275DB">
            <w:pPr>
              <w:rPr>
                <w:rFonts w:eastAsia="Times New Roman"/>
              </w:rPr>
            </w:pPr>
            <w:r>
              <w:rPr>
                <w:rFonts w:eastAsia="Times New Roman"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4B4B6D0" w14:textId="77777777" w:rsidR="00061339" w:rsidRDefault="00061339" w:rsidP="002275DB">
            <w:pPr>
              <w:rPr>
                <w:rFonts w:eastAsia="Times New Roman"/>
              </w:rPr>
            </w:pPr>
            <w:r>
              <w:rPr>
                <w:rFonts w:eastAsia="Times New Roman"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3D5F398" w14:textId="77777777" w:rsidR="00061339" w:rsidRDefault="00061339" w:rsidP="002275DB">
            <w:pPr>
              <w:rPr>
                <w:rFonts w:eastAsia="Times New Roman"/>
              </w:rPr>
            </w:pPr>
            <w:r>
              <w:rPr>
                <w:rFonts w:eastAsia="Times New Roman"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EF0A99" w14:textId="77777777" w:rsidR="00061339" w:rsidRDefault="00061339" w:rsidP="002275DB">
            <w:pPr>
              <w:rPr>
                <w:rFonts w:eastAsia="Times New Roman"/>
              </w:rPr>
            </w:pPr>
            <w:r>
              <w:rPr>
                <w:rFonts w:eastAsia="Times New Roman"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767D80" w14:textId="77777777" w:rsidR="00061339" w:rsidRDefault="00061339" w:rsidP="002275DB">
            <w:pPr>
              <w:rPr>
                <w:rFonts w:eastAsia="Times New Roman"/>
              </w:rPr>
            </w:pPr>
            <w:r>
              <w:rPr>
                <w:rFonts w:eastAsia="Times New Roman"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EB98353" w14:textId="77777777" w:rsidR="00061339" w:rsidRDefault="00061339" w:rsidP="002275DB">
            <w:pPr>
              <w:rPr>
                <w:rFonts w:eastAsia="Times New Roman"/>
              </w:rPr>
            </w:pPr>
            <w:r>
              <w:rPr>
                <w:rFonts w:eastAsia="Times New Roman" w:cs="Arial"/>
                <w:color w:val="000000"/>
                <w:sz w:val="16"/>
                <w:szCs w:val="16"/>
              </w:rPr>
              <w:t>Remarks</w:t>
            </w:r>
          </w:p>
        </w:tc>
      </w:tr>
      <w:tr w:rsidR="00061339" w14:paraId="1C05CF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AEAD1"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F04DB"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A107D" w14:textId="77777777" w:rsidR="00061339" w:rsidRDefault="00061339" w:rsidP="002275DB">
            <w:pPr>
              <w:rPr>
                <w:rFonts w:eastAsia="Times New Roman"/>
              </w:rPr>
            </w:pPr>
            <w:r>
              <w:rPr>
                <w:rFonts w:eastAsia="Times New Roman" w:cs="Arial"/>
                <w:color w:val="000000"/>
                <w:sz w:val="16"/>
                <w:szCs w:val="16"/>
              </w:rPr>
              <w:t>MAYER, 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75776"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331B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7303E" w14:textId="77777777" w:rsidR="00061339" w:rsidRDefault="00061339" w:rsidP="002275DB">
            <w:pPr>
              <w:rPr>
                <w:rFonts w:eastAsia="Times New Roman"/>
              </w:rPr>
            </w:pPr>
            <w:r>
              <w:rPr>
                <w:rFonts w:eastAsia="Times New Roman" w:cs="Arial"/>
                <w:color w:val="000000"/>
                <w:sz w:val="16"/>
                <w:szCs w:val="16"/>
              </w:rPr>
              <w:t>4.3699190058e+12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2908A" w14:textId="77777777" w:rsidR="00061339" w:rsidRDefault="00061339" w:rsidP="002275DB">
            <w:pPr>
              <w:rPr>
                <w:rFonts w:eastAsia="Times New Roman"/>
              </w:rPr>
            </w:pPr>
            <w:r>
              <w:rPr>
                <w:rFonts w:eastAsia="Times New Roman" w:cs="Arial"/>
                <w:color w:val="000000"/>
                <w:sz w:val="16"/>
                <w:szCs w:val="16"/>
              </w:rPr>
              <w:t>4 369 919 005 758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FEC0E" w14:textId="77777777" w:rsidR="00061339" w:rsidRDefault="00061339" w:rsidP="002275DB">
            <w:pPr>
              <w:rPr>
                <w:rFonts w:eastAsia="Times New Roman"/>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F9A78" w14:textId="77777777" w:rsidR="00061339" w:rsidRDefault="00061339" w:rsidP="002275DB">
            <w:pPr>
              <w:rPr>
                <w:rFonts w:eastAsia="Times New Roman"/>
              </w:rPr>
            </w:pPr>
            <w:r>
              <w:rPr>
                <w:rFonts w:eastAsia="Times New Roman" w:cs="Arial"/>
                <w:color w:val="000000"/>
                <w:sz w:val="16"/>
                <w:szCs w:val="16"/>
              </w:rPr>
              <w:t>re-elected at SA#91-e 2nd term</w:t>
            </w:r>
          </w:p>
        </w:tc>
      </w:tr>
      <w:tr w:rsidR="00061339" w14:paraId="21A7B42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5F1E2"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D26C0"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43757" w14:textId="77777777" w:rsidR="00061339" w:rsidRDefault="00061339" w:rsidP="002275DB">
            <w:pPr>
              <w:rPr>
                <w:rFonts w:eastAsia="Times New Roman"/>
              </w:rPr>
            </w:pPr>
            <w:r>
              <w:rPr>
                <w:rFonts w:eastAsia="Times New Roman" w:cs="Arial"/>
                <w:color w:val="000000"/>
                <w:sz w:val="16"/>
                <w:szCs w:val="16"/>
              </w:rPr>
              <w:t>NAGATA, 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BE92A" w14:textId="77777777" w:rsidR="00061339" w:rsidRDefault="00061339" w:rsidP="002275D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CA60F"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B50F5" w14:textId="77777777" w:rsidR="00061339" w:rsidRDefault="00061339" w:rsidP="002275DB">
            <w:pPr>
              <w:rPr>
                <w:rFonts w:eastAsia="Times New Roman"/>
              </w:rPr>
            </w:pPr>
            <w:r>
              <w:rPr>
                <w:rFonts w:eastAsia="Times New Roman" w:cs="Arial"/>
                <w:color w:val="000000"/>
                <w:sz w:val="16"/>
                <w:szCs w:val="16"/>
              </w:rPr>
              <w:t>+81 468 40 3333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DBA1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9048F" w14:textId="77777777" w:rsidR="00061339" w:rsidRDefault="00061339" w:rsidP="002275DB">
            <w:pPr>
              <w:rPr>
                <w:rFonts w:eastAsia="Times New Roman"/>
                <w:sz w:val="24"/>
                <w:szCs w:val="24"/>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0B39E" w14:textId="77777777" w:rsidR="00061339" w:rsidRDefault="00061339" w:rsidP="002275DB">
            <w:pPr>
              <w:rPr>
                <w:rFonts w:eastAsia="Times New Roman"/>
              </w:rPr>
            </w:pPr>
            <w:r>
              <w:rPr>
                <w:rFonts w:eastAsia="Times New Roman" w:cs="Arial"/>
                <w:color w:val="000000"/>
                <w:sz w:val="16"/>
                <w:szCs w:val="16"/>
              </w:rPr>
              <w:t>elected at SA#91-e</w:t>
            </w:r>
          </w:p>
        </w:tc>
      </w:tr>
      <w:tr w:rsidR="00061339" w14:paraId="75BEC84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70A78"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97051"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69B48" w14:textId="77777777" w:rsidR="00061339" w:rsidRDefault="00061339" w:rsidP="002275DB">
            <w:pPr>
              <w:rPr>
                <w:rFonts w:eastAsia="Times New Roman"/>
              </w:rPr>
            </w:pPr>
            <w:r>
              <w:rPr>
                <w:rFonts w:eastAsia="Times New Roman" w:cs="Arial"/>
                <w:color w:val="000000"/>
                <w:sz w:val="16"/>
                <w:szCs w:val="16"/>
              </w:rPr>
              <w:t>YOUNGE, 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FFA6A" w14:textId="77777777" w:rsidR="00061339" w:rsidRDefault="00061339" w:rsidP="002275DB">
            <w:pPr>
              <w:rPr>
                <w:rFonts w:eastAsia="Times New Roman"/>
              </w:rPr>
            </w:pPr>
            <w:r>
              <w:rPr>
                <w:rFonts w:eastAsia="Times New Roman"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85A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24D02" w14:textId="77777777" w:rsidR="00061339" w:rsidRDefault="00061339" w:rsidP="002275DB">
            <w:pPr>
              <w:rPr>
                <w:rFonts w:eastAsia="Times New Roman"/>
              </w:rPr>
            </w:pPr>
            <w:r>
              <w:rPr>
                <w:rFonts w:eastAsia="Times New Roman" w:cs="Arial"/>
                <w:color w:val="000000"/>
                <w:sz w:val="16"/>
                <w:szCs w:val="16"/>
              </w:rPr>
              <w:t>17 606 720 987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10A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A33D1" w14:textId="77777777" w:rsidR="00061339" w:rsidRDefault="00061339" w:rsidP="002275DB">
            <w:pPr>
              <w:rPr>
                <w:rFonts w:eastAsia="Times New Roman"/>
                <w:sz w:val="24"/>
                <w:szCs w:val="24"/>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2BD8D" w14:textId="77777777" w:rsidR="00061339" w:rsidRDefault="00061339" w:rsidP="002275DB">
            <w:pPr>
              <w:rPr>
                <w:rFonts w:eastAsia="Times New Roman"/>
              </w:rPr>
            </w:pPr>
            <w:r>
              <w:rPr>
                <w:rFonts w:eastAsia="Times New Roman" w:cs="Arial"/>
                <w:color w:val="000000"/>
                <w:sz w:val="16"/>
                <w:szCs w:val="16"/>
              </w:rPr>
              <w:t>elected at SA#91-e</w:t>
            </w:r>
          </w:p>
        </w:tc>
      </w:tr>
      <w:tr w:rsidR="00061339" w14:paraId="4D0532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52D2C"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B671"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DF581" w14:textId="77777777" w:rsidR="00061339" w:rsidRDefault="00061339" w:rsidP="002275DB">
            <w:pPr>
              <w:rPr>
                <w:rFonts w:eastAsia="Times New Roman"/>
              </w:rPr>
            </w:pPr>
            <w:r>
              <w:rPr>
                <w:rFonts w:eastAsia="Times New Roman" w:cs="Arial"/>
                <w:color w:val="000000"/>
                <w:sz w:val="16"/>
                <w:szCs w:val="16"/>
              </w:rPr>
              <w:t>MUSTAPHA, 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01147" w14:textId="77777777" w:rsidR="00061339" w:rsidRDefault="00061339" w:rsidP="002275DB">
            <w:pPr>
              <w:rPr>
                <w:rFonts w:eastAsia="Times New Roman"/>
              </w:rPr>
            </w:pPr>
            <w:r>
              <w:rPr>
                <w:rFonts w:eastAsia="Times New Roman"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3D29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1F5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797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71CD6" w14:textId="77777777" w:rsidR="00061339" w:rsidRDefault="00061339" w:rsidP="002275DB">
            <w:pPr>
              <w:rPr>
                <w:rFonts w:eastAsia="Times New Roman"/>
                <w:sz w:val="24"/>
                <w:szCs w:val="24"/>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A32A2" w14:textId="77777777" w:rsidR="00061339" w:rsidRDefault="00061339" w:rsidP="002275DB">
            <w:pPr>
              <w:rPr>
                <w:rFonts w:eastAsia="Times New Roman"/>
              </w:rPr>
            </w:pPr>
            <w:r>
              <w:rPr>
                <w:rFonts w:eastAsia="Times New Roman" w:cs="Arial"/>
                <w:color w:val="000000"/>
                <w:sz w:val="16"/>
                <w:szCs w:val="16"/>
              </w:rPr>
              <w:t>elected at SA#91-e</w:t>
            </w:r>
          </w:p>
        </w:tc>
      </w:tr>
      <w:tr w:rsidR="00061339" w14:paraId="6214002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06464"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832B6"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E368D" w14:textId="77777777" w:rsidR="00061339" w:rsidRDefault="00061339" w:rsidP="002275DB">
            <w:pPr>
              <w:rPr>
                <w:rFonts w:eastAsia="Times New Roman"/>
              </w:rPr>
            </w:pPr>
            <w:r>
              <w:rPr>
                <w:rFonts w:eastAsia="Times New Roman"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F8F2B"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45D8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5F105" w14:textId="77777777" w:rsidR="00061339" w:rsidRDefault="00061339" w:rsidP="002275DB">
            <w:pPr>
              <w:rPr>
                <w:rFonts w:eastAsia="Times New Roman"/>
                <w:sz w:val="24"/>
                <w:szCs w:val="24"/>
              </w:rPr>
            </w:pPr>
            <w:r>
              <w:rPr>
                <w:rFonts w:eastAsia="Times New Roman"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C1DE4" w14:textId="77777777" w:rsidR="00061339" w:rsidRDefault="00061339" w:rsidP="002275DB">
            <w:pPr>
              <w:rPr>
                <w:rFonts w:eastAsia="Times New Roman"/>
              </w:rPr>
            </w:pPr>
            <w:r>
              <w:rPr>
                <w:rFonts w:eastAsia="Times New Roman"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38A38" w14:textId="77777777" w:rsidR="00061339" w:rsidRDefault="00061339" w:rsidP="002275DB">
            <w:pPr>
              <w:rPr>
                <w:rFonts w:eastAsia="Times New Roman"/>
              </w:rPr>
            </w:pPr>
            <w:r>
              <w:rPr>
                <w:rFonts w:eastAsia="Times New Roman" w:cs="Arial"/>
                <w:color w:val="000000"/>
                <w:sz w:val="16"/>
                <w:szCs w:val="16"/>
              </w:rPr>
              <w:t>07/12/1998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70BE" w14:textId="77777777" w:rsidR="00061339" w:rsidRDefault="00061339" w:rsidP="002275DB">
            <w:pPr>
              <w:rPr>
                <w:rFonts w:eastAsia="Times New Roman"/>
              </w:rPr>
            </w:pPr>
          </w:p>
        </w:tc>
      </w:tr>
      <w:tr w:rsidR="00061339" w14:paraId="408FBA4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72E9D" w14:textId="77777777" w:rsidR="00061339" w:rsidRDefault="00061339" w:rsidP="002275DB">
            <w:pPr>
              <w:rPr>
                <w:rFonts w:eastAsia="Times New Roman"/>
                <w:sz w:val="24"/>
                <w:szCs w:val="24"/>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41155"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9AA9E" w14:textId="77777777" w:rsidR="00061339" w:rsidRDefault="00061339" w:rsidP="002275DB">
            <w:pPr>
              <w:rPr>
                <w:rFonts w:eastAsia="Times New Roman"/>
              </w:rPr>
            </w:pPr>
            <w:r>
              <w:rPr>
                <w:rFonts w:eastAsia="Times New Roman" w:cs="Arial"/>
                <w:color w:val="000000"/>
                <w:sz w:val="16"/>
                <w:szCs w:val="16"/>
              </w:rPr>
              <w:t>ALMODOVAR CHICO, 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346D7" w14:textId="77777777" w:rsidR="00061339" w:rsidRDefault="00061339" w:rsidP="002275DB">
            <w:pPr>
              <w:rPr>
                <w:rFonts w:eastAsia="Times New Roman"/>
              </w:rPr>
            </w:pPr>
            <w:r>
              <w:rPr>
                <w:rFonts w:eastAsia="Times New Roman"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17EF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0DA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24B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FB8B1" w14:textId="77777777" w:rsidR="00061339" w:rsidRDefault="00061339" w:rsidP="002275DB">
            <w:pPr>
              <w:rPr>
                <w:rFonts w:eastAsia="Times New Roman"/>
                <w:sz w:val="24"/>
                <w:szCs w:val="24"/>
              </w:rPr>
            </w:pPr>
            <w:r>
              <w:rPr>
                <w:rFonts w:eastAsia="Times New Roman" w:cs="Arial"/>
                <w:color w:val="000000"/>
                <w:sz w:val="16"/>
                <w:szCs w:val="16"/>
              </w:rPr>
              <w:t>21/05/2021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D3178" w14:textId="77777777" w:rsidR="00061339" w:rsidRDefault="00061339" w:rsidP="002275DB">
            <w:pPr>
              <w:rPr>
                <w:rFonts w:eastAsia="Times New Roman"/>
              </w:rPr>
            </w:pPr>
            <w:r>
              <w:rPr>
                <w:rFonts w:eastAsia="Times New Roman" w:cs="Arial"/>
                <w:color w:val="000000"/>
                <w:sz w:val="16"/>
                <w:szCs w:val="16"/>
              </w:rPr>
              <w:t>re-elected at SA1#94-e</w:t>
            </w:r>
          </w:p>
        </w:tc>
      </w:tr>
      <w:tr w:rsidR="00061339" w14:paraId="73D31A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964DE"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F9241"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AC03F" w14:textId="77777777" w:rsidR="00061339" w:rsidRDefault="00061339" w:rsidP="002275DB">
            <w:pPr>
              <w:rPr>
                <w:rFonts w:eastAsia="Times New Roman"/>
              </w:rPr>
            </w:pPr>
            <w:r>
              <w:rPr>
                <w:rFonts w:eastAsia="Times New Roman" w:cs="Arial"/>
                <w:color w:val="000000"/>
                <w:sz w:val="16"/>
                <w:szCs w:val="16"/>
              </w:rPr>
              <w:t>XIA, 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E1BA9" w14:textId="77777777" w:rsidR="00061339" w:rsidRDefault="00061339" w:rsidP="002275DB">
            <w:pPr>
              <w:rPr>
                <w:rFonts w:eastAsia="Times New Roman"/>
              </w:rPr>
            </w:pPr>
            <w:r>
              <w:rPr>
                <w:rFonts w:eastAsia="Times New Roman"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F617"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8A6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F8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65825" w14:textId="77777777" w:rsidR="00061339" w:rsidRDefault="00061339" w:rsidP="002275DB">
            <w:pPr>
              <w:rPr>
                <w:rFonts w:eastAsia="Times New Roman"/>
                <w:sz w:val="24"/>
                <w:szCs w:val="24"/>
              </w:rPr>
            </w:pPr>
            <w:r>
              <w:rPr>
                <w:rFonts w:eastAsia="Times New Roman" w:cs="Arial"/>
                <w:color w:val="000000"/>
                <w:sz w:val="16"/>
                <w:szCs w:val="16"/>
              </w:rPr>
              <w:t>18/11/2021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636D" w14:textId="77777777" w:rsidR="00061339" w:rsidRDefault="00061339" w:rsidP="002275DB">
            <w:pPr>
              <w:rPr>
                <w:rFonts w:eastAsia="Times New Roman"/>
              </w:rPr>
            </w:pPr>
            <w:r>
              <w:rPr>
                <w:rFonts w:eastAsia="Times New Roman" w:cs="Arial"/>
                <w:color w:val="000000"/>
                <w:sz w:val="16"/>
                <w:szCs w:val="16"/>
              </w:rPr>
              <w:t>re-elected at SA1#96-e 2nd term</w:t>
            </w:r>
          </w:p>
        </w:tc>
      </w:tr>
      <w:tr w:rsidR="00061339" w14:paraId="2D726C5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1DD72"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8FEB5"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04A9B" w14:textId="77777777" w:rsidR="00061339" w:rsidRDefault="00061339" w:rsidP="002275DB">
            <w:pPr>
              <w:rPr>
                <w:rFonts w:eastAsia="Times New Roman"/>
              </w:rPr>
            </w:pPr>
            <w:r>
              <w:rPr>
                <w:rFonts w:eastAsia="Times New Roman" w:cs="Arial"/>
                <w:color w:val="000000"/>
                <w:sz w:val="16"/>
                <w:szCs w:val="16"/>
              </w:rPr>
              <w:t>NAKANO, 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B08E1" w14:textId="77777777" w:rsidR="00061339" w:rsidRDefault="00061339" w:rsidP="002275DB">
            <w:pPr>
              <w:rPr>
                <w:rFonts w:eastAsia="Times New Roman"/>
              </w:rPr>
            </w:pPr>
            <w:r>
              <w:rPr>
                <w:rFonts w:eastAsia="Times New Roman"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08126"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74760" w14:textId="77777777" w:rsidR="00061339" w:rsidRDefault="00061339" w:rsidP="002275DB">
            <w:pPr>
              <w:rPr>
                <w:rFonts w:eastAsia="Times New Roman"/>
              </w:rPr>
            </w:pPr>
            <w:r>
              <w:rPr>
                <w:rFonts w:eastAsia="Times New Roman" w:cs="Arial"/>
                <w:color w:val="000000"/>
                <w:sz w:val="16"/>
                <w:szCs w:val="16"/>
              </w:rPr>
              <w:t>+81 80 5066 9308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0D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2E01F" w14:textId="77777777" w:rsidR="00061339" w:rsidRDefault="00061339" w:rsidP="002275DB">
            <w:pPr>
              <w:rPr>
                <w:rFonts w:eastAsia="Times New Roman"/>
                <w:sz w:val="24"/>
                <w:szCs w:val="24"/>
              </w:rPr>
            </w:pPr>
            <w:r>
              <w:rPr>
                <w:rFonts w:eastAsia="Times New Roman" w:cs="Arial"/>
                <w:color w:val="000000"/>
                <w:sz w:val="16"/>
                <w:szCs w:val="16"/>
              </w:rPr>
              <w:t>18/11/2021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CD488" w14:textId="77777777" w:rsidR="00061339" w:rsidRDefault="00061339" w:rsidP="002275DB">
            <w:pPr>
              <w:rPr>
                <w:rFonts w:eastAsia="Times New Roman"/>
              </w:rPr>
            </w:pPr>
            <w:r>
              <w:rPr>
                <w:rFonts w:eastAsia="Times New Roman" w:cs="Arial"/>
                <w:color w:val="000000"/>
                <w:sz w:val="16"/>
                <w:szCs w:val="16"/>
              </w:rPr>
              <w:t>elected at SA1#96-e</w:t>
            </w:r>
          </w:p>
        </w:tc>
      </w:tr>
      <w:tr w:rsidR="00061339" w14:paraId="5B8B22D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397C8"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29A64"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9B3C9" w14:textId="77777777" w:rsidR="00061339" w:rsidRDefault="00061339" w:rsidP="002275DB">
            <w:pPr>
              <w:rPr>
                <w:rFonts w:eastAsia="Times New Roman"/>
              </w:rPr>
            </w:pPr>
            <w:r>
              <w:rPr>
                <w:rFonts w:eastAsia="Times New Roman" w:cs="Arial"/>
                <w:color w:val="000000"/>
                <w:sz w:val="16"/>
                <w:szCs w:val="16"/>
              </w:rPr>
              <w:t>SULTAN, 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30E78"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EF36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B854A" w14:textId="77777777" w:rsidR="00061339" w:rsidRDefault="00061339" w:rsidP="002275DB">
            <w:pPr>
              <w:rPr>
                <w:rFonts w:eastAsia="Times New Roman"/>
                <w:sz w:val="24"/>
                <w:szCs w:val="24"/>
              </w:rPr>
            </w:pPr>
            <w:r>
              <w:rPr>
                <w:rFonts w:eastAsia="Times New Roman" w:cs="Arial"/>
                <w:color w:val="000000"/>
                <w:sz w:val="16"/>
                <w:szCs w:val="16"/>
              </w:rPr>
              <w:t>+33 4 92 94 42 71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53271" w14:textId="77777777" w:rsidR="00061339" w:rsidRDefault="00061339" w:rsidP="002275DB">
            <w:pPr>
              <w:rPr>
                <w:rFonts w:eastAsia="Times New Roman"/>
              </w:rPr>
            </w:pPr>
            <w:r>
              <w:rPr>
                <w:rFonts w:eastAsia="Times New Roman" w:cs="Arial"/>
                <w:color w:val="000000"/>
                <w:sz w:val="16"/>
                <w:szCs w:val="16"/>
              </w:rPr>
              <w:t>+33 6 74 40 83 70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CC244" w14:textId="77777777" w:rsidR="00061339" w:rsidRDefault="00061339" w:rsidP="002275DB">
            <w:pPr>
              <w:rPr>
                <w:rFonts w:eastAsia="Times New Roman"/>
              </w:rPr>
            </w:pPr>
            <w:r>
              <w:rPr>
                <w:rFonts w:eastAsia="Times New Roman" w:cs="Arial"/>
                <w:color w:val="000000"/>
                <w:sz w:val="16"/>
                <w:szCs w:val="16"/>
              </w:rPr>
              <w:t>03/08/2007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55A6F" w14:textId="77777777" w:rsidR="00061339" w:rsidRDefault="00061339" w:rsidP="002275DB">
            <w:pPr>
              <w:rPr>
                <w:rFonts w:eastAsia="Times New Roman"/>
              </w:rPr>
            </w:pPr>
            <w:r>
              <w:rPr>
                <w:rFonts w:eastAsia="Times New Roman" w:cs="Arial"/>
                <w:color w:val="000000"/>
                <w:sz w:val="16"/>
                <w:szCs w:val="16"/>
              </w:rPr>
              <w:t>Re-appointed from end of #37bis</w:t>
            </w:r>
          </w:p>
        </w:tc>
      </w:tr>
      <w:tr w:rsidR="00061339" w14:paraId="553198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4C67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E585D"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0A3CD" w14:textId="77777777" w:rsidR="00061339" w:rsidRDefault="00061339" w:rsidP="002275DB">
            <w:pPr>
              <w:rPr>
                <w:rFonts w:eastAsia="Times New Roman"/>
              </w:rPr>
            </w:pPr>
            <w:r>
              <w:rPr>
                <w:rFonts w:eastAsia="Times New Roman" w:cs="Arial"/>
                <w:color w:val="000000"/>
                <w:sz w:val="16"/>
                <w:szCs w:val="16"/>
              </w:rPr>
              <w:t>JAIN, 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8DC45" w14:textId="77777777" w:rsidR="00061339" w:rsidRDefault="00061339" w:rsidP="002275D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71304"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15307" w14:textId="77777777" w:rsidR="00061339" w:rsidRDefault="00061339" w:rsidP="002275DB">
            <w:pPr>
              <w:rPr>
                <w:rFonts w:eastAsia="Times New Roman"/>
              </w:rPr>
            </w:pPr>
            <w:r>
              <w:rPr>
                <w:rFonts w:eastAsia="Times New Roman" w:cs="Arial"/>
                <w:color w:val="000000"/>
                <w:sz w:val="16"/>
                <w:szCs w:val="16"/>
              </w:rPr>
              <w:t>-7428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AED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4B15E" w14:textId="77777777" w:rsidR="00061339" w:rsidRDefault="00061339" w:rsidP="002275DB">
            <w:pPr>
              <w:rPr>
                <w:rFonts w:eastAsia="Times New Roman"/>
                <w:sz w:val="24"/>
                <w:szCs w:val="24"/>
              </w:rPr>
            </w:pPr>
            <w:r>
              <w:rPr>
                <w:rFonts w:eastAsia="Times New Roman" w:cs="Arial"/>
                <w:color w:val="000000"/>
                <w:sz w:val="16"/>
                <w:szCs w:val="16"/>
              </w:rP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53365" w14:textId="77777777" w:rsidR="00061339" w:rsidRDefault="00061339" w:rsidP="002275DB">
            <w:pPr>
              <w:rPr>
                <w:rFonts w:eastAsia="Times New Roman"/>
              </w:rPr>
            </w:pPr>
            <w:r>
              <w:rPr>
                <w:rFonts w:eastAsia="Times New Roman" w:cs="Arial"/>
                <w:color w:val="000000"/>
                <w:sz w:val="16"/>
                <w:szCs w:val="16"/>
              </w:rPr>
              <w:t>Elected at S2#145-e</w:t>
            </w:r>
          </w:p>
        </w:tc>
      </w:tr>
      <w:tr w:rsidR="00061339" w14:paraId="2D97389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64683"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BFA97"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93505" w14:textId="77777777" w:rsidR="00061339" w:rsidRDefault="00061339" w:rsidP="002275DB">
            <w:pPr>
              <w:rPr>
                <w:rFonts w:eastAsia="Times New Roman"/>
              </w:rPr>
            </w:pPr>
            <w:r>
              <w:rPr>
                <w:rFonts w:eastAsia="Times New Roman" w:cs="Arial"/>
                <w:color w:val="000000"/>
                <w:sz w:val="16"/>
                <w:szCs w:val="16"/>
              </w:rPr>
              <w:t>BENNETT, 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3C334" w14:textId="77777777" w:rsidR="00061339" w:rsidRDefault="00061339" w:rsidP="002275D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4792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9E202" w14:textId="77777777" w:rsidR="00061339" w:rsidRDefault="00061339" w:rsidP="002275DB">
            <w:pPr>
              <w:rPr>
                <w:rFonts w:eastAsia="Times New Roman"/>
              </w:rPr>
            </w:pPr>
            <w:r>
              <w:rPr>
                <w:rFonts w:eastAsia="Times New Roman" w:cs="Arial"/>
                <w:color w:val="000000"/>
                <w:sz w:val="16"/>
                <w:szCs w:val="16"/>
              </w:rPr>
              <w:t>441 784 428 600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029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D13CA" w14:textId="77777777" w:rsidR="00061339" w:rsidRDefault="00061339" w:rsidP="002275DB">
            <w:pPr>
              <w:rPr>
                <w:rFonts w:eastAsia="Times New Roman"/>
                <w:sz w:val="24"/>
                <w:szCs w:val="24"/>
              </w:rPr>
            </w:pPr>
            <w:r>
              <w:rPr>
                <w:rFonts w:eastAsia="Times New Roman" w:cs="Arial"/>
                <w:color w:val="000000"/>
                <w:sz w:val="16"/>
                <w:szCs w:val="16"/>
              </w:rP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D2312" w14:textId="77777777" w:rsidR="00061339" w:rsidRDefault="00061339" w:rsidP="002275DB">
            <w:pPr>
              <w:rPr>
                <w:rFonts w:eastAsia="Times New Roman"/>
              </w:rPr>
            </w:pPr>
            <w:r>
              <w:rPr>
                <w:rFonts w:eastAsia="Times New Roman" w:cs="Arial"/>
                <w:color w:val="000000"/>
                <w:sz w:val="16"/>
                <w:szCs w:val="16"/>
              </w:rPr>
              <w:t>Elected at S2#145-e</w:t>
            </w:r>
          </w:p>
        </w:tc>
      </w:tr>
      <w:tr w:rsidR="00061339" w14:paraId="7058EF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2C48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A80C7"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B374C" w14:textId="77777777" w:rsidR="00061339" w:rsidRDefault="00061339" w:rsidP="002275DB">
            <w:pPr>
              <w:rPr>
                <w:rFonts w:eastAsia="Times New Roman"/>
              </w:rPr>
            </w:pPr>
            <w:r>
              <w:rPr>
                <w:rFonts w:eastAsia="Times New Roman" w:cs="Arial"/>
                <w:color w:val="000000"/>
                <w:sz w:val="16"/>
                <w:szCs w:val="16"/>
              </w:rPr>
              <w:t>SUN, 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32C1"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8EF47"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056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25E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DB98B" w14:textId="77777777" w:rsidR="00061339" w:rsidRDefault="00061339" w:rsidP="002275DB">
            <w:pPr>
              <w:rPr>
                <w:rFonts w:eastAsia="Times New Roman"/>
                <w:sz w:val="24"/>
                <w:szCs w:val="24"/>
              </w:rPr>
            </w:pPr>
            <w:r>
              <w:rPr>
                <w:rFonts w:eastAsia="Times New Roman" w:cs="Arial"/>
                <w:color w:val="000000"/>
                <w:sz w:val="16"/>
                <w:szCs w:val="16"/>
              </w:rP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3CE95" w14:textId="77777777" w:rsidR="00061339" w:rsidRDefault="00061339" w:rsidP="002275DB">
            <w:pPr>
              <w:rPr>
                <w:rFonts w:eastAsia="Times New Roman"/>
              </w:rPr>
            </w:pPr>
            <w:r>
              <w:rPr>
                <w:rFonts w:eastAsia="Times New Roman" w:cs="Arial"/>
                <w:color w:val="000000"/>
                <w:sz w:val="16"/>
                <w:szCs w:val="16"/>
              </w:rPr>
              <w:t>Elected at S2#145-e</w:t>
            </w:r>
          </w:p>
        </w:tc>
      </w:tr>
      <w:tr w:rsidR="00061339" w14:paraId="0368C2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1F5B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B141D"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F78B2" w14:textId="77777777" w:rsidR="00061339" w:rsidRDefault="00061339" w:rsidP="002275DB">
            <w:pPr>
              <w:rPr>
                <w:rFonts w:eastAsia="Times New Roman"/>
              </w:rPr>
            </w:pPr>
            <w:r>
              <w:rPr>
                <w:rFonts w:eastAsia="Times New Roman"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62E89"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430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621A1" w14:textId="77777777" w:rsidR="00061339" w:rsidRDefault="00061339" w:rsidP="002275DB">
            <w:pPr>
              <w:rPr>
                <w:rFonts w:eastAsia="Times New Roman"/>
                <w:sz w:val="24"/>
                <w:szCs w:val="24"/>
              </w:rPr>
            </w:pPr>
            <w:r>
              <w:rPr>
                <w:rFonts w:eastAsia="Times New Roman"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51168" w14:textId="77777777" w:rsidR="00061339" w:rsidRDefault="00061339" w:rsidP="002275DB">
            <w:pPr>
              <w:rPr>
                <w:rFonts w:eastAsia="Times New Roman"/>
              </w:rPr>
            </w:pPr>
            <w:r>
              <w:rPr>
                <w:rFonts w:eastAsia="Times New Roman"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9762E" w14:textId="77777777" w:rsidR="00061339" w:rsidRDefault="00061339" w:rsidP="002275DB">
            <w:pPr>
              <w:rPr>
                <w:rFonts w:eastAsia="Times New Roman"/>
              </w:rPr>
            </w:pPr>
            <w:r>
              <w:rPr>
                <w:rFonts w:eastAsia="Times New Roman" w:cs="Arial"/>
                <w:color w:val="000000"/>
                <w:sz w:val="16"/>
                <w:szCs w:val="16"/>
              </w:rPr>
              <w:t>11/03/2005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7B3C7" w14:textId="77777777" w:rsidR="00061339" w:rsidRDefault="00061339" w:rsidP="002275DB">
            <w:pPr>
              <w:rPr>
                <w:rFonts w:eastAsia="Times New Roman"/>
              </w:rPr>
            </w:pPr>
          </w:p>
        </w:tc>
      </w:tr>
      <w:tr w:rsidR="00061339" w14:paraId="79B09E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756B7" w14:textId="77777777" w:rsidR="00061339" w:rsidRDefault="00061339" w:rsidP="002275DB">
            <w:pPr>
              <w:rPr>
                <w:rFonts w:eastAsia="Times New Roman"/>
                <w:sz w:val="24"/>
                <w:szCs w:val="24"/>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68E22"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9E84" w14:textId="77777777" w:rsidR="00061339" w:rsidRDefault="00061339" w:rsidP="002275DB">
            <w:pPr>
              <w:rPr>
                <w:rFonts w:eastAsia="Times New Roman"/>
              </w:rPr>
            </w:pPr>
            <w:r>
              <w:rPr>
                <w:rFonts w:eastAsia="Times New Roman" w:cs="Arial"/>
                <w:color w:val="000000"/>
                <w:sz w:val="16"/>
                <w:szCs w:val="16"/>
              </w:rPr>
              <w:t>NAIR,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92B01" w14:textId="77777777" w:rsidR="00061339" w:rsidRDefault="00061339" w:rsidP="002275DB">
            <w:pPr>
              <w:rPr>
                <w:rFonts w:eastAsia="Times New Roman"/>
              </w:rPr>
            </w:pPr>
            <w:r>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3CBB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AD2D2" w14:textId="77777777" w:rsidR="00061339" w:rsidRDefault="00061339" w:rsidP="002275DB">
            <w:pPr>
              <w:rPr>
                <w:rFonts w:eastAsia="Times New Roman"/>
              </w:rPr>
            </w:pPr>
            <w:r>
              <w:rPr>
                <w:rFonts w:eastAsia="Times New Roman" w:cs="Arial"/>
                <w:color w:val="000000"/>
                <w:sz w:val="16"/>
                <w:szCs w:val="16"/>
              </w:rPr>
              <w:t>19086796107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683A1" w14:textId="77777777" w:rsidR="00061339" w:rsidRDefault="00061339" w:rsidP="002275DB">
            <w:pPr>
              <w:rPr>
                <w:rFonts w:eastAsia="Times New Roman"/>
              </w:rPr>
            </w:pPr>
            <w:r>
              <w:rPr>
                <w:rFonts w:eastAsia="Times New Roman" w:cs="Arial"/>
                <w:color w:val="000000"/>
                <w:sz w:val="16"/>
                <w:szCs w:val="16"/>
              </w:rPr>
              <w:t>19 739 789 038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479F2" w14:textId="77777777" w:rsidR="00061339" w:rsidRDefault="00061339" w:rsidP="002275DB">
            <w:pPr>
              <w:rPr>
                <w:rFonts w:eastAsia="Times New Roman"/>
              </w:rPr>
            </w:pPr>
            <w:r>
              <w:rPr>
                <w:rFonts w:eastAsia="Times New Roman" w:cs="Arial"/>
                <w:color w:val="000000"/>
                <w:sz w:val="16"/>
                <w:szCs w:val="16"/>
              </w:rPr>
              <w:t>20/05/2021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73D8A" w14:textId="77777777" w:rsidR="00061339" w:rsidRDefault="00061339" w:rsidP="002275DB">
            <w:pPr>
              <w:rPr>
                <w:rFonts w:eastAsia="Times New Roman"/>
              </w:rPr>
            </w:pPr>
            <w:r>
              <w:rPr>
                <w:rFonts w:eastAsia="Times New Roman" w:cs="Arial"/>
                <w:color w:val="000000"/>
                <w:sz w:val="16"/>
                <w:szCs w:val="16"/>
              </w:rPr>
              <w:t>elected at SA3#103-e</w:t>
            </w:r>
          </w:p>
        </w:tc>
      </w:tr>
      <w:tr w:rsidR="00061339" w14:paraId="2B1E6A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DB2B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E1915"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5051C" w14:textId="77777777" w:rsidR="00061339" w:rsidRDefault="00061339" w:rsidP="002275DB">
            <w:pPr>
              <w:rPr>
                <w:rFonts w:eastAsia="Times New Roman"/>
              </w:rPr>
            </w:pPr>
            <w:r>
              <w:rPr>
                <w:rFonts w:eastAsia="Times New Roman" w:cs="Arial"/>
                <w:color w:val="000000"/>
                <w:sz w:val="16"/>
                <w:szCs w:val="16"/>
              </w:rPr>
              <w:t>RAJADURAI, Rajavelsamy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1CBC7"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36B83"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02860" w14:textId="77777777" w:rsidR="00061339" w:rsidRDefault="00061339" w:rsidP="002275DB">
            <w:pPr>
              <w:rPr>
                <w:rFonts w:eastAsia="Times New Roman"/>
              </w:rPr>
            </w:pPr>
            <w:r>
              <w:rPr>
                <w:rFonts w:eastAsia="Times New Roman" w:cs="Arial"/>
                <w:color w:val="000000"/>
                <w:sz w:val="16"/>
                <w:szCs w:val="16"/>
              </w:rPr>
              <w:t>+91 80 4181 9999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9D605" w14:textId="77777777" w:rsidR="00061339" w:rsidRDefault="00061339" w:rsidP="002275DB">
            <w:pPr>
              <w:rPr>
                <w:rFonts w:eastAsia="Times New Roman"/>
              </w:rPr>
            </w:pPr>
            <w:r>
              <w:rPr>
                <w:rFonts w:eastAsia="Times New Roman" w:cs="Arial"/>
                <w:color w:val="000000"/>
                <w:sz w:val="16"/>
                <w:szCs w:val="16"/>
              </w:rPr>
              <w:t>9.1984579614e+11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47447" w14:textId="77777777" w:rsidR="00061339" w:rsidRDefault="00061339" w:rsidP="002275DB">
            <w:pPr>
              <w:rPr>
                <w:rFonts w:eastAsia="Times New Roman"/>
              </w:rPr>
            </w:pPr>
            <w:r>
              <w:rPr>
                <w:rFonts w:eastAsia="Times New Roman" w:cs="Arial"/>
                <w:color w:val="000000"/>
                <w:sz w:val="16"/>
                <w:szCs w:val="16"/>
              </w:rP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DA84E" w14:textId="77777777" w:rsidR="00061339" w:rsidRDefault="00061339" w:rsidP="002275DB">
            <w:pPr>
              <w:rPr>
                <w:rFonts w:eastAsia="Times New Roman"/>
              </w:rPr>
            </w:pPr>
            <w:r>
              <w:rPr>
                <w:rFonts w:eastAsia="Times New Roman" w:cs="Arial"/>
                <w:color w:val="000000"/>
                <w:sz w:val="16"/>
                <w:szCs w:val="16"/>
              </w:rPr>
              <w:t>re-elected at S3#105-e 3rd term</w:t>
            </w:r>
          </w:p>
        </w:tc>
      </w:tr>
      <w:tr w:rsidR="00061339" w14:paraId="766FEB3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5DF5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5D5CF"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851CC" w14:textId="77777777" w:rsidR="00061339" w:rsidRDefault="00061339" w:rsidP="002275DB">
            <w:pPr>
              <w:rPr>
                <w:rFonts w:eastAsia="Times New Roman"/>
              </w:rPr>
            </w:pPr>
            <w:r>
              <w:rPr>
                <w:rFonts w:eastAsia="Times New Roman" w:cs="Arial"/>
                <w:color w:val="000000"/>
                <w:sz w:val="16"/>
                <w:szCs w:val="16"/>
              </w:rPr>
              <w:t>QI, 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6D2A7"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C3ECF"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28BDA" w14:textId="77777777" w:rsidR="00061339" w:rsidRDefault="00061339" w:rsidP="002275DB">
            <w:pPr>
              <w:rPr>
                <w:rFonts w:eastAsia="Times New Roman"/>
              </w:rPr>
            </w:pPr>
            <w:r>
              <w:rPr>
                <w:rFonts w:eastAsia="Times New Roman" w:cs="Arial"/>
                <w:color w:val="000000"/>
                <w:sz w:val="16"/>
                <w:szCs w:val="16"/>
              </w:rPr>
              <w:t>8 613 910 023 873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BFF6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166F6" w14:textId="77777777" w:rsidR="00061339" w:rsidRDefault="00061339" w:rsidP="002275DB">
            <w:pPr>
              <w:rPr>
                <w:rFonts w:eastAsia="Times New Roman"/>
                <w:sz w:val="24"/>
                <w:szCs w:val="24"/>
              </w:rPr>
            </w:pPr>
            <w:r>
              <w:rPr>
                <w:rFonts w:eastAsia="Times New Roman" w:cs="Arial"/>
                <w:color w:val="000000"/>
                <w:sz w:val="16"/>
                <w:szCs w:val="16"/>
              </w:rP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7B7B8" w14:textId="77777777" w:rsidR="00061339" w:rsidRDefault="00061339" w:rsidP="002275DB">
            <w:pPr>
              <w:rPr>
                <w:rFonts w:eastAsia="Times New Roman"/>
              </w:rPr>
            </w:pPr>
            <w:r>
              <w:rPr>
                <w:rFonts w:eastAsia="Times New Roman" w:cs="Arial"/>
                <w:color w:val="000000"/>
                <w:sz w:val="16"/>
                <w:szCs w:val="16"/>
              </w:rPr>
              <w:t>re-elected at S3#105-e 2nd term</w:t>
            </w:r>
          </w:p>
        </w:tc>
      </w:tr>
      <w:tr w:rsidR="00061339" w14:paraId="1D26AB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F102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C1936"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0136B" w14:textId="77777777" w:rsidR="00061339" w:rsidRDefault="00061339" w:rsidP="002275DB">
            <w:pPr>
              <w:rPr>
                <w:rFonts w:eastAsia="Times New Roman"/>
              </w:rPr>
            </w:pPr>
            <w:r>
              <w:rPr>
                <w:rFonts w:eastAsia="Times New Roman" w:cs="Arial"/>
                <w:color w:val="000000"/>
                <w:sz w:val="16"/>
                <w:szCs w:val="16"/>
              </w:rPr>
              <w:t>RIZZO, Carmine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5D1CE"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E8E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9F6F7" w14:textId="77777777" w:rsidR="00061339" w:rsidRDefault="00061339" w:rsidP="002275DB">
            <w:pPr>
              <w:rPr>
                <w:rFonts w:eastAsia="Times New Roman"/>
                <w:sz w:val="24"/>
                <w:szCs w:val="24"/>
              </w:rPr>
            </w:pPr>
            <w:r>
              <w:rPr>
                <w:rFonts w:eastAsia="Times New Roman" w:cs="Arial"/>
                <w:color w:val="000000"/>
                <w:sz w:val="16"/>
                <w:szCs w:val="16"/>
              </w:rPr>
              <w:t>+33 4 92 94 42 28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4320F" w14:textId="77777777" w:rsidR="00061339" w:rsidRDefault="00061339" w:rsidP="002275DB">
            <w:pPr>
              <w:rPr>
                <w:rFonts w:eastAsia="Times New Roman"/>
              </w:rPr>
            </w:pPr>
            <w:r>
              <w:rPr>
                <w:rFonts w:eastAsia="Times New Roman" w:cs="Arial"/>
                <w:color w:val="000000"/>
                <w:sz w:val="16"/>
                <w:szCs w:val="16"/>
              </w:rPr>
              <w:t>+33 6 07 59 08 48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11224" w14:textId="77777777" w:rsidR="00061339" w:rsidRDefault="00061339" w:rsidP="002275DB">
            <w:pPr>
              <w:rPr>
                <w:rFonts w:eastAsia="Times New Roman"/>
              </w:rPr>
            </w:pPr>
            <w:r>
              <w:rPr>
                <w:rFonts w:eastAsia="Times New Roman" w:cs="Arial"/>
                <w:color w:val="000000"/>
                <w:sz w:val="16"/>
                <w:szCs w:val="16"/>
              </w:rPr>
              <w:t>18/07/2016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19465" w14:textId="77777777" w:rsidR="00061339" w:rsidRDefault="00061339" w:rsidP="002275DB">
            <w:pPr>
              <w:rPr>
                <w:rFonts w:eastAsia="Times New Roman"/>
              </w:rPr>
            </w:pPr>
            <w:r>
              <w:rPr>
                <w:rFonts w:eastAsia="Times New Roman" w:cs="Arial"/>
                <w:color w:val="000000"/>
                <w:sz w:val="16"/>
                <w:szCs w:val="16"/>
              </w:rPr>
              <w:t>SA3-LI ad hoc subgroup</w:t>
            </w:r>
          </w:p>
        </w:tc>
      </w:tr>
      <w:tr w:rsidR="00061339" w14:paraId="1AC75C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5D70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7220D"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225F7" w14:textId="77777777" w:rsidR="00061339" w:rsidRDefault="00061339" w:rsidP="002275DB">
            <w:pPr>
              <w:rPr>
                <w:rFonts w:eastAsia="Times New Roman"/>
              </w:rPr>
            </w:pPr>
            <w:r>
              <w:rPr>
                <w:rFonts w:eastAsia="Times New Roman"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73504"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9D4D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5FACA" w14:textId="77777777" w:rsidR="00061339" w:rsidRDefault="00061339" w:rsidP="002275DB">
            <w:pPr>
              <w:rPr>
                <w:rFonts w:eastAsia="Times New Roman"/>
                <w:sz w:val="24"/>
                <w:szCs w:val="24"/>
              </w:rPr>
            </w:pPr>
            <w:r>
              <w:rPr>
                <w:rFonts w:eastAsia="Times New Roman"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2FF50" w14:textId="77777777" w:rsidR="00061339" w:rsidRDefault="00061339" w:rsidP="002275DB">
            <w:pPr>
              <w:rPr>
                <w:rFonts w:eastAsia="Times New Roman"/>
              </w:rPr>
            </w:pPr>
            <w:r>
              <w:rPr>
                <w:rFonts w:eastAsia="Times New Roman"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96812" w14:textId="77777777" w:rsidR="00061339" w:rsidRDefault="00061339" w:rsidP="002275DB">
            <w:pPr>
              <w:rPr>
                <w:rFonts w:eastAsia="Times New Roman"/>
              </w:rPr>
            </w:pPr>
            <w:r>
              <w:rPr>
                <w:rFonts w:eastAsia="Times New Roman" w:cs="Arial"/>
                <w:color w:val="000000"/>
                <w:sz w:val="16"/>
                <w:szCs w:val="16"/>
              </w:rPr>
              <w:t>05/03/2012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A435E" w14:textId="77777777" w:rsidR="00061339" w:rsidRDefault="00061339" w:rsidP="002275DB">
            <w:pPr>
              <w:rPr>
                <w:rFonts w:eastAsia="Times New Roman"/>
              </w:rPr>
            </w:pPr>
          </w:p>
        </w:tc>
      </w:tr>
      <w:tr w:rsidR="00061339" w14:paraId="325B26E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B84ED" w14:textId="77777777" w:rsidR="00061339" w:rsidRDefault="00061339" w:rsidP="002275DB">
            <w:pPr>
              <w:rPr>
                <w:rFonts w:eastAsia="Times New Roman"/>
                <w:sz w:val="24"/>
                <w:szCs w:val="24"/>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76B57"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DAA2C" w14:textId="77777777" w:rsidR="00061339" w:rsidRDefault="00061339" w:rsidP="002275DB">
            <w:pPr>
              <w:rPr>
                <w:rFonts w:eastAsia="Times New Roman"/>
              </w:rPr>
            </w:pPr>
            <w:r>
              <w:rPr>
                <w:rFonts w:eastAsia="Times New Roman" w:cs="Arial"/>
                <w:color w:val="000000"/>
                <w:sz w:val="16"/>
                <w:szCs w:val="16"/>
              </w:rPr>
              <w:t>GABIN, 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60AFD" w14:textId="77777777" w:rsidR="00061339" w:rsidRDefault="00061339" w:rsidP="002275DB">
            <w:pPr>
              <w:rPr>
                <w:rFonts w:eastAsia="Times New Roman"/>
              </w:rPr>
            </w:pPr>
            <w:r>
              <w:rPr>
                <w:rFonts w:eastAsia="Times New Roman"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05DC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BA1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4945C" w14:textId="77777777" w:rsidR="00061339" w:rsidRDefault="00061339" w:rsidP="002275DB">
            <w:pPr>
              <w:rPr>
                <w:rFonts w:eastAsia="Times New Roman"/>
                <w:sz w:val="24"/>
                <w:szCs w:val="24"/>
              </w:rPr>
            </w:pPr>
            <w:r>
              <w:rPr>
                <w:rFonts w:eastAsia="Times New Roman" w:cs="Arial"/>
                <w:color w:val="000000"/>
                <w:sz w:val="16"/>
                <w:szCs w:val="16"/>
              </w:rPr>
              <w:t>+33 6 78 44 85 75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C8113" w14:textId="77777777" w:rsidR="00061339" w:rsidRDefault="00061339" w:rsidP="002275DB">
            <w:pPr>
              <w:rPr>
                <w:rFonts w:eastAsia="Times New Roman"/>
              </w:rPr>
            </w:pPr>
            <w:r>
              <w:rPr>
                <w:rFonts w:eastAsia="Times New Roman" w:cs="Arial"/>
                <w:color w:val="000000"/>
                <w:sz w:val="16"/>
                <w:szCs w:val="16"/>
              </w:rPr>
              <w:t>14/04/2021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08A6C" w14:textId="77777777" w:rsidR="00061339" w:rsidRDefault="00061339" w:rsidP="002275DB">
            <w:pPr>
              <w:rPr>
                <w:rFonts w:eastAsia="Times New Roman"/>
              </w:rPr>
            </w:pPr>
            <w:r>
              <w:rPr>
                <w:rFonts w:eastAsia="Times New Roman" w:cs="Arial"/>
                <w:color w:val="000000"/>
                <w:sz w:val="16"/>
                <w:szCs w:val="16"/>
              </w:rPr>
              <w:t>re-elected at SA4#113-e</w:t>
            </w:r>
          </w:p>
        </w:tc>
      </w:tr>
      <w:tr w:rsidR="00061339" w14:paraId="6E07333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F50D0"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C3BEB"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35FB1" w14:textId="77777777" w:rsidR="00061339" w:rsidRDefault="00061339" w:rsidP="002275DB">
            <w:pPr>
              <w:rPr>
                <w:rFonts w:eastAsia="Times New Roman"/>
              </w:rPr>
            </w:pPr>
            <w:r>
              <w:rPr>
                <w:rFonts w:eastAsia="Times New Roman" w:cs="Arial"/>
                <w:color w:val="000000"/>
                <w:sz w:val="16"/>
                <w:szCs w:val="16"/>
              </w:rPr>
              <w:t>TENIOU, 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AE16B" w14:textId="77777777" w:rsidR="00061339" w:rsidRDefault="00061339" w:rsidP="002275DB">
            <w:pPr>
              <w:rPr>
                <w:rFonts w:eastAsia="Times New Roman"/>
              </w:rPr>
            </w:pPr>
            <w:r>
              <w:rPr>
                <w:rFonts w:eastAsia="Times New Roman"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690BA"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AF4A7" w14:textId="77777777" w:rsidR="00061339" w:rsidRDefault="00061339" w:rsidP="002275DB">
            <w:pPr>
              <w:rPr>
                <w:rFonts w:eastAsia="Times New Roman"/>
              </w:rPr>
            </w:pPr>
            <w:r>
              <w:rPr>
                <w:rFonts w:eastAsia="Times New Roman" w:cs="Arial"/>
                <w:color w:val="000000"/>
                <w:sz w:val="16"/>
                <w:szCs w:val="16"/>
              </w:rPr>
              <w:t>33689326512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896A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7E19A" w14:textId="77777777" w:rsidR="00061339" w:rsidRDefault="00061339" w:rsidP="002275DB">
            <w:pPr>
              <w:rPr>
                <w:rFonts w:eastAsia="Times New Roman"/>
                <w:sz w:val="24"/>
                <w:szCs w:val="24"/>
              </w:rPr>
            </w:pPr>
            <w:r>
              <w:rPr>
                <w:rFonts w:eastAsia="Times New Roman" w:cs="Arial"/>
                <w:color w:val="000000"/>
                <w:sz w:val="16"/>
                <w:szCs w:val="16"/>
              </w:rPr>
              <w:t>14/04/2021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AA7B" w14:textId="77777777" w:rsidR="00061339" w:rsidRDefault="00061339" w:rsidP="002275DB">
            <w:pPr>
              <w:rPr>
                <w:rFonts w:eastAsia="Times New Roman"/>
              </w:rPr>
            </w:pPr>
            <w:r>
              <w:rPr>
                <w:rFonts w:eastAsia="Times New Roman" w:cs="Arial"/>
                <w:color w:val="000000"/>
                <w:sz w:val="16"/>
                <w:szCs w:val="16"/>
              </w:rPr>
              <w:t>re-elected at SA#113-e</w:t>
            </w:r>
          </w:p>
        </w:tc>
      </w:tr>
      <w:tr w:rsidR="00061339" w14:paraId="3C1216E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6248"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B1888"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8F1F9" w14:textId="77777777" w:rsidR="00061339" w:rsidRDefault="00061339" w:rsidP="002275DB">
            <w:pPr>
              <w:rPr>
                <w:rFonts w:eastAsia="Times New Roman"/>
              </w:rPr>
            </w:pPr>
            <w:r>
              <w:rPr>
                <w:rFonts w:eastAsia="Times New Roman" w:cs="Arial"/>
                <w:color w:val="000000"/>
                <w:sz w:val="16"/>
                <w:szCs w:val="16"/>
              </w:rPr>
              <w:t>SONG, Jaeyeon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7ABC1"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50433"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EE06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2F0D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EF8EC"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036C6" w14:textId="77777777" w:rsidR="00061339" w:rsidRDefault="00061339" w:rsidP="002275DB">
            <w:pPr>
              <w:rPr>
                <w:rFonts w:eastAsia="Times New Roman"/>
              </w:rPr>
            </w:pPr>
            <w:r>
              <w:rPr>
                <w:rFonts w:eastAsia="Times New Roman" w:cs="Arial"/>
                <w:color w:val="000000"/>
                <w:sz w:val="16"/>
                <w:szCs w:val="16"/>
              </w:rPr>
              <w:t>elected at SA4#115-e</w:t>
            </w:r>
          </w:p>
        </w:tc>
      </w:tr>
      <w:tr w:rsidR="00061339" w14:paraId="74CC78D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4A47C" w14:textId="77777777" w:rsidR="00061339" w:rsidRDefault="00061339" w:rsidP="002275DB">
            <w:pPr>
              <w:rPr>
                <w:rFonts w:eastAsia="Times New Roman"/>
              </w:rPr>
            </w:pPr>
            <w:r>
              <w:rPr>
                <w:rFonts w:eastAsia="Times New Roman" w:cs="Arial"/>
                <w:color w:val="000000"/>
                <w:sz w:val="16"/>
                <w:szCs w:val="16"/>
              </w:rPr>
              <w:lastRenderedPageBreak/>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6EE5B"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2F393" w14:textId="77777777" w:rsidR="00061339" w:rsidRDefault="00061339" w:rsidP="002275DB">
            <w:pPr>
              <w:rPr>
                <w:rFonts w:eastAsia="Times New Roman"/>
              </w:rPr>
            </w:pPr>
            <w:r>
              <w:rPr>
                <w:rFonts w:eastAsia="Times New Roman" w:cs="Arial"/>
                <w:color w:val="000000"/>
                <w:sz w:val="16"/>
                <w:szCs w:val="16"/>
              </w:rPr>
              <w:t>SAHA, 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71210"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CCA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07BEB" w14:textId="77777777" w:rsidR="00061339" w:rsidRDefault="00061339" w:rsidP="002275DB">
            <w:pPr>
              <w:rPr>
                <w:rFonts w:eastAsia="Times New Roman"/>
                <w:sz w:val="24"/>
                <w:szCs w:val="24"/>
              </w:rPr>
            </w:pPr>
            <w:r>
              <w:rPr>
                <w:rFonts w:eastAsia="Times New Roman" w:cs="Arial"/>
                <w:color w:val="000000"/>
                <w:sz w:val="16"/>
                <w:szCs w:val="16"/>
              </w:rPr>
              <w:t>+33 4 92 94 42 36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EB8DE" w14:textId="77777777" w:rsidR="00061339" w:rsidRDefault="00061339" w:rsidP="002275DB">
            <w:pPr>
              <w:rPr>
                <w:rFonts w:eastAsia="Times New Roman"/>
              </w:rPr>
            </w:pPr>
            <w:r>
              <w:rPr>
                <w:rFonts w:eastAsia="Times New Roman" w:cs="Arial"/>
                <w:color w:val="000000"/>
                <w:sz w:val="16"/>
                <w:szCs w:val="16"/>
              </w:rPr>
              <w:t>+33 6 80 34 34 14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6F5F6" w14:textId="77777777" w:rsidR="00061339" w:rsidRDefault="00061339" w:rsidP="002275DB">
            <w:pPr>
              <w:rPr>
                <w:rFonts w:eastAsia="Times New Roman"/>
              </w:rPr>
            </w:pPr>
            <w:r>
              <w:rPr>
                <w:rFonts w:eastAsia="Times New Roman" w:cs="Arial"/>
                <w:color w:val="000000"/>
                <w:sz w:val="16"/>
                <w:szCs w:val="16"/>
              </w:rPr>
              <w:t>08/01/2020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6CBFC" w14:textId="77777777" w:rsidR="00061339" w:rsidRDefault="00061339" w:rsidP="002275DB">
            <w:pPr>
              <w:rPr>
                <w:rFonts w:eastAsia="Times New Roman"/>
              </w:rPr>
            </w:pPr>
          </w:p>
        </w:tc>
      </w:tr>
      <w:tr w:rsidR="00061339" w14:paraId="0963BCE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5627E" w14:textId="77777777" w:rsidR="00061339" w:rsidRDefault="00061339" w:rsidP="002275DB">
            <w:pPr>
              <w:rPr>
                <w:rFonts w:eastAsia="Times New Roman"/>
                <w:sz w:val="24"/>
                <w:szCs w:val="24"/>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5C34"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E2E53" w14:textId="77777777" w:rsidR="00061339" w:rsidRDefault="00061339" w:rsidP="002275DB">
            <w:pPr>
              <w:rPr>
                <w:rFonts w:eastAsia="Times New Roman"/>
              </w:rPr>
            </w:pPr>
            <w:r>
              <w:rPr>
                <w:rFonts w:eastAsia="Times New Roman" w:cs="Arial"/>
                <w:color w:val="000000"/>
                <w:sz w:val="16"/>
                <w:szCs w:val="16"/>
              </w:rPr>
              <w:t>TOVINGER, 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14AB" w14:textId="77777777" w:rsidR="00061339" w:rsidRDefault="00061339" w:rsidP="002275D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9E15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61B13" w14:textId="77777777" w:rsidR="00061339" w:rsidRDefault="00061339" w:rsidP="002275DB">
            <w:pPr>
              <w:rPr>
                <w:rFonts w:eastAsia="Times New Roman"/>
              </w:rPr>
            </w:pPr>
            <w:r>
              <w:rPr>
                <w:rFonts w:eastAsia="Times New Roman" w:cs="Arial"/>
                <w:color w:val="000000"/>
                <w:sz w:val="16"/>
                <w:szCs w:val="16"/>
              </w:rPr>
              <w:t>+46 10 712 3010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96D5C" w14:textId="77777777" w:rsidR="00061339" w:rsidRDefault="00061339" w:rsidP="002275DB">
            <w:pPr>
              <w:rPr>
                <w:rFonts w:eastAsia="Times New Roman"/>
              </w:rPr>
            </w:pPr>
            <w:r>
              <w:rPr>
                <w:rFonts w:eastAsia="Times New Roman" w:cs="Arial"/>
                <w:color w:val="000000"/>
                <w:sz w:val="16"/>
                <w:szCs w:val="16"/>
              </w:rPr>
              <w:t>+46 709 87 3010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54AE0" w14:textId="77777777" w:rsidR="00061339" w:rsidRDefault="00061339" w:rsidP="002275DB">
            <w:pPr>
              <w:rPr>
                <w:rFonts w:eastAsia="Times New Roman"/>
              </w:rPr>
            </w:pPr>
            <w:r>
              <w:rPr>
                <w:rFonts w:eastAsia="Times New Roman" w:cs="Arial"/>
                <w:color w:val="000000"/>
                <w:sz w:val="16"/>
                <w:szCs w:val="16"/>
              </w:rPr>
              <w:t>31/08/2021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62EF2" w14:textId="77777777" w:rsidR="00061339" w:rsidRDefault="00061339" w:rsidP="002275DB">
            <w:pPr>
              <w:rPr>
                <w:rFonts w:eastAsia="Times New Roman"/>
              </w:rPr>
            </w:pPr>
            <w:r>
              <w:rPr>
                <w:rFonts w:eastAsia="Times New Roman" w:cs="Arial"/>
                <w:color w:val="000000"/>
                <w:sz w:val="16"/>
                <w:szCs w:val="16"/>
              </w:rPr>
              <w:t>re-elected at S5#138-e 4th term</w:t>
            </w:r>
          </w:p>
        </w:tc>
      </w:tr>
      <w:tr w:rsidR="00061339" w14:paraId="5382CB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2AC3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623C2"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69887" w14:textId="77777777" w:rsidR="00061339" w:rsidRDefault="00061339" w:rsidP="002275DB">
            <w:pPr>
              <w:rPr>
                <w:rFonts w:eastAsia="Times New Roman"/>
              </w:rPr>
            </w:pPr>
            <w:r>
              <w:rPr>
                <w:rFonts w:eastAsia="Times New Roman" w:cs="Arial"/>
                <w:color w:val="000000"/>
                <w:sz w:val="16"/>
                <w:szCs w:val="16"/>
              </w:rPr>
              <w:t>ZOU, 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63EBA"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10438"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B96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C2359" w14:textId="77777777" w:rsidR="00061339" w:rsidRDefault="00061339" w:rsidP="002275DB">
            <w:pPr>
              <w:rPr>
                <w:rFonts w:eastAsia="Times New Roman"/>
                <w:sz w:val="24"/>
                <w:szCs w:val="24"/>
              </w:rPr>
            </w:pPr>
            <w:r>
              <w:rPr>
                <w:rFonts w:eastAsia="Times New Roman" w:cs="Arial"/>
                <w:color w:val="000000"/>
                <w:sz w:val="16"/>
                <w:szCs w:val="16"/>
              </w:rPr>
              <w:t>-13651919602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4E0E1" w14:textId="77777777" w:rsidR="00061339" w:rsidRDefault="00061339" w:rsidP="002275DB">
            <w:pPr>
              <w:rPr>
                <w:rFonts w:eastAsia="Times New Roman"/>
              </w:rPr>
            </w:pPr>
            <w:r>
              <w:rPr>
                <w:rFonts w:eastAsia="Times New Roman" w:cs="Arial"/>
                <w:color w:val="000000"/>
                <w:sz w:val="16"/>
                <w:szCs w:val="16"/>
              </w:rPr>
              <w:t>31/08/2021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3DF85" w14:textId="77777777" w:rsidR="00061339" w:rsidRDefault="00061339" w:rsidP="002275DB">
            <w:pPr>
              <w:rPr>
                <w:rFonts w:eastAsia="Times New Roman"/>
              </w:rPr>
            </w:pPr>
            <w:r>
              <w:rPr>
                <w:rFonts w:eastAsia="Times New Roman" w:cs="Arial"/>
                <w:color w:val="000000"/>
                <w:sz w:val="16"/>
                <w:szCs w:val="16"/>
              </w:rPr>
              <w:t>re-elected at S5#138-e 2nd term</w:t>
            </w:r>
          </w:p>
        </w:tc>
      </w:tr>
      <w:tr w:rsidR="00061339" w14:paraId="6713AC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9CE6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1129F"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4549A" w14:textId="77777777" w:rsidR="00061339" w:rsidRDefault="00061339" w:rsidP="002275DB">
            <w:pPr>
              <w:rPr>
                <w:rFonts w:eastAsia="Times New Roman"/>
              </w:rPr>
            </w:pPr>
            <w:r>
              <w:rPr>
                <w:rFonts w:eastAsia="Times New Roman" w:cs="Arial"/>
                <w:color w:val="000000"/>
                <w:sz w:val="16"/>
                <w:szCs w:val="16"/>
              </w:rPr>
              <w:t>GÖRMER, 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E4E91" w14:textId="77777777" w:rsidR="00061339" w:rsidRDefault="00061339" w:rsidP="002275DB">
            <w:pPr>
              <w:rPr>
                <w:rFonts w:eastAsia="Times New Roman"/>
              </w:rPr>
            </w:pPr>
            <w:r>
              <w:rPr>
                <w:rFonts w:eastAsia="Times New Roman" w:cs="Arial"/>
                <w:color w:val="000000"/>
                <w:sz w:val="16"/>
                <w:szCs w:val="16"/>
              </w:rP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FA7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E014" w14:textId="77777777" w:rsidR="00061339" w:rsidRDefault="00061339" w:rsidP="002275DB">
            <w:pPr>
              <w:rPr>
                <w:rFonts w:eastAsia="Times New Roman"/>
              </w:rPr>
            </w:pPr>
            <w:r>
              <w:rPr>
                <w:rFonts w:eastAsia="Times New Roman" w:cs="Arial"/>
                <w:color w:val="000000"/>
                <w:sz w:val="16"/>
                <w:szCs w:val="16"/>
              </w:rPr>
              <w:t>49.176412564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A3D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BAB5E" w14:textId="77777777" w:rsidR="00061339" w:rsidRDefault="00061339" w:rsidP="002275DB">
            <w:pPr>
              <w:rPr>
                <w:rFonts w:eastAsia="Times New Roman"/>
                <w:sz w:val="24"/>
                <w:szCs w:val="24"/>
              </w:rPr>
            </w:pPr>
            <w:r>
              <w:rPr>
                <w:rFonts w:eastAsia="Times New Roman" w:cs="Arial"/>
                <w:color w:val="000000"/>
                <w:sz w:val="16"/>
                <w:szCs w:val="16"/>
              </w:rPr>
              <w:t>31/08/2021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A120E" w14:textId="77777777" w:rsidR="00061339" w:rsidRDefault="00061339" w:rsidP="002275DB">
            <w:pPr>
              <w:rPr>
                <w:rFonts w:eastAsia="Times New Roman"/>
              </w:rPr>
            </w:pPr>
            <w:r>
              <w:rPr>
                <w:rFonts w:eastAsia="Times New Roman" w:cs="Arial"/>
                <w:color w:val="000000"/>
                <w:sz w:val="16"/>
                <w:szCs w:val="16"/>
              </w:rPr>
              <w:t>elected at S5#138-e</w:t>
            </w:r>
          </w:p>
        </w:tc>
      </w:tr>
      <w:tr w:rsidR="00061339" w14:paraId="29F3CB2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5101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7E6BA"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B3E6B" w14:textId="77777777" w:rsidR="00061339" w:rsidRDefault="00061339" w:rsidP="002275DB">
            <w:pPr>
              <w:rPr>
                <w:rFonts w:eastAsia="Times New Roman"/>
              </w:rPr>
            </w:pPr>
            <w:r>
              <w:rPr>
                <w:rFonts w:eastAsia="Times New Roman"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66856"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D80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51051" w14:textId="77777777" w:rsidR="00061339" w:rsidRDefault="00061339" w:rsidP="002275DB">
            <w:pPr>
              <w:rPr>
                <w:rFonts w:eastAsia="Times New Roman"/>
                <w:sz w:val="24"/>
                <w:szCs w:val="24"/>
              </w:rPr>
            </w:pPr>
            <w:r>
              <w:rPr>
                <w:rFonts w:eastAsia="Times New Roman"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FE625" w14:textId="77777777" w:rsidR="00061339" w:rsidRDefault="00061339" w:rsidP="002275DB">
            <w:pPr>
              <w:rPr>
                <w:rFonts w:eastAsia="Times New Roman"/>
              </w:rPr>
            </w:pPr>
            <w:r>
              <w:rPr>
                <w:rFonts w:eastAsia="Times New Roman"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CD083" w14:textId="77777777" w:rsidR="00061339" w:rsidRDefault="00061339" w:rsidP="002275DB">
            <w:pPr>
              <w:rPr>
                <w:rFonts w:eastAsia="Times New Roman"/>
              </w:rPr>
            </w:pPr>
            <w:r>
              <w:rPr>
                <w:rFonts w:eastAsia="Times New Roman" w:cs="Arial"/>
                <w:color w:val="000000"/>
                <w:sz w:val="16"/>
                <w:szCs w:val="16"/>
              </w:rPr>
              <w:t>05/03/2012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81ED5" w14:textId="77777777" w:rsidR="00061339" w:rsidRDefault="00061339" w:rsidP="002275DB">
            <w:pPr>
              <w:rPr>
                <w:rFonts w:eastAsia="Times New Roman"/>
              </w:rPr>
            </w:pPr>
          </w:p>
        </w:tc>
      </w:tr>
      <w:tr w:rsidR="00061339" w14:paraId="5BF1DFA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4DE00" w14:textId="77777777" w:rsidR="00061339" w:rsidRDefault="00061339" w:rsidP="002275DB">
            <w:pPr>
              <w:rPr>
                <w:rFonts w:eastAsia="Times New Roman"/>
                <w:sz w:val="24"/>
                <w:szCs w:val="24"/>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56924"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F33F7" w14:textId="77777777" w:rsidR="00061339" w:rsidRDefault="00061339" w:rsidP="002275DB">
            <w:pPr>
              <w:rPr>
                <w:rFonts w:eastAsia="Times New Roman"/>
              </w:rPr>
            </w:pPr>
            <w:r>
              <w:rPr>
                <w:rFonts w:eastAsia="Times New Roman" w:cs="Arial"/>
                <w:color w:val="000000"/>
                <w:sz w:val="16"/>
                <w:szCs w:val="16"/>
              </w:rPr>
              <w:t>CHITTURI,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952D0"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AC55D"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2456B" w14:textId="77777777" w:rsidR="00061339" w:rsidRDefault="00061339" w:rsidP="002275DB">
            <w:pPr>
              <w:rPr>
                <w:rFonts w:eastAsia="Times New Roman"/>
              </w:rPr>
            </w:pPr>
            <w:r>
              <w:rPr>
                <w:rFonts w:eastAsia="Times New Roman" w:cs="Arial"/>
                <w:color w:val="000000"/>
                <w:sz w:val="16"/>
                <w:szCs w:val="16"/>
              </w:rPr>
              <w:t>-9591700133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E026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C585" w14:textId="77777777" w:rsidR="00061339" w:rsidRDefault="00061339" w:rsidP="002275DB">
            <w:pPr>
              <w:rPr>
                <w:rFonts w:eastAsia="Times New Roman"/>
                <w:sz w:val="24"/>
                <w:szCs w:val="24"/>
              </w:rPr>
            </w:pPr>
            <w:r>
              <w:rPr>
                <w:rFonts w:eastAsia="Times New Roman" w:cs="Arial"/>
                <w:color w:val="000000"/>
                <w:sz w:val="16"/>
                <w:szCs w:val="16"/>
              </w:rPr>
              <w:t>28/02/2020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3749" w14:textId="77777777" w:rsidR="00061339" w:rsidRDefault="00061339" w:rsidP="002275DB">
            <w:pPr>
              <w:rPr>
                <w:rFonts w:eastAsia="Times New Roman"/>
              </w:rPr>
            </w:pPr>
            <w:r>
              <w:rPr>
                <w:rFonts w:eastAsia="Times New Roman" w:cs="Arial"/>
                <w:color w:val="000000"/>
                <w:sz w:val="16"/>
                <w:szCs w:val="16"/>
              </w:rPr>
              <w:t>Re-elected SA6#36-e (2nd term)</w:t>
            </w:r>
          </w:p>
        </w:tc>
      </w:tr>
      <w:tr w:rsidR="00061339" w14:paraId="432A9AB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E1EB3"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C9DBB"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BED92" w14:textId="77777777" w:rsidR="00061339" w:rsidRDefault="00061339" w:rsidP="002275DB">
            <w:pPr>
              <w:rPr>
                <w:rFonts w:eastAsia="Times New Roman"/>
              </w:rPr>
            </w:pPr>
            <w:r>
              <w:rPr>
                <w:rFonts w:eastAsia="Times New Roman" w:cs="Arial"/>
                <w:color w:val="000000"/>
                <w:sz w:val="16"/>
                <w:szCs w:val="16"/>
              </w:rPr>
              <w:t>VIALEN, Jukka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5BD54" w14:textId="77777777" w:rsidR="00061339" w:rsidRDefault="00061339" w:rsidP="002275DB">
            <w:pPr>
              <w:rPr>
                <w:rFonts w:eastAsia="Times New Roman"/>
              </w:rPr>
            </w:pPr>
            <w:r>
              <w:rPr>
                <w:rFonts w:eastAsia="Times New Roman"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CF756"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98472" w14:textId="77777777" w:rsidR="00061339" w:rsidRDefault="00061339" w:rsidP="002275DB">
            <w:pPr>
              <w:rPr>
                <w:rFonts w:eastAsia="Times New Roman"/>
              </w:rPr>
            </w:pPr>
            <w:r>
              <w:rPr>
                <w:rFonts w:eastAsia="Times New Roman" w:cs="Arial"/>
                <w:color w:val="000000"/>
                <w:sz w:val="16"/>
                <w:szCs w:val="16"/>
              </w:rPr>
              <w:t>3.5840180626e+11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AD9F6" w14:textId="77777777" w:rsidR="00061339" w:rsidRDefault="00061339" w:rsidP="002275DB">
            <w:pPr>
              <w:rPr>
                <w:rFonts w:eastAsia="Times New Roman"/>
              </w:rPr>
            </w:pPr>
            <w:r>
              <w:rPr>
                <w:rFonts w:eastAsia="Times New Roman" w:cs="Arial"/>
                <w:color w:val="000000"/>
                <w:sz w:val="16"/>
                <w:szCs w:val="16"/>
              </w:rPr>
              <w:t>3.5840180626e+11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89652" w14:textId="77777777" w:rsidR="00061339" w:rsidRDefault="00061339" w:rsidP="002275DB">
            <w:pPr>
              <w:rPr>
                <w:rFonts w:eastAsia="Times New Roman"/>
              </w:rPr>
            </w:pPr>
            <w:r>
              <w:rPr>
                <w:rFonts w:eastAsia="Times New Roman" w:cs="Arial"/>
                <w:color w:val="000000"/>
                <w:sz w:val="16"/>
                <w:szCs w:val="16"/>
              </w:rPr>
              <w:t>20/04/2021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BAD77" w14:textId="77777777" w:rsidR="00061339" w:rsidRDefault="00061339" w:rsidP="002275DB">
            <w:pPr>
              <w:rPr>
                <w:rFonts w:eastAsia="Times New Roman"/>
              </w:rPr>
            </w:pPr>
            <w:r>
              <w:rPr>
                <w:rFonts w:eastAsia="Times New Roman" w:cs="Arial"/>
                <w:color w:val="000000"/>
                <w:sz w:val="16"/>
                <w:szCs w:val="16"/>
              </w:rPr>
              <w:t>re-elected SA6#42bis-e 2nd term</w:t>
            </w:r>
          </w:p>
        </w:tc>
      </w:tr>
      <w:tr w:rsidR="00061339" w14:paraId="11DFC2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EAC02"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9ABC9"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FF672" w14:textId="77777777" w:rsidR="00061339" w:rsidRDefault="00061339" w:rsidP="002275DB">
            <w:pPr>
              <w:rPr>
                <w:rFonts w:eastAsia="Times New Roman"/>
              </w:rPr>
            </w:pPr>
            <w:r>
              <w:rPr>
                <w:rFonts w:eastAsia="Times New Roman" w:cs="Arial"/>
                <w:color w:val="000000"/>
                <w:sz w:val="16"/>
                <w:szCs w:val="16"/>
              </w:rPr>
              <w:t>SOLOWAY, 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1E46"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C395F"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1D878" w14:textId="77777777" w:rsidR="00061339" w:rsidRDefault="00061339" w:rsidP="002275DB">
            <w:pPr>
              <w:rPr>
                <w:rFonts w:eastAsia="Times New Roman"/>
              </w:rPr>
            </w:pPr>
            <w:r>
              <w:rPr>
                <w:rFonts w:eastAsia="Times New Roman" w:cs="Arial"/>
                <w:color w:val="000000"/>
                <w:sz w:val="16"/>
                <w:szCs w:val="16"/>
              </w:rPr>
              <w:t>-7084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A16B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70B68" w14:textId="77777777" w:rsidR="00061339" w:rsidRDefault="00061339" w:rsidP="002275DB">
            <w:pPr>
              <w:rPr>
                <w:rFonts w:eastAsia="Times New Roman"/>
                <w:sz w:val="24"/>
                <w:szCs w:val="24"/>
              </w:rPr>
            </w:pPr>
            <w:r>
              <w:rPr>
                <w:rFonts w:eastAsia="Times New Roman" w:cs="Arial"/>
                <w:color w:val="000000"/>
                <w:sz w:val="16"/>
                <w:szCs w:val="16"/>
              </w:rPr>
              <w:t>20/04/2021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D57D9" w14:textId="77777777" w:rsidR="00061339" w:rsidRDefault="00061339" w:rsidP="002275DB">
            <w:pPr>
              <w:rPr>
                <w:rFonts w:eastAsia="Times New Roman"/>
              </w:rPr>
            </w:pPr>
            <w:r>
              <w:rPr>
                <w:rFonts w:eastAsia="Times New Roman" w:cs="Arial"/>
                <w:color w:val="000000"/>
                <w:sz w:val="16"/>
                <w:szCs w:val="16"/>
              </w:rPr>
              <w:t>re-elected SA6#42bis-e 2nd term</w:t>
            </w:r>
          </w:p>
        </w:tc>
      </w:tr>
      <w:tr w:rsidR="00061339" w14:paraId="3F991CE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F0BF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A5F11"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DD756" w14:textId="77777777" w:rsidR="00061339" w:rsidRDefault="00061339" w:rsidP="002275DB">
            <w:pPr>
              <w:rPr>
                <w:rFonts w:eastAsia="Times New Roman"/>
              </w:rPr>
            </w:pPr>
            <w:r>
              <w:rPr>
                <w:rFonts w:eastAsia="Times New Roman" w:cs="Arial"/>
                <w:color w:val="000000"/>
                <w:sz w:val="16"/>
                <w:szCs w:val="16"/>
              </w:rPr>
              <w:t>MATTSSON, Bernt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AAEA6"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AD6D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FF8D3" w14:textId="77777777" w:rsidR="00061339" w:rsidRDefault="00061339" w:rsidP="002275DB">
            <w:pPr>
              <w:rPr>
                <w:rFonts w:eastAsia="Times New Roman"/>
                <w:sz w:val="24"/>
                <w:szCs w:val="24"/>
              </w:rPr>
            </w:pPr>
            <w:r>
              <w:rPr>
                <w:rFonts w:eastAsia="Times New Roman" w:cs="Arial"/>
                <w:color w:val="000000"/>
                <w:sz w:val="16"/>
                <w:szCs w:val="16"/>
              </w:rPr>
              <w:t>+33 4 92 94 42 18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99BE1" w14:textId="77777777" w:rsidR="00061339" w:rsidRDefault="00061339" w:rsidP="002275DB">
            <w:pPr>
              <w:rPr>
                <w:rFonts w:eastAsia="Times New Roman"/>
              </w:rPr>
            </w:pPr>
            <w:r>
              <w:rPr>
                <w:rFonts w:eastAsia="Times New Roman" w:cs="Arial"/>
                <w:color w:val="000000"/>
                <w:sz w:val="16"/>
                <w:szCs w:val="16"/>
              </w:rPr>
              <w:t>+33 6 87 69 12 50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DEFCB" w14:textId="77777777" w:rsidR="00061339" w:rsidRDefault="00061339" w:rsidP="002275DB">
            <w:pPr>
              <w:rPr>
                <w:rFonts w:eastAsia="Times New Roman"/>
              </w:rPr>
            </w:pPr>
            <w:r>
              <w:rPr>
                <w:rFonts w:eastAsia="Times New Roman" w:cs="Arial"/>
                <w:color w:val="000000"/>
                <w:sz w:val="16"/>
                <w:szCs w:val="16"/>
              </w:rPr>
              <w:t>12/12/2014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E52E" w14:textId="77777777" w:rsidR="00061339" w:rsidRDefault="00061339" w:rsidP="002275DB">
            <w:pPr>
              <w:rPr>
                <w:rFonts w:eastAsia="Times New Roman"/>
              </w:rPr>
            </w:pPr>
          </w:p>
        </w:tc>
      </w:tr>
    </w:tbl>
    <w:p w14:paraId="6FF5D7A6" w14:textId="77777777" w:rsidR="00061339" w:rsidRDefault="00061339" w:rsidP="00061339">
      <w:pPr>
        <w:divId w:val="398745793"/>
        <w:rPr>
          <w:rFonts w:eastAsia="Times New Roman"/>
          <w:sz w:val="24"/>
          <w:szCs w:val="24"/>
        </w:rPr>
      </w:pPr>
      <w:r>
        <w:rPr>
          <w:rFonts w:eastAsia="Times New Roman"/>
        </w:rPr>
        <w:br/>
        <w:t>30 Entries</w:t>
      </w:r>
    </w:p>
    <w:p w14:paraId="455EFB6F" w14:textId="128B741A" w:rsidR="00061339" w:rsidRDefault="00061339" w:rsidP="00061339">
      <w:pPr>
        <w:pStyle w:val="Heading1"/>
        <w:divId w:val="398745793"/>
        <w:rPr>
          <w:rFonts w:eastAsiaTheme="minorEastAsia"/>
        </w:rPr>
      </w:pPr>
      <w:bookmarkStart w:id="274" w:name="_Toc97638976"/>
      <w:bookmarkStart w:id="275" w:name="_Toc97639460"/>
      <w:r>
        <w:t>A.2</w:t>
      </w:r>
      <w:r>
        <w:tab/>
      </w:r>
      <w:r>
        <w:t>TSG CT Officials</w:t>
      </w:r>
      <w:bookmarkEnd w:id="274"/>
      <w:bookmarkEnd w:id="275"/>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4"/>
        <w:gridCol w:w="876"/>
        <w:gridCol w:w="2700"/>
        <w:gridCol w:w="2589"/>
        <w:gridCol w:w="937"/>
        <w:gridCol w:w="1926"/>
        <w:gridCol w:w="1611"/>
        <w:gridCol w:w="947"/>
        <w:gridCol w:w="2670"/>
      </w:tblGrid>
      <w:tr w:rsidR="00061339" w14:paraId="4B4F82FE"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7E09C2D" w14:textId="77777777" w:rsidR="00061339" w:rsidRDefault="00061339" w:rsidP="002275DB">
            <w:pPr>
              <w:rPr>
                <w:rFonts w:eastAsia="Times New Roman"/>
              </w:rPr>
            </w:pPr>
            <w:r>
              <w:rPr>
                <w:rFonts w:eastAsia="Times New Roman"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ED455CC" w14:textId="77777777" w:rsidR="00061339" w:rsidRDefault="00061339" w:rsidP="002275DB">
            <w:pPr>
              <w:rPr>
                <w:rFonts w:eastAsia="Times New Roman"/>
              </w:rPr>
            </w:pPr>
            <w:r>
              <w:rPr>
                <w:rFonts w:eastAsia="Times New Roman"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2EC38B8" w14:textId="77777777" w:rsidR="00061339" w:rsidRDefault="00061339" w:rsidP="002275DB">
            <w:pPr>
              <w:rPr>
                <w:rFonts w:eastAsia="Times New Roman"/>
              </w:rPr>
            </w:pPr>
            <w:r>
              <w:rPr>
                <w:rFonts w:eastAsia="Times New Roman"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B48BADE" w14:textId="77777777" w:rsidR="00061339" w:rsidRDefault="00061339" w:rsidP="002275DB">
            <w:pPr>
              <w:rPr>
                <w:rFonts w:eastAsia="Times New Roman"/>
              </w:rPr>
            </w:pPr>
            <w:r>
              <w:rPr>
                <w:rFonts w:eastAsia="Times New Roman"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035B031" w14:textId="77777777" w:rsidR="00061339" w:rsidRDefault="00061339" w:rsidP="002275DB">
            <w:pPr>
              <w:rPr>
                <w:rFonts w:eastAsia="Times New Roman"/>
              </w:rPr>
            </w:pPr>
            <w:r>
              <w:rPr>
                <w:rFonts w:eastAsia="Times New Roman"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B4FD99" w14:textId="77777777" w:rsidR="00061339" w:rsidRDefault="00061339" w:rsidP="002275DB">
            <w:pPr>
              <w:rPr>
                <w:rFonts w:eastAsia="Times New Roman"/>
              </w:rPr>
            </w:pPr>
            <w:r>
              <w:rPr>
                <w:rFonts w:eastAsia="Times New Roman"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871C075" w14:textId="77777777" w:rsidR="00061339" w:rsidRDefault="00061339" w:rsidP="002275DB">
            <w:pPr>
              <w:rPr>
                <w:rFonts w:eastAsia="Times New Roman"/>
              </w:rPr>
            </w:pPr>
            <w:r>
              <w:rPr>
                <w:rFonts w:eastAsia="Times New Roman"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F1154E" w14:textId="77777777" w:rsidR="00061339" w:rsidRDefault="00061339" w:rsidP="002275DB">
            <w:pPr>
              <w:rPr>
                <w:rFonts w:eastAsia="Times New Roman"/>
              </w:rPr>
            </w:pPr>
            <w:r>
              <w:rPr>
                <w:rFonts w:eastAsia="Times New Roman"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CB3224" w14:textId="77777777" w:rsidR="00061339" w:rsidRDefault="00061339" w:rsidP="002275DB">
            <w:pPr>
              <w:rPr>
                <w:rFonts w:eastAsia="Times New Roman"/>
              </w:rPr>
            </w:pPr>
            <w:r>
              <w:rPr>
                <w:rFonts w:eastAsia="Times New Roman" w:cs="Arial"/>
                <w:color w:val="000000"/>
                <w:sz w:val="16"/>
                <w:szCs w:val="16"/>
              </w:rPr>
              <w:t>Remarks</w:t>
            </w:r>
          </w:p>
        </w:tc>
      </w:tr>
      <w:tr w:rsidR="00061339" w14:paraId="332162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1240A" w14:textId="77777777" w:rsidR="00061339" w:rsidRDefault="00061339" w:rsidP="002275D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05E56"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FE6C0" w14:textId="77777777" w:rsidR="00061339" w:rsidRDefault="00061339" w:rsidP="002275DB">
            <w:pPr>
              <w:rPr>
                <w:rFonts w:eastAsia="Times New Roman"/>
              </w:rPr>
            </w:pPr>
            <w:r>
              <w:rPr>
                <w:rFonts w:eastAsia="Times New Roman" w:cs="Arial"/>
                <w:color w:val="000000"/>
                <w:sz w:val="16"/>
                <w:szCs w:val="16"/>
              </w:rPr>
              <w:t>MORAND, 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447F7"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99E0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F6C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35EED" w14:textId="77777777" w:rsidR="00061339" w:rsidRDefault="00061339" w:rsidP="002275DB">
            <w:pPr>
              <w:rPr>
                <w:rFonts w:eastAsia="Times New Roman"/>
                <w:sz w:val="24"/>
                <w:szCs w:val="24"/>
              </w:rPr>
            </w:pPr>
            <w:r>
              <w:rPr>
                <w:rFonts w:eastAsia="Times New Roman" w:cs="Arial"/>
                <w:color w:val="000000"/>
                <w:sz w:val="16"/>
                <w:szCs w:val="16"/>
              </w:rPr>
              <w:t>+33 6 0775 8936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D69DC" w14:textId="77777777" w:rsidR="00061339" w:rsidRDefault="00061339" w:rsidP="002275DB">
            <w:pPr>
              <w:rPr>
                <w:rFonts w:eastAsia="Times New Roman"/>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30CDD" w14:textId="77777777" w:rsidR="00061339" w:rsidRDefault="00061339" w:rsidP="002275DB">
            <w:pPr>
              <w:rPr>
                <w:rFonts w:eastAsia="Times New Roman"/>
              </w:rPr>
            </w:pPr>
            <w:r>
              <w:rPr>
                <w:rFonts w:eastAsia="Times New Roman" w:cs="Arial"/>
                <w:color w:val="000000"/>
                <w:sz w:val="16"/>
                <w:szCs w:val="16"/>
              </w:rPr>
              <w:t>re-elected at CT#91-e 2nd term</w:t>
            </w:r>
          </w:p>
        </w:tc>
      </w:tr>
      <w:tr w:rsidR="00061339" w14:paraId="63453B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748BA" w14:textId="77777777" w:rsidR="00061339" w:rsidRDefault="00061339" w:rsidP="002275D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DD139"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066C1" w14:textId="77777777" w:rsidR="00061339" w:rsidRDefault="00061339" w:rsidP="002275DB">
            <w:pPr>
              <w:rPr>
                <w:rFonts w:eastAsia="Times New Roman"/>
              </w:rPr>
            </w:pPr>
            <w:r>
              <w:rPr>
                <w:rFonts w:eastAsia="Times New Roman" w:cs="Arial"/>
                <w:color w:val="000000"/>
                <w:sz w:val="16"/>
                <w:szCs w:val="16"/>
              </w:rPr>
              <w:t>AI, 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2B4EF"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3FEDB"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4DCB8" w14:textId="77777777" w:rsidR="00061339" w:rsidRDefault="00061339" w:rsidP="002275DB">
            <w:pPr>
              <w:rPr>
                <w:rFonts w:eastAsia="Times New Roman"/>
              </w:rPr>
            </w:pPr>
            <w:r>
              <w:rPr>
                <w:rFonts w:eastAsia="Times New Roman" w:cs="Arial"/>
                <w:color w:val="000000"/>
                <w:sz w:val="16"/>
                <w:szCs w:val="16"/>
              </w:rPr>
              <w:t>+86 10 62305566-2180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44B6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E3A22" w14:textId="77777777" w:rsidR="00061339" w:rsidRDefault="00061339" w:rsidP="002275DB">
            <w:pPr>
              <w:rPr>
                <w:rFonts w:eastAsia="Times New Roman"/>
                <w:sz w:val="24"/>
                <w:szCs w:val="24"/>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92AA1" w14:textId="77777777" w:rsidR="00061339" w:rsidRDefault="00061339" w:rsidP="002275DB">
            <w:pPr>
              <w:rPr>
                <w:rFonts w:eastAsia="Times New Roman"/>
              </w:rPr>
            </w:pPr>
            <w:r>
              <w:rPr>
                <w:rFonts w:eastAsia="Times New Roman" w:cs="Arial"/>
                <w:color w:val="000000"/>
                <w:sz w:val="16"/>
                <w:szCs w:val="16"/>
              </w:rPr>
              <w:t>re-elected at CT#91-e 2nd term</w:t>
            </w:r>
          </w:p>
        </w:tc>
      </w:tr>
      <w:tr w:rsidR="00061339" w14:paraId="0206E21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A3641" w14:textId="77777777" w:rsidR="00061339" w:rsidRDefault="00061339" w:rsidP="002275D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05094"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00612" w14:textId="77777777" w:rsidR="00061339" w:rsidRDefault="00061339" w:rsidP="002275DB">
            <w:pPr>
              <w:rPr>
                <w:rFonts w:eastAsia="Times New Roman"/>
              </w:rPr>
            </w:pPr>
            <w:r>
              <w:rPr>
                <w:rFonts w:eastAsia="Times New Roman" w:cs="Arial"/>
                <w:color w:val="000000"/>
                <w:sz w:val="16"/>
                <w:szCs w:val="16"/>
              </w:rPr>
              <w:t>MONRAD, 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5C53E" w14:textId="77777777" w:rsidR="00061339" w:rsidRDefault="00061339" w:rsidP="002275DB">
            <w:pPr>
              <w:rPr>
                <w:rFonts w:eastAsia="Times New Roman"/>
              </w:rPr>
            </w:pPr>
            <w:r>
              <w:rPr>
                <w:rFonts w:eastAsia="Times New Roman"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CBA28"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E7A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214E5" w14:textId="77777777" w:rsidR="00061339" w:rsidRDefault="00061339" w:rsidP="002275DB">
            <w:pPr>
              <w:rPr>
                <w:rFonts w:eastAsia="Times New Roman"/>
                <w:sz w:val="24"/>
                <w:szCs w:val="24"/>
              </w:rPr>
            </w:pPr>
            <w:r>
              <w:rPr>
                <w:rFonts w:eastAsia="Times New Roman" w:cs="Arial"/>
                <w:color w:val="000000"/>
                <w:sz w:val="16"/>
                <w:szCs w:val="16"/>
              </w:rPr>
              <w:t>+47 454 10 665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87B65" w14:textId="77777777" w:rsidR="00061339" w:rsidRDefault="00061339" w:rsidP="002275DB">
            <w:pPr>
              <w:rPr>
                <w:rFonts w:eastAsia="Times New Roman"/>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2A23E" w14:textId="77777777" w:rsidR="00061339" w:rsidRDefault="00061339" w:rsidP="002275DB">
            <w:pPr>
              <w:rPr>
                <w:rFonts w:eastAsia="Times New Roman"/>
              </w:rPr>
            </w:pPr>
            <w:r>
              <w:rPr>
                <w:rFonts w:eastAsia="Times New Roman" w:cs="Arial"/>
                <w:color w:val="000000"/>
                <w:sz w:val="16"/>
                <w:szCs w:val="16"/>
              </w:rPr>
              <w:t>elected at CT#91-e</w:t>
            </w:r>
          </w:p>
        </w:tc>
      </w:tr>
      <w:tr w:rsidR="00061339" w14:paraId="04867A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D5836" w14:textId="77777777" w:rsidR="00061339" w:rsidRDefault="00061339" w:rsidP="002275D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DFC1E"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DD5F9" w14:textId="77777777" w:rsidR="00061339" w:rsidRDefault="00061339" w:rsidP="002275DB">
            <w:pPr>
              <w:rPr>
                <w:rFonts w:eastAsia="Times New Roman"/>
              </w:rPr>
            </w:pPr>
            <w:r>
              <w:rPr>
                <w:rFonts w:eastAsia="Times New Roman" w:cs="Arial"/>
                <w:color w:val="000000"/>
                <w:sz w:val="16"/>
                <w:szCs w:val="16"/>
              </w:rPr>
              <w:t>CHIN, 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6B1D0" w14:textId="77777777" w:rsidR="00061339" w:rsidRDefault="00061339" w:rsidP="002275D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031E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6833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C633" w14:textId="77777777" w:rsidR="00061339" w:rsidRDefault="00061339" w:rsidP="002275DB">
            <w:pPr>
              <w:rPr>
                <w:rFonts w:eastAsia="Times New Roman"/>
                <w:sz w:val="24"/>
                <w:szCs w:val="24"/>
              </w:rPr>
            </w:pPr>
            <w:r>
              <w:rPr>
                <w:rFonts w:eastAsia="Times New Roman" w:cs="Arial"/>
                <w:color w:val="000000"/>
                <w:sz w:val="16"/>
                <w:szCs w:val="16"/>
              </w:rPr>
              <w:t>32 477 413 371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4631C" w14:textId="77777777" w:rsidR="00061339" w:rsidRDefault="00061339" w:rsidP="002275DB">
            <w:pPr>
              <w:rPr>
                <w:rFonts w:eastAsia="Times New Roman"/>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B0CCB" w14:textId="77777777" w:rsidR="00061339" w:rsidRDefault="00061339" w:rsidP="002275DB">
            <w:pPr>
              <w:rPr>
                <w:rFonts w:eastAsia="Times New Roman"/>
              </w:rPr>
            </w:pPr>
            <w:r>
              <w:rPr>
                <w:rFonts w:eastAsia="Times New Roman" w:cs="Arial"/>
                <w:color w:val="000000"/>
                <w:sz w:val="16"/>
                <w:szCs w:val="16"/>
              </w:rPr>
              <w:t>elected at CT#91-e</w:t>
            </w:r>
          </w:p>
        </w:tc>
      </w:tr>
      <w:tr w:rsidR="00061339" w14:paraId="039FF2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3AC07" w14:textId="77777777" w:rsidR="00061339" w:rsidRDefault="00061339" w:rsidP="002275D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B502D"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F9AB4" w14:textId="77777777" w:rsidR="00061339" w:rsidRDefault="00061339" w:rsidP="002275DB">
            <w:pPr>
              <w:rPr>
                <w:rFonts w:eastAsia="Times New Roman"/>
              </w:rPr>
            </w:pPr>
            <w:r>
              <w:rPr>
                <w:rFonts w:eastAsia="Times New Roman"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EA264"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8963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8A00A" w14:textId="77777777" w:rsidR="00061339" w:rsidRDefault="00061339" w:rsidP="002275DB">
            <w:pPr>
              <w:rPr>
                <w:rFonts w:eastAsia="Times New Roman"/>
                <w:sz w:val="24"/>
                <w:szCs w:val="24"/>
              </w:rPr>
            </w:pPr>
            <w:r>
              <w:rPr>
                <w:rFonts w:eastAsia="Times New Roman"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7F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6DE49" w14:textId="77777777" w:rsidR="00061339" w:rsidRDefault="00061339" w:rsidP="002275DB">
            <w:pPr>
              <w:rPr>
                <w:rFonts w:eastAsia="Times New Roman"/>
                <w:sz w:val="24"/>
                <w:szCs w:val="24"/>
              </w:rPr>
            </w:pPr>
            <w:r>
              <w:rPr>
                <w:rFonts w:eastAsia="Times New Roman" w:cs="Arial"/>
                <w:color w:val="000000"/>
                <w:sz w:val="16"/>
                <w:szCs w:val="16"/>
              </w:rPr>
              <w:t>02/01/2020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A5947" w14:textId="77777777" w:rsidR="00061339" w:rsidRDefault="00061339" w:rsidP="002275DB">
            <w:pPr>
              <w:rPr>
                <w:rFonts w:eastAsia="Times New Roman"/>
              </w:rPr>
            </w:pPr>
          </w:p>
        </w:tc>
      </w:tr>
      <w:tr w:rsidR="00061339" w14:paraId="1035515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761DD" w14:textId="77777777" w:rsidR="00061339" w:rsidRDefault="00061339" w:rsidP="002275DB">
            <w:pPr>
              <w:rPr>
                <w:rFonts w:eastAsia="Times New Roman"/>
                <w:sz w:val="24"/>
                <w:szCs w:val="24"/>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2271D"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3567B" w14:textId="77777777" w:rsidR="00061339" w:rsidRDefault="00061339" w:rsidP="002275DB">
            <w:pPr>
              <w:rPr>
                <w:rFonts w:eastAsia="Times New Roman"/>
              </w:rPr>
            </w:pPr>
            <w:r>
              <w:rPr>
                <w:rFonts w:eastAsia="Times New Roman" w:cs="Arial"/>
                <w:color w:val="000000"/>
                <w:sz w:val="16"/>
                <w:szCs w:val="16"/>
              </w:rPr>
              <w:t>LEIS,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98972" w14:textId="77777777" w:rsidR="00061339" w:rsidRDefault="00061339" w:rsidP="002275DB">
            <w:pPr>
              <w:rPr>
                <w:rFonts w:eastAsia="Times New Roman"/>
              </w:rPr>
            </w:pPr>
            <w:r>
              <w:rPr>
                <w:rFonts w:eastAsia="Times New Roman"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AAF4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43B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7C420" w14:textId="77777777" w:rsidR="00061339" w:rsidRDefault="00061339" w:rsidP="002275DB">
            <w:pPr>
              <w:rPr>
                <w:rFonts w:eastAsia="Times New Roman"/>
                <w:sz w:val="24"/>
                <w:szCs w:val="24"/>
              </w:rPr>
            </w:pPr>
            <w:r>
              <w:rPr>
                <w:rFonts w:eastAsia="Times New Roman" w:cs="Arial"/>
                <w:color w:val="000000"/>
                <w:sz w:val="16"/>
                <w:szCs w:val="16"/>
              </w:rPr>
              <w:t>4 916 090 526 212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BDB7D" w14:textId="77777777" w:rsidR="00061339" w:rsidRDefault="00061339" w:rsidP="002275DB">
            <w:pPr>
              <w:rPr>
                <w:rFonts w:eastAsia="Times New Roman"/>
              </w:rPr>
            </w:pPr>
            <w:r>
              <w:rPr>
                <w:rFonts w:eastAsia="Times New Roman" w:cs="Arial"/>
                <w:color w:val="000000"/>
                <w:sz w:val="16"/>
                <w:szCs w:val="16"/>
              </w:rP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0186A" w14:textId="77777777" w:rsidR="00061339" w:rsidRDefault="00061339" w:rsidP="002275DB">
            <w:pPr>
              <w:rPr>
                <w:rFonts w:eastAsia="Times New Roman"/>
              </w:rPr>
            </w:pPr>
            <w:r>
              <w:rPr>
                <w:rFonts w:eastAsia="Times New Roman" w:cs="Arial"/>
                <w:color w:val="000000"/>
                <w:sz w:val="16"/>
                <w:szCs w:val="16"/>
              </w:rPr>
              <w:t>re-elected at C1-129-e 2nd term</w:t>
            </w:r>
          </w:p>
        </w:tc>
      </w:tr>
      <w:tr w:rsidR="00061339" w14:paraId="712D20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EE866" w14:textId="77777777" w:rsidR="00061339" w:rsidRDefault="00061339" w:rsidP="002275D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670D0"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BAA5" w14:textId="77777777" w:rsidR="00061339" w:rsidRDefault="00061339" w:rsidP="002275DB">
            <w:pPr>
              <w:rPr>
                <w:rFonts w:eastAsia="Times New Roman"/>
              </w:rPr>
            </w:pPr>
            <w:r>
              <w:rPr>
                <w:rFonts w:eastAsia="Times New Roman" w:cs="Arial"/>
                <w:color w:val="000000"/>
                <w:sz w:val="16"/>
                <w:szCs w:val="16"/>
              </w:rPr>
              <w:t>AXELL, Jörgen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F3909" w14:textId="77777777" w:rsidR="00061339" w:rsidRDefault="00061339" w:rsidP="002275D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BFA1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62CCF" w14:textId="77777777" w:rsidR="00061339" w:rsidRDefault="00061339" w:rsidP="002275DB">
            <w:pPr>
              <w:rPr>
                <w:rFonts w:eastAsia="Times New Roman"/>
              </w:rPr>
            </w:pPr>
            <w:r>
              <w:rPr>
                <w:rFonts w:eastAsia="Times New Roman" w:cs="Arial"/>
                <w:color w:val="000000"/>
                <w:sz w:val="16"/>
                <w:szCs w:val="16"/>
              </w:rPr>
              <w:t>+46 10 719 4450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1BC9E" w14:textId="77777777" w:rsidR="00061339" w:rsidRDefault="00061339" w:rsidP="002275DB">
            <w:pPr>
              <w:rPr>
                <w:rFonts w:eastAsia="Times New Roman"/>
              </w:rPr>
            </w:pPr>
            <w:r>
              <w:rPr>
                <w:rFonts w:eastAsia="Times New Roman" w:cs="Arial"/>
                <w:color w:val="000000"/>
                <w:sz w:val="16"/>
                <w:szCs w:val="16"/>
              </w:rPr>
              <w:t>+46 70 519 4450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DD4D1" w14:textId="77777777" w:rsidR="00061339" w:rsidRDefault="00061339" w:rsidP="002275DB">
            <w:pPr>
              <w:rPr>
                <w:rFonts w:eastAsia="Times New Roman"/>
              </w:rPr>
            </w:pPr>
            <w:r>
              <w:rPr>
                <w:rFonts w:eastAsia="Times New Roman" w:cs="Arial"/>
                <w:color w:val="000000"/>
                <w:sz w:val="16"/>
                <w:szCs w:val="16"/>
              </w:rPr>
              <w:t>20/05/2021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9FA1D" w14:textId="77777777" w:rsidR="00061339" w:rsidRDefault="00061339" w:rsidP="002275DB">
            <w:pPr>
              <w:rPr>
                <w:rFonts w:eastAsia="Times New Roman"/>
              </w:rPr>
            </w:pPr>
            <w:r>
              <w:rPr>
                <w:rFonts w:eastAsia="Times New Roman" w:cs="Arial"/>
                <w:color w:val="000000"/>
                <w:sz w:val="16"/>
                <w:szCs w:val="16"/>
              </w:rPr>
              <w:t>re-elected CT1#130-e 2nd term</w:t>
            </w:r>
          </w:p>
        </w:tc>
      </w:tr>
      <w:tr w:rsidR="00061339" w14:paraId="3A6A7C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AF20" w14:textId="77777777" w:rsidR="00061339" w:rsidRDefault="00061339" w:rsidP="002275D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2517E"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D13C8" w14:textId="77777777" w:rsidR="00061339" w:rsidRDefault="00061339" w:rsidP="002275DB">
            <w:pPr>
              <w:rPr>
                <w:rFonts w:eastAsia="Times New Roman"/>
              </w:rPr>
            </w:pPr>
            <w:r>
              <w:rPr>
                <w:rFonts w:eastAsia="Times New Roman" w:cs="Arial"/>
                <w:color w:val="000000"/>
                <w:sz w:val="16"/>
                <w:szCs w:val="16"/>
              </w:rPr>
              <w:t>CHAPONNIERE, 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CC4A8"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15B8B"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19660" w14:textId="77777777" w:rsidR="00061339" w:rsidRDefault="00061339" w:rsidP="002275DB">
            <w:pPr>
              <w:rPr>
                <w:rFonts w:eastAsia="Times New Roman"/>
              </w:rPr>
            </w:pPr>
            <w:r>
              <w:rPr>
                <w:rFonts w:eastAsia="Times New Roman" w:cs="Arial"/>
                <w:color w:val="000000"/>
                <w:sz w:val="16"/>
                <w:szCs w:val="16"/>
              </w:rPr>
              <w:t>18588452278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2A12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D9C41"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04BD9" w14:textId="77777777" w:rsidR="00061339" w:rsidRDefault="00061339" w:rsidP="002275DB">
            <w:pPr>
              <w:rPr>
                <w:rFonts w:eastAsia="Times New Roman"/>
              </w:rPr>
            </w:pPr>
            <w:r>
              <w:rPr>
                <w:rFonts w:eastAsia="Times New Roman" w:cs="Arial"/>
                <w:color w:val="000000"/>
                <w:sz w:val="16"/>
                <w:szCs w:val="16"/>
              </w:rPr>
              <w:t>re-eleted at C1#131-e 2nd term</w:t>
            </w:r>
          </w:p>
        </w:tc>
      </w:tr>
      <w:tr w:rsidR="00061339" w14:paraId="1E8C53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35A94" w14:textId="77777777" w:rsidR="00061339" w:rsidRDefault="00061339" w:rsidP="002275D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6AD78"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995EF" w14:textId="77777777" w:rsidR="00061339" w:rsidRDefault="00061339" w:rsidP="002275DB">
            <w:pPr>
              <w:rPr>
                <w:rFonts w:eastAsia="Times New Roman"/>
              </w:rPr>
            </w:pPr>
            <w:r>
              <w:rPr>
                <w:rFonts w:eastAsia="Times New Roman" w:cs="Arial"/>
                <w:color w:val="000000"/>
                <w:sz w:val="16"/>
                <w:szCs w:val="16"/>
              </w:rPr>
              <w:t>BREKALO, Andrijana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9B449"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632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E978" w14:textId="77777777" w:rsidR="00061339" w:rsidRDefault="00061339" w:rsidP="002275DB">
            <w:pPr>
              <w:rPr>
                <w:rFonts w:eastAsia="Times New Roman"/>
                <w:sz w:val="24"/>
                <w:szCs w:val="24"/>
              </w:rPr>
            </w:pPr>
            <w:r>
              <w:rPr>
                <w:rFonts w:eastAsia="Times New Roman" w:cs="Arial"/>
                <w:color w:val="000000"/>
                <w:sz w:val="16"/>
                <w:szCs w:val="16"/>
              </w:rPr>
              <w:t>+33 4 92 94 42 76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746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E7F5E" w14:textId="77777777" w:rsidR="00061339" w:rsidRDefault="00061339" w:rsidP="002275DB">
            <w:pPr>
              <w:rPr>
                <w:rFonts w:eastAsia="Times New Roman"/>
                <w:sz w:val="24"/>
                <w:szCs w:val="24"/>
              </w:rPr>
            </w:pPr>
            <w:r>
              <w:rPr>
                <w:rFonts w:eastAsia="Times New Roman" w:cs="Arial"/>
                <w:color w:val="000000"/>
                <w:sz w:val="16"/>
                <w:szCs w:val="16"/>
              </w:rPr>
              <w:t>07/05/2021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8E595" w14:textId="77777777" w:rsidR="00061339" w:rsidRDefault="00061339" w:rsidP="002275DB">
            <w:pPr>
              <w:rPr>
                <w:rFonts w:eastAsia="Times New Roman"/>
              </w:rPr>
            </w:pPr>
          </w:p>
        </w:tc>
      </w:tr>
      <w:tr w:rsidR="00061339" w14:paraId="3965F48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D94C8" w14:textId="77777777" w:rsidR="00061339" w:rsidRDefault="00061339" w:rsidP="002275DB">
            <w:pPr>
              <w:rPr>
                <w:rFonts w:eastAsia="Times New Roman"/>
                <w:sz w:val="24"/>
                <w:szCs w:val="24"/>
              </w:rPr>
            </w:pPr>
            <w:r>
              <w:rPr>
                <w:rFonts w:eastAsia="Times New Roman"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167AA"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2C8A4" w14:textId="77777777" w:rsidR="00061339" w:rsidRDefault="00061339" w:rsidP="002275DB">
            <w:pPr>
              <w:rPr>
                <w:rFonts w:eastAsia="Times New Roman"/>
              </w:rPr>
            </w:pPr>
            <w:r>
              <w:rPr>
                <w:rFonts w:eastAsia="Times New Roman" w:cs="Arial"/>
                <w:color w:val="000000"/>
                <w:sz w:val="16"/>
                <w:szCs w:val="16"/>
              </w:rPr>
              <w:t>YAN, 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7F3EC"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5955A"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F77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234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3CA30"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69C1" w14:textId="77777777" w:rsidR="00061339" w:rsidRDefault="00061339" w:rsidP="002275DB">
            <w:pPr>
              <w:rPr>
                <w:rFonts w:eastAsia="Times New Roman"/>
              </w:rPr>
            </w:pPr>
            <w:r>
              <w:rPr>
                <w:rFonts w:eastAsia="Times New Roman" w:cs="Arial"/>
                <w:color w:val="000000"/>
                <w:sz w:val="16"/>
                <w:szCs w:val="16"/>
              </w:rPr>
              <w:t>elected at CT3#117-e</w:t>
            </w:r>
          </w:p>
        </w:tc>
      </w:tr>
      <w:tr w:rsidR="00061339" w14:paraId="2C02C5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353C3" w14:textId="77777777" w:rsidR="00061339" w:rsidRDefault="00061339" w:rsidP="002275DB">
            <w:pPr>
              <w:rPr>
                <w:rFonts w:eastAsia="Times New Roman"/>
              </w:rPr>
            </w:pPr>
            <w:r>
              <w:rPr>
                <w:rFonts w:eastAsia="Times New Roman"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11C75"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D8C52" w14:textId="77777777" w:rsidR="00061339" w:rsidRDefault="00061339" w:rsidP="002275DB">
            <w:pPr>
              <w:rPr>
                <w:rFonts w:eastAsia="Times New Roman"/>
              </w:rPr>
            </w:pPr>
            <w:r>
              <w:rPr>
                <w:rFonts w:eastAsia="Times New Roman" w:cs="Arial"/>
                <w:color w:val="000000"/>
                <w:sz w:val="16"/>
                <w:szCs w:val="16"/>
              </w:rPr>
              <w:t>TANGUDU, Narendranath Durga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CFB23"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B1CEC"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14DD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43595" w14:textId="77777777" w:rsidR="00061339" w:rsidRDefault="00061339" w:rsidP="002275DB">
            <w:pPr>
              <w:rPr>
                <w:rFonts w:eastAsia="Times New Roman"/>
                <w:sz w:val="24"/>
                <w:szCs w:val="24"/>
              </w:rPr>
            </w:pPr>
            <w:r>
              <w:rPr>
                <w:rFonts w:eastAsia="Times New Roman" w:cs="Arial"/>
                <w:color w:val="000000"/>
                <w:sz w:val="16"/>
                <w:szCs w:val="16"/>
              </w:rPr>
              <w:t>9.1984532134e+11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84DFF" w14:textId="77777777" w:rsidR="00061339" w:rsidRDefault="00061339" w:rsidP="002275DB">
            <w:pPr>
              <w:rPr>
                <w:rFonts w:eastAsia="Times New Roman"/>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52AAB" w14:textId="77777777" w:rsidR="00061339" w:rsidRDefault="00061339" w:rsidP="002275DB">
            <w:pPr>
              <w:rPr>
                <w:rFonts w:eastAsia="Times New Roman"/>
              </w:rPr>
            </w:pPr>
            <w:r>
              <w:rPr>
                <w:rFonts w:eastAsia="Times New Roman" w:cs="Arial"/>
                <w:color w:val="000000"/>
                <w:sz w:val="16"/>
                <w:szCs w:val="16"/>
              </w:rPr>
              <w:t>elected at CT3#117-e</w:t>
            </w:r>
          </w:p>
        </w:tc>
      </w:tr>
      <w:tr w:rsidR="00061339" w14:paraId="3C1DA1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D0CF9" w14:textId="77777777" w:rsidR="00061339" w:rsidRDefault="00061339" w:rsidP="002275DB">
            <w:pPr>
              <w:rPr>
                <w:rFonts w:eastAsia="Times New Roman"/>
              </w:rPr>
            </w:pPr>
            <w:r>
              <w:rPr>
                <w:rFonts w:eastAsia="Times New Roman" w:cs="Arial"/>
                <w:color w:val="000000"/>
                <w:sz w:val="16"/>
                <w:szCs w:val="16"/>
              </w:rPr>
              <w:lastRenderedPageBreak/>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75897"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E722B" w14:textId="77777777" w:rsidR="00061339" w:rsidRDefault="00061339" w:rsidP="002275DB">
            <w:pPr>
              <w:rPr>
                <w:rFonts w:eastAsia="Times New Roman"/>
              </w:rPr>
            </w:pPr>
            <w:r>
              <w:rPr>
                <w:rFonts w:eastAsia="Times New Roman" w:cs="Arial"/>
                <w:color w:val="000000"/>
                <w:sz w:val="16"/>
                <w:szCs w:val="16"/>
              </w:rPr>
              <w:t>FERNANDEZ, 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ED4B5" w14:textId="77777777" w:rsidR="00061339" w:rsidRDefault="00061339" w:rsidP="002275DB">
            <w:pPr>
              <w:rPr>
                <w:rFonts w:eastAsia="Times New Roman"/>
              </w:rPr>
            </w:pPr>
            <w:r>
              <w:rPr>
                <w:rFonts w:eastAsia="Times New Roman" w:cs="Arial"/>
                <w:color w:val="000000"/>
                <w:sz w:val="16"/>
                <w:szCs w:val="16"/>
              </w:rPr>
              <w:t>Ericsson GmbH, Eurolab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EB9D"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5A0EE" w14:textId="77777777" w:rsidR="00061339" w:rsidRDefault="00061339" w:rsidP="002275DB">
            <w:pPr>
              <w:rPr>
                <w:rFonts w:eastAsia="Times New Roman"/>
              </w:rPr>
            </w:pPr>
            <w:r>
              <w:rPr>
                <w:rFonts w:eastAsia="Times New Roman" w:cs="Arial"/>
                <w:color w:val="000000"/>
                <w:sz w:val="16"/>
                <w:szCs w:val="16"/>
              </w:rPr>
              <w:t>34646006865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B9B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7BEE8"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3973B" w14:textId="77777777" w:rsidR="00061339" w:rsidRDefault="00061339" w:rsidP="002275DB">
            <w:pPr>
              <w:rPr>
                <w:rFonts w:eastAsia="Times New Roman"/>
              </w:rPr>
            </w:pPr>
            <w:r>
              <w:rPr>
                <w:rFonts w:eastAsia="Times New Roman" w:cs="Arial"/>
                <w:color w:val="000000"/>
                <w:sz w:val="16"/>
                <w:szCs w:val="16"/>
              </w:rPr>
              <w:t>elected at CT3#117-e</w:t>
            </w:r>
          </w:p>
        </w:tc>
      </w:tr>
      <w:tr w:rsidR="00061339" w14:paraId="1D6E46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D2705" w14:textId="77777777" w:rsidR="00061339" w:rsidRDefault="00061339" w:rsidP="002275DB">
            <w:pPr>
              <w:rPr>
                <w:rFonts w:eastAsia="Times New Roman"/>
              </w:rPr>
            </w:pPr>
            <w:r>
              <w:rPr>
                <w:rFonts w:eastAsia="Times New Roman"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EC555"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5118B" w14:textId="77777777" w:rsidR="00061339" w:rsidRDefault="00061339" w:rsidP="002275DB">
            <w:pPr>
              <w:rPr>
                <w:rFonts w:eastAsia="Times New Roman"/>
              </w:rPr>
            </w:pPr>
            <w:r>
              <w:rPr>
                <w:rFonts w:eastAsia="Times New Roman" w:cs="Arial"/>
                <w:color w:val="000000"/>
                <w:sz w:val="16"/>
                <w:szCs w:val="16"/>
              </w:rPr>
              <w:t>KHSIBA, Achraf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EB5CD"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124B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A062D" w14:textId="77777777" w:rsidR="00061339" w:rsidRDefault="00061339" w:rsidP="002275DB">
            <w:pPr>
              <w:rPr>
                <w:rFonts w:eastAsia="Times New Roman"/>
                <w:sz w:val="24"/>
                <w:szCs w:val="24"/>
              </w:rPr>
            </w:pPr>
            <w:r>
              <w:rPr>
                <w:rFonts w:eastAsia="Times New Roman" w:cs="Arial"/>
                <w:color w:val="000000"/>
                <w:sz w:val="16"/>
                <w:szCs w:val="16"/>
              </w:rPr>
              <w:t>+86 (10) 820 51 521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BBEB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F7E0A" w14:textId="77777777" w:rsidR="00061339" w:rsidRDefault="00061339" w:rsidP="002275DB">
            <w:pPr>
              <w:rPr>
                <w:rFonts w:eastAsia="Times New Roman"/>
                <w:sz w:val="24"/>
                <w:szCs w:val="24"/>
              </w:rPr>
            </w:pPr>
            <w:r>
              <w:rPr>
                <w:rFonts w:eastAsia="Times New Roman" w:cs="Arial"/>
                <w:color w:val="000000"/>
                <w:sz w:val="16"/>
                <w:szCs w:val="16"/>
              </w:rPr>
              <w:t>24/06/2021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33B7E" w14:textId="77777777" w:rsidR="00061339" w:rsidRDefault="00061339" w:rsidP="002275DB">
            <w:pPr>
              <w:rPr>
                <w:rFonts w:eastAsia="Times New Roman"/>
              </w:rPr>
            </w:pPr>
          </w:p>
        </w:tc>
      </w:tr>
      <w:tr w:rsidR="00061339" w14:paraId="08E87A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D2AEF" w14:textId="77777777" w:rsidR="00061339" w:rsidRDefault="00061339" w:rsidP="002275DB">
            <w:pPr>
              <w:rPr>
                <w:rFonts w:eastAsia="Times New Roman"/>
                <w:sz w:val="24"/>
                <w:szCs w:val="24"/>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4D690"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80D95" w14:textId="77777777" w:rsidR="00061339" w:rsidRDefault="00061339" w:rsidP="002275DB">
            <w:pPr>
              <w:rPr>
                <w:rFonts w:eastAsia="Times New Roman"/>
              </w:rPr>
            </w:pPr>
            <w:r>
              <w:rPr>
                <w:rFonts w:eastAsia="Times New Roman" w:cs="Arial"/>
                <w:color w:val="000000"/>
                <w:sz w:val="16"/>
                <w:szCs w:val="16"/>
              </w:rPr>
              <w:t>SCHMITT,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DDA9A"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83F1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9BD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FACDD" w14:textId="77777777" w:rsidR="00061339" w:rsidRDefault="00061339" w:rsidP="002275DB">
            <w:pPr>
              <w:rPr>
                <w:rFonts w:eastAsia="Times New Roman"/>
                <w:sz w:val="24"/>
                <w:szCs w:val="24"/>
              </w:rPr>
            </w:pPr>
            <w:r>
              <w:rPr>
                <w:rFonts w:eastAsia="Times New Roman" w:cs="Arial"/>
                <w:color w:val="000000"/>
                <w:sz w:val="16"/>
                <w:szCs w:val="16"/>
              </w:rPr>
              <w:t>491 717 450 251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75841" w14:textId="77777777" w:rsidR="00061339" w:rsidRDefault="00061339" w:rsidP="002275DB">
            <w:pPr>
              <w:rPr>
                <w:rFonts w:eastAsia="Times New Roman"/>
              </w:rPr>
            </w:pPr>
            <w:r>
              <w:rPr>
                <w:rFonts w:eastAsia="Times New Roman" w:cs="Arial"/>
                <w:color w:val="000000"/>
                <w:sz w:val="16"/>
                <w:szCs w:val="16"/>
              </w:rP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17168" w14:textId="77777777" w:rsidR="00061339" w:rsidRDefault="00061339" w:rsidP="002275DB">
            <w:pPr>
              <w:rPr>
                <w:rFonts w:eastAsia="Times New Roman"/>
              </w:rPr>
            </w:pPr>
            <w:r>
              <w:rPr>
                <w:rFonts w:eastAsia="Times New Roman" w:cs="Arial"/>
                <w:color w:val="000000"/>
                <w:sz w:val="16"/>
                <w:szCs w:val="16"/>
              </w:rPr>
              <w:t>re-elected at C4#103-e 2nd term</w:t>
            </w:r>
          </w:p>
        </w:tc>
      </w:tr>
      <w:tr w:rsidR="00061339" w14:paraId="26E08DC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F4CB" w14:textId="77777777" w:rsidR="00061339" w:rsidRDefault="00061339" w:rsidP="002275D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A078E"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0BD6E" w14:textId="77777777" w:rsidR="00061339" w:rsidRDefault="00061339" w:rsidP="002275DB">
            <w:pPr>
              <w:rPr>
                <w:rFonts w:eastAsia="Times New Roman"/>
              </w:rPr>
            </w:pPr>
            <w:r>
              <w:rPr>
                <w:rFonts w:eastAsia="Times New Roman" w:cs="Arial"/>
                <w:color w:val="000000"/>
                <w:sz w:val="16"/>
                <w:szCs w:val="16"/>
              </w:rPr>
              <w:t>SONG, 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025EA"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B4CB7"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ABF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65156" w14:textId="77777777" w:rsidR="00061339" w:rsidRDefault="00061339" w:rsidP="002275DB">
            <w:pPr>
              <w:rPr>
                <w:rFonts w:eastAsia="Times New Roman"/>
                <w:sz w:val="24"/>
                <w:szCs w:val="24"/>
              </w:rPr>
            </w:pPr>
            <w:r>
              <w:rPr>
                <w:rFonts w:eastAsia="Times New Roman" w:cs="Arial"/>
                <w:color w:val="000000"/>
                <w:sz w:val="16"/>
                <w:szCs w:val="16"/>
              </w:rPr>
              <w:t>8 613 910 593 416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B45E1" w14:textId="77777777" w:rsidR="00061339" w:rsidRDefault="00061339" w:rsidP="002275DB">
            <w:pPr>
              <w:rPr>
                <w:rFonts w:eastAsia="Times New Roman"/>
              </w:rPr>
            </w:pPr>
            <w:r>
              <w:rPr>
                <w:rFonts w:eastAsia="Times New Roman" w:cs="Arial"/>
                <w:color w:val="000000"/>
                <w:sz w:val="16"/>
                <w:szCs w:val="16"/>
              </w:rP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4A953" w14:textId="77777777" w:rsidR="00061339" w:rsidRDefault="00061339" w:rsidP="002275DB">
            <w:pPr>
              <w:rPr>
                <w:rFonts w:eastAsia="Times New Roman"/>
              </w:rPr>
            </w:pPr>
            <w:r>
              <w:rPr>
                <w:rFonts w:eastAsia="Times New Roman" w:cs="Arial"/>
                <w:color w:val="000000"/>
                <w:sz w:val="16"/>
                <w:szCs w:val="16"/>
              </w:rPr>
              <w:t>re-elected at C4#103-e 2nd term</w:t>
            </w:r>
          </w:p>
        </w:tc>
      </w:tr>
      <w:tr w:rsidR="00061339" w14:paraId="1B052EC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CB13D" w14:textId="77777777" w:rsidR="00061339" w:rsidRDefault="00061339" w:rsidP="002275D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83ABD"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24CBD" w14:textId="77777777" w:rsidR="00061339" w:rsidRDefault="00061339" w:rsidP="002275DB">
            <w:pPr>
              <w:rPr>
                <w:rFonts w:eastAsia="Times New Roman"/>
              </w:rPr>
            </w:pPr>
            <w:r>
              <w:rPr>
                <w:rFonts w:eastAsia="Times New Roman" w:cs="Arial"/>
                <w:color w:val="000000"/>
                <w:sz w:val="16"/>
                <w:szCs w:val="16"/>
              </w:rPr>
              <w:t>ISHIKAWA, 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6ADAC" w14:textId="77777777" w:rsidR="00061339" w:rsidRDefault="00061339" w:rsidP="002275D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1967A" w14:textId="77777777" w:rsidR="00061339" w:rsidRDefault="00061339" w:rsidP="002275D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66484" w14:textId="77777777" w:rsidR="00061339" w:rsidRDefault="00061339" w:rsidP="002275DB">
            <w:pPr>
              <w:rPr>
                <w:rFonts w:eastAsia="Times New Roman"/>
              </w:rPr>
            </w:pPr>
            <w:r>
              <w:rPr>
                <w:rFonts w:eastAsia="Times New Roman" w:cs="Arial"/>
                <w:color w:val="000000"/>
                <w:sz w:val="16"/>
                <w:szCs w:val="16"/>
              </w:rPr>
              <w:t>+81 46 840 3245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AFD83" w14:textId="77777777" w:rsidR="00061339" w:rsidRDefault="00061339" w:rsidP="002275DB">
            <w:pPr>
              <w:rPr>
                <w:rFonts w:eastAsia="Times New Roman"/>
              </w:rPr>
            </w:pPr>
            <w:r>
              <w:rPr>
                <w:rFonts w:eastAsia="Times New Roman" w:cs="Arial"/>
                <w:color w:val="000000"/>
                <w:sz w:val="16"/>
                <w:szCs w:val="16"/>
              </w:rPr>
              <w:t>+81 90 3105 2942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C5C8F" w14:textId="77777777" w:rsidR="00061339" w:rsidRDefault="00061339" w:rsidP="002275DB">
            <w:pPr>
              <w:rPr>
                <w:rFonts w:eastAsia="Times New Roman"/>
              </w:rPr>
            </w:pPr>
            <w:r>
              <w:rPr>
                <w:rFonts w:eastAsia="Times New Roman" w:cs="Arial"/>
                <w:color w:val="000000"/>
                <w:sz w:val="16"/>
                <w:szCs w:val="16"/>
              </w:rP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7CF37" w14:textId="77777777" w:rsidR="00061339" w:rsidRDefault="00061339" w:rsidP="002275DB">
            <w:pPr>
              <w:rPr>
                <w:rFonts w:eastAsia="Times New Roman"/>
              </w:rPr>
            </w:pPr>
            <w:r>
              <w:rPr>
                <w:rFonts w:eastAsia="Times New Roman" w:cs="Arial"/>
                <w:color w:val="000000"/>
                <w:sz w:val="16"/>
                <w:szCs w:val="16"/>
              </w:rPr>
              <w:t>elected at C4#103-e</w:t>
            </w:r>
          </w:p>
        </w:tc>
      </w:tr>
      <w:tr w:rsidR="00061339" w14:paraId="40F2C0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11C54" w14:textId="77777777" w:rsidR="00061339" w:rsidRDefault="00061339" w:rsidP="002275D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A2A6"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495DE" w14:textId="77777777" w:rsidR="00061339" w:rsidRDefault="00061339" w:rsidP="002275DB">
            <w:pPr>
              <w:rPr>
                <w:rFonts w:eastAsia="Times New Roman"/>
              </w:rPr>
            </w:pPr>
            <w:r>
              <w:rPr>
                <w:rFonts w:eastAsia="Times New Roman"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63E24"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AB26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B3CFE" w14:textId="77777777" w:rsidR="00061339" w:rsidRDefault="00061339" w:rsidP="002275DB">
            <w:pPr>
              <w:rPr>
                <w:rFonts w:eastAsia="Times New Roman"/>
                <w:sz w:val="24"/>
                <w:szCs w:val="24"/>
              </w:rPr>
            </w:pPr>
            <w:r>
              <w:rPr>
                <w:rFonts w:eastAsia="Times New Roman"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F7D6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A4A1C" w14:textId="77777777" w:rsidR="00061339" w:rsidRDefault="00061339" w:rsidP="002275DB">
            <w:pPr>
              <w:rPr>
                <w:rFonts w:eastAsia="Times New Roman"/>
                <w:sz w:val="24"/>
                <w:szCs w:val="24"/>
              </w:rPr>
            </w:pPr>
            <w:r>
              <w:rPr>
                <w:rFonts w:eastAsia="Times New Roman" w:cs="Arial"/>
                <w:color w:val="000000"/>
                <w:sz w:val="16"/>
                <w:szCs w:val="16"/>
              </w:rPr>
              <w:t>02/01/2020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9EA6A" w14:textId="77777777" w:rsidR="00061339" w:rsidRDefault="00061339" w:rsidP="002275DB">
            <w:pPr>
              <w:rPr>
                <w:rFonts w:eastAsia="Times New Roman"/>
              </w:rPr>
            </w:pPr>
          </w:p>
        </w:tc>
      </w:tr>
      <w:tr w:rsidR="00061339" w14:paraId="6ABF038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1C97A" w14:textId="77777777" w:rsidR="00061339" w:rsidRDefault="00061339" w:rsidP="002275DB">
            <w:pPr>
              <w:rPr>
                <w:rFonts w:eastAsia="Times New Roman"/>
                <w:sz w:val="24"/>
                <w:szCs w:val="24"/>
              </w:rPr>
            </w:pPr>
            <w:r>
              <w:rPr>
                <w:rFonts w:eastAsia="Times New Roman"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B2FED"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A726F" w14:textId="77777777" w:rsidR="00061339" w:rsidRDefault="00061339" w:rsidP="002275DB">
            <w:pPr>
              <w:rPr>
                <w:rFonts w:eastAsia="Times New Roman"/>
              </w:rPr>
            </w:pPr>
            <w:r>
              <w:rPr>
                <w:rFonts w:eastAsia="Times New Roman" w:cs="Arial"/>
                <w:color w:val="000000"/>
                <w:sz w:val="16"/>
                <w:szCs w:val="16"/>
              </w:rPr>
              <w:t>KRUSE, 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4F647" w14:textId="77777777" w:rsidR="00061339" w:rsidRDefault="00061339" w:rsidP="002275DB">
            <w:pPr>
              <w:rPr>
                <w:rFonts w:eastAsia="Times New Roman"/>
              </w:rPr>
            </w:pPr>
            <w:r>
              <w:rPr>
                <w:rFonts w:eastAsia="Times New Roman"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AF2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33457" w14:textId="77777777" w:rsidR="00061339" w:rsidRDefault="00061339" w:rsidP="002275DB">
            <w:pPr>
              <w:rPr>
                <w:rFonts w:eastAsia="Times New Roman"/>
              </w:rPr>
            </w:pPr>
            <w:r>
              <w:rPr>
                <w:rFonts w:eastAsia="Times New Roman" w:cs="Arial"/>
                <w:color w:val="000000"/>
                <w:sz w:val="16"/>
                <w:szCs w:val="16"/>
              </w:rPr>
              <w:t>+49 4347-715-0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E604" w14:textId="77777777" w:rsidR="00061339" w:rsidRDefault="00061339" w:rsidP="002275DB">
            <w:pPr>
              <w:rPr>
                <w:rFonts w:eastAsia="Times New Roman"/>
              </w:rPr>
            </w:pPr>
            <w:r>
              <w:rPr>
                <w:rFonts w:eastAsia="Times New Roman" w:cs="Arial"/>
                <w:color w:val="000000"/>
                <w:sz w:val="16"/>
                <w:szCs w:val="16"/>
              </w:rPr>
              <w:t>491 754 383 519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3FD52" w14:textId="77777777" w:rsidR="00061339" w:rsidRDefault="00061339" w:rsidP="002275DB">
            <w:pPr>
              <w:rPr>
                <w:rFonts w:eastAsia="Times New Roman"/>
              </w:rPr>
            </w:pPr>
            <w:r>
              <w:rPr>
                <w:rFonts w:eastAsia="Times New Roman" w:cs="Arial"/>
                <w:color w:val="000000"/>
                <w:sz w:val="16"/>
                <w:szCs w:val="16"/>
              </w:rPr>
              <w:t>25/05/2021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A12C6" w14:textId="77777777" w:rsidR="00061339" w:rsidRDefault="00061339" w:rsidP="002275DB">
            <w:pPr>
              <w:rPr>
                <w:rFonts w:eastAsia="Times New Roman"/>
              </w:rPr>
            </w:pPr>
            <w:r>
              <w:rPr>
                <w:rFonts w:eastAsia="Times New Roman" w:cs="Arial"/>
                <w:color w:val="000000"/>
                <w:sz w:val="16"/>
                <w:szCs w:val="16"/>
              </w:rPr>
              <w:t>elected at C6#106-e</w:t>
            </w:r>
          </w:p>
        </w:tc>
      </w:tr>
      <w:tr w:rsidR="00061339" w14:paraId="3B3F15A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83F52" w14:textId="77777777" w:rsidR="00061339" w:rsidRDefault="00061339" w:rsidP="002275DB">
            <w:pPr>
              <w:rPr>
                <w:rFonts w:eastAsia="Times New Roman"/>
              </w:rPr>
            </w:pPr>
            <w:r>
              <w:rPr>
                <w:rFonts w:eastAsia="Times New Roman"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F360"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26165" w14:textId="77777777" w:rsidR="00061339" w:rsidRDefault="00061339" w:rsidP="002275DB">
            <w:pPr>
              <w:rPr>
                <w:rFonts w:eastAsia="Times New Roman"/>
              </w:rPr>
            </w:pPr>
            <w:r>
              <w:rPr>
                <w:rFonts w:eastAsia="Times New Roman" w:cs="Arial"/>
                <w:color w:val="000000"/>
                <w:sz w:val="16"/>
                <w:szCs w:val="16"/>
              </w:rPr>
              <w:t>PHAN, Ly-Thanh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F5062" w14:textId="77777777" w:rsidR="00061339" w:rsidRDefault="00061339" w:rsidP="002275DB">
            <w:pPr>
              <w:rPr>
                <w:rFonts w:eastAsia="Times New Roman"/>
              </w:rPr>
            </w:pPr>
            <w:r>
              <w:rPr>
                <w:rFonts w:eastAsia="Times New Roman"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BA0A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E494F" w14:textId="77777777" w:rsidR="00061339" w:rsidRDefault="00061339" w:rsidP="002275DB">
            <w:pPr>
              <w:rPr>
                <w:rFonts w:eastAsia="Times New Roman"/>
              </w:rPr>
            </w:pPr>
            <w:r>
              <w:rPr>
                <w:rFonts w:eastAsia="Times New Roman" w:cs="Arial"/>
                <w:color w:val="000000"/>
                <w:sz w:val="16"/>
                <w:szCs w:val="16"/>
              </w:rPr>
              <w:t>33 1 55 01 6112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F29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89647" w14:textId="77777777" w:rsidR="00061339" w:rsidRDefault="00061339" w:rsidP="002275DB">
            <w:pPr>
              <w:rPr>
                <w:rFonts w:eastAsia="Times New Roman"/>
                <w:sz w:val="24"/>
                <w:szCs w:val="24"/>
              </w:rPr>
            </w:pPr>
            <w:r>
              <w:rPr>
                <w:rFonts w:eastAsia="Times New Roman" w:cs="Arial"/>
                <w:color w:val="000000"/>
                <w:sz w:val="16"/>
                <w:szCs w:val="16"/>
              </w:rP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9CE60" w14:textId="77777777" w:rsidR="00061339" w:rsidRDefault="00061339" w:rsidP="002275DB">
            <w:pPr>
              <w:rPr>
                <w:rFonts w:eastAsia="Times New Roman"/>
              </w:rPr>
            </w:pPr>
            <w:r>
              <w:rPr>
                <w:rFonts w:eastAsia="Times New Roman" w:cs="Arial"/>
                <w:color w:val="000000"/>
                <w:sz w:val="16"/>
                <w:szCs w:val="16"/>
              </w:rPr>
              <w:t>re-elected at C6#109-e 3rd term</w:t>
            </w:r>
          </w:p>
        </w:tc>
      </w:tr>
      <w:tr w:rsidR="00061339" w14:paraId="707808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E31B" w14:textId="77777777" w:rsidR="00061339" w:rsidRDefault="00061339" w:rsidP="002275DB">
            <w:pPr>
              <w:rPr>
                <w:rFonts w:eastAsia="Times New Roman"/>
              </w:rPr>
            </w:pPr>
            <w:r>
              <w:rPr>
                <w:rFonts w:eastAsia="Times New Roman"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E7B4B"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CC915" w14:textId="77777777" w:rsidR="00061339" w:rsidRDefault="00061339" w:rsidP="002275DB">
            <w:pPr>
              <w:rPr>
                <w:rFonts w:eastAsia="Times New Roman"/>
              </w:rPr>
            </w:pPr>
            <w:r>
              <w:rPr>
                <w:rFonts w:eastAsia="Times New Roman"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B067E"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4DDC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D225" w14:textId="77777777" w:rsidR="00061339" w:rsidRDefault="00061339" w:rsidP="002275DB">
            <w:pPr>
              <w:rPr>
                <w:rFonts w:eastAsia="Times New Roman"/>
                <w:sz w:val="24"/>
                <w:szCs w:val="24"/>
              </w:rPr>
            </w:pPr>
            <w:r>
              <w:rPr>
                <w:rFonts w:eastAsia="Times New Roman"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687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5F3A1" w14:textId="77777777" w:rsidR="00061339" w:rsidRDefault="00061339" w:rsidP="002275DB">
            <w:pPr>
              <w:rPr>
                <w:rFonts w:eastAsia="Times New Roman"/>
                <w:sz w:val="24"/>
                <w:szCs w:val="24"/>
              </w:rPr>
            </w:pPr>
            <w:r>
              <w:rPr>
                <w:rFonts w:eastAsia="Times New Roman" w:cs="Arial"/>
                <w:color w:val="000000"/>
                <w:sz w:val="16"/>
                <w:szCs w:val="16"/>
              </w:rPr>
              <w:t>02/01/2020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0520A" w14:textId="77777777" w:rsidR="00061339" w:rsidRDefault="00061339" w:rsidP="002275DB">
            <w:pPr>
              <w:rPr>
                <w:rFonts w:eastAsia="Times New Roman"/>
              </w:rPr>
            </w:pPr>
            <w:r>
              <w:rPr>
                <w:rFonts w:eastAsia="Times New Roman" w:cs="Arial"/>
                <w:color w:val="000000"/>
                <w:sz w:val="16"/>
                <w:szCs w:val="16"/>
              </w:rPr>
              <w:t>continuation as ETSI staff</w:t>
            </w:r>
          </w:p>
        </w:tc>
      </w:tr>
    </w:tbl>
    <w:p w14:paraId="47E51972" w14:textId="77777777" w:rsidR="00061339" w:rsidRDefault="00061339" w:rsidP="00061339">
      <w:pPr>
        <w:divId w:val="398745793"/>
        <w:rPr>
          <w:rFonts w:eastAsia="Times New Roman"/>
        </w:rPr>
      </w:pPr>
      <w:r>
        <w:rPr>
          <w:rFonts w:eastAsia="Times New Roman"/>
        </w:rPr>
        <w:br/>
        <w:t>20 Entries</w:t>
      </w:r>
    </w:p>
    <w:p w14:paraId="3B0DFF75" w14:textId="7933E105" w:rsidR="00061339" w:rsidRDefault="00061339" w:rsidP="00061339">
      <w:pPr>
        <w:pStyle w:val="Heading1"/>
        <w:divId w:val="398745793"/>
        <w:rPr>
          <w:rFonts w:eastAsiaTheme="minorEastAsia"/>
        </w:rPr>
      </w:pPr>
      <w:bookmarkStart w:id="276" w:name="_Toc97638977"/>
      <w:bookmarkStart w:id="277" w:name="_Toc97639461"/>
      <w:r>
        <w:t>A.3</w:t>
      </w:r>
      <w:r>
        <w:tab/>
      </w:r>
      <w:r>
        <w:t>TSG RAN Officials</w:t>
      </w:r>
      <w:bookmarkEnd w:id="276"/>
      <w:bookmarkEnd w:id="277"/>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19"/>
        <w:gridCol w:w="919"/>
        <w:gridCol w:w="2076"/>
        <w:gridCol w:w="2714"/>
        <w:gridCol w:w="982"/>
        <w:gridCol w:w="1689"/>
        <w:gridCol w:w="1689"/>
        <w:gridCol w:w="993"/>
        <w:gridCol w:w="2819"/>
      </w:tblGrid>
      <w:tr w:rsidR="00061339" w14:paraId="142E7C1B"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30E0B90" w14:textId="77777777" w:rsidR="00061339" w:rsidRDefault="00061339" w:rsidP="002275DB">
            <w:pPr>
              <w:rPr>
                <w:rFonts w:eastAsia="Times New Roman"/>
              </w:rPr>
            </w:pPr>
            <w:r>
              <w:rPr>
                <w:rFonts w:eastAsia="Times New Roman"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DE67E7" w14:textId="77777777" w:rsidR="00061339" w:rsidRDefault="00061339" w:rsidP="002275DB">
            <w:pPr>
              <w:rPr>
                <w:rFonts w:eastAsia="Times New Roman"/>
              </w:rPr>
            </w:pPr>
            <w:r>
              <w:rPr>
                <w:rFonts w:eastAsia="Times New Roman"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450BE5" w14:textId="77777777" w:rsidR="00061339" w:rsidRDefault="00061339" w:rsidP="002275DB">
            <w:pPr>
              <w:rPr>
                <w:rFonts w:eastAsia="Times New Roman"/>
              </w:rPr>
            </w:pPr>
            <w:r>
              <w:rPr>
                <w:rFonts w:eastAsia="Times New Roman"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E61727" w14:textId="77777777" w:rsidR="00061339" w:rsidRDefault="00061339" w:rsidP="002275DB">
            <w:pPr>
              <w:rPr>
                <w:rFonts w:eastAsia="Times New Roman"/>
              </w:rPr>
            </w:pPr>
            <w:r>
              <w:rPr>
                <w:rFonts w:eastAsia="Times New Roman"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012E72C" w14:textId="77777777" w:rsidR="00061339" w:rsidRDefault="00061339" w:rsidP="002275DB">
            <w:pPr>
              <w:rPr>
                <w:rFonts w:eastAsia="Times New Roman"/>
              </w:rPr>
            </w:pPr>
            <w:r>
              <w:rPr>
                <w:rFonts w:eastAsia="Times New Roman"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03B38B6" w14:textId="77777777" w:rsidR="00061339" w:rsidRDefault="00061339" w:rsidP="002275DB">
            <w:pPr>
              <w:rPr>
                <w:rFonts w:eastAsia="Times New Roman"/>
              </w:rPr>
            </w:pPr>
            <w:r>
              <w:rPr>
                <w:rFonts w:eastAsia="Times New Roman"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FB5AA9" w14:textId="77777777" w:rsidR="00061339" w:rsidRDefault="00061339" w:rsidP="002275DB">
            <w:pPr>
              <w:rPr>
                <w:rFonts w:eastAsia="Times New Roman"/>
              </w:rPr>
            </w:pPr>
            <w:r>
              <w:rPr>
                <w:rFonts w:eastAsia="Times New Roman"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7D1D63E" w14:textId="77777777" w:rsidR="00061339" w:rsidRDefault="00061339" w:rsidP="002275DB">
            <w:pPr>
              <w:rPr>
                <w:rFonts w:eastAsia="Times New Roman"/>
              </w:rPr>
            </w:pPr>
            <w:r>
              <w:rPr>
                <w:rFonts w:eastAsia="Times New Roman"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814E1FD" w14:textId="77777777" w:rsidR="00061339" w:rsidRDefault="00061339" w:rsidP="002275DB">
            <w:pPr>
              <w:rPr>
                <w:rFonts w:eastAsia="Times New Roman"/>
              </w:rPr>
            </w:pPr>
            <w:r>
              <w:rPr>
                <w:rFonts w:eastAsia="Times New Roman" w:cs="Arial"/>
                <w:color w:val="000000"/>
                <w:sz w:val="16"/>
                <w:szCs w:val="16"/>
              </w:rPr>
              <w:t>Remarks</w:t>
            </w:r>
          </w:p>
        </w:tc>
      </w:tr>
      <w:tr w:rsidR="00061339" w14:paraId="023B93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BDF70"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7BE68"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052C7" w14:textId="77777777" w:rsidR="00061339" w:rsidRDefault="00061339" w:rsidP="002275DB">
            <w:pPr>
              <w:rPr>
                <w:rFonts w:eastAsia="Times New Roman"/>
              </w:rPr>
            </w:pPr>
            <w:r>
              <w:rPr>
                <w:rFonts w:eastAsia="Times New Roman" w:cs="Arial"/>
                <w:color w:val="000000"/>
                <w:sz w:val="16"/>
                <w:szCs w:val="16"/>
              </w:rPr>
              <w:t>CHEN, 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48292"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1F28E"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3116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1BFF" w14:textId="77777777" w:rsidR="00061339" w:rsidRDefault="00061339" w:rsidP="002275DB">
            <w:pPr>
              <w:rPr>
                <w:rFonts w:eastAsia="Times New Roman"/>
                <w:sz w:val="24"/>
                <w:szCs w:val="24"/>
              </w:rPr>
            </w:pPr>
            <w:r>
              <w:rPr>
                <w:rFonts w:eastAsia="Times New Roman" w:cs="Arial"/>
                <w:color w:val="000000"/>
                <w:sz w:val="16"/>
                <w:szCs w:val="16"/>
              </w:rPr>
              <w:t>18583663080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EF594" w14:textId="77777777" w:rsidR="00061339" w:rsidRDefault="00061339" w:rsidP="002275DB">
            <w:pPr>
              <w:rPr>
                <w:rFonts w:eastAsia="Times New Roman"/>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02DD8" w14:textId="77777777" w:rsidR="00061339" w:rsidRDefault="00061339" w:rsidP="002275DB">
            <w:pPr>
              <w:rPr>
                <w:rFonts w:eastAsia="Times New Roman"/>
              </w:rPr>
            </w:pPr>
            <w:r>
              <w:rPr>
                <w:rFonts w:eastAsia="Times New Roman" w:cs="Arial"/>
                <w:color w:val="000000"/>
                <w:sz w:val="16"/>
                <w:szCs w:val="16"/>
              </w:rPr>
              <w:t>elected at RAN#91-e</w:t>
            </w:r>
          </w:p>
        </w:tc>
      </w:tr>
      <w:tr w:rsidR="00061339" w14:paraId="02C0385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E513C"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F3367"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3E7A2" w14:textId="77777777" w:rsidR="00061339" w:rsidRDefault="00061339" w:rsidP="002275DB">
            <w:pPr>
              <w:rPr>
                <w:rFonts w:eastAsia="Times New Roman"/>
              </w:rPr>
            </w:pPr>
            <w:r>
              <w:rPr>
                <w:rFonts w:eastAsia="Times New Roman" w:cs="Arial"/>
                <w:color w:val="000000"/>
                <w:sz w:val="16"/>
                <w:szCs w:val="16"/>
              </w:rPr>
              <w:t>NAN, 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A1D4C"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2D89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B9C3B" w14:textId="77777777" w:rsidR="00061339" w:rsidRDefault="00061339" w:rsidP="002275DB">
            <w:pPr>
              <w:rPr>
                <w:rFonts w:eastAsia="Times New Roman"/>
              </w:rPr>
            </w:pPr>
            <w:r>
              <w:rPr>
                <w:rFonts w:eastAsia="Times New Roman" w:cs="Arial"/>
                <w:color w:val="000000"/>
                <w:sz w:val="16"/>
                <w:szCs w:val="16"/>
              </w:rPr>
              <w:t>8 613 910 011 825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53D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82ECE" w14:textId="77777777" w:rsidR="00061339" w:rsidRDefault="00061339" w:rsidP="002275DB">
            <w:pPr>
              <w:rPr>
                <w:rFonts w:eastAsia="Times New Roman"/>
                <w:sz w:val="24"/>
                <w:szCs w:val="24"/>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87F16" w14:textId="77777777" w:rsidR="00061339" w:rsidRDefault="00061339" w:rsidP="002275DB">
            <w:pPr>
              <w:rPr>
                <w:rFonts w:eastAsia="Times New Roman"/>
              </w:rPr>
            </w:pPr>
            <w:r>
              <w:rPr>
                <w:rFonts w:eastAsia="Times New Roman" w:cs="Arial"/>
                <w:color w:val="000000"/>
                <w:sz w:val="16"/>
                <w:szCs w:val="16"/>
              </w:rPr>
              <w:t>elected at RAN#91-e</w:t>
            </w:r>
          </w:p>
        </w:tc>
      </w:tr>
      <w:tr w:rsidR="00061339" w14:paraId="460DA5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E8181"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AFD2B"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F3A28" w14:textId="77777777" w:rsidR="00061339" w:rsidRDefault="00061339" w:rsidP="002275DB">
            <w:pPr>
              <w:rPr>
                <w:rFonts w:eastAsia="Times New Roman"/>
              </w:rPr>
            </w:pPr>
            <w:r>
              <w:rPr>
                <w:rFonts w:eastAsia="Times New Roman" w:cs="Arial"/>
                <w:color w:val="000000"/>
                <w:sz w:val="16"/>
                <w:szCs w:val="16"/>
              </w:rPr>
              <w:t>BORSATO, Ronald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DAB7" w14:textId="77777777" w:rsidR="00061339" w:rsidRDefault="00061339" w:rsidP="002275DB">
            <w:pPr>
              <w:rPr>
                <w:rFonts w:eastAsia="Times New Roman"/>
              </w:rPr>
            </w:pPr>
            <w:r>
              <w:rPr>
                <w:rFonts w:eastAsia="Times New Roman"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4B3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F415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98D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60B36" w14:textId="77777777" w:rsidR="00061339" w:rsidRDefault="00061339" w:rsidP="002275DB">
            <w:pPr>
              <w:rPr>
                <w:rFonts w:eastAsia="Times New Roman"/>
                <w:sz w:val="24"/>
                <w:szCs w:val="24"/>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8F361" w14:textId="77777777" w:rsidR="00061339" w:rsidRDefault="00061339" w:rsidP="002275DB">
            <w:pPr>
              <w:rPr>
                <w:rFonts w:eastAsia="Times New Roman"/>
              </w:rPr>
            </w:pPr>
            <w:r>
              <w:rPr>
                <w:rFonts w:eastAsia="Times New Roman" w:cs="Arial"/>
                <w:color w:val="000000"/>
                <w:sz w:val="16"/>
                <w:szCs w:val="16"/>
              </w:rPr>
              <w:t>elected at RAN#91-e</w:t>
            </w:r>
          </w:p>
        </w:tc>
      </w:tr>
      <w:tr w:rsidR="00061339" w14:paraId="3D5216A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4DB7A"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48DCB"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0809C" w14:textId="77777777" w:rsidR="00061339" w:rsidRDefault="00061339" w:rsidP="002275DB">
            <w:pPr>
              <w:rPr>
                <w:rFonts w:eastAsia="Times New Roman"/>
              </w:rPr>
            </w:pPr>
            <w:r>
              <w:rPr>
                <w:rFonts w:eastAsia="Times New Roman" w:cs="Arial"/>
                <w:color w:val="000000"/>
                <w:sz w:val="16"/>
                <w:szCs w:val="16"/>
              </w:rPr>
              <w:t>KLATT, 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AEAC" w14:textId="77777777" w:rsidR="00061339" w:rsidRDefault="00061339" w:rsidP="002275DB">
            <w:pPr>
              <w:rPr>
                <w:rFonts w:eastAsia="Times New Roman"/>
              </w:rPr>
            </w:pPr>
            <w:r>
              <w:rPr>
                <w:rFonts w:eastAsia="Times New Roman"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3D9B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35A02" w14:textId="77777777" w:rsidR="00061339" w:rsidRDefault="00061339" w:rsidP="002275DB">
            <w:pPr>
              <w:rPr>
                <w:rFonts w:eastAsia="Times New Roman"/>
              </w:rPr>
            </w:pPr>
            <w:r>
              <w:rPr>
                <w:rFonts w:eastAsia="Times New Roman" w:cs="Arial"/>
                <w:color w:val="000000"/>
                <w:sz w:val="16"/>
                <w:szCs w:val="16"/>
              </w:rPr>
              <w:t>4.922818118e+12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B81F" w14:textId="77777777" w:rsidR="00061339" w:rsidRDefault="00061339" w:rsidP="002275DB">
            <w:pPr>
              <w:rPr>
                <w:rFonts w:eastAsia="Times New Roman"/>
              </w:rPr>
            </w:pPr>
            <w:r>
              <w:rPr>
                <w:rFonts w:eastAsia="Times New Roman" w:cs="Arial"/>
                <w:color w:val="000000"/>
                <w:sz w:val="16"/>
                <w:szCs w:val="16"/>
              </w:rPr>
              <w:t>4.9171522994e+11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45C58" w14:textId="77777777" w:rsidR="00061339" w:rsidRDefault="00061339" w:rsidP="002275DB">
            <w:pPr>
              <w:rPr>
                <w:rFonts w:eastAsia="Times New Roman"/>
              </w:rPr>
            </w:pPr>
            <w:r>
              <w:rPr>
                <w:rFonts w:eastAsia="Times New Roman" w:cs="Arial"/>
                <w:color w:val="000000"/>
                <w:sz w:val="16"/>
                <w:szCs w:val="16"/>
              </w:rP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78911" w14:textId="77777777" w:rsidR="00061339" w:rsidRDefault="00061339" w:rsidP="002275DB">
            <w:pPr>
              <w:rPr>
                <w:rFonts w:eastAsia="Times New Roman"/>
              </w:rPr>
            </w:pPr>
            <w:r>
              <w:rPr>
                <w:rFonts w:eastAsia="Times New Roman" w:cs="Arial"/>
                <w:color w:val="000000"/>
                <w:sz w:val="16"/>
                <w:szCs w:val="16"/>
              </w:rPr>
              <w:t>elected at RAN#91-e</w:t>
            </w:r>
          </w:p>
        </w:tc>
      </w:tr>
      <w:tr w:rsidR="00061339" w14:paraId="4F3ED88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B2D4E"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5C4C2"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9FB86" w14:textId="77777777" w:rsidR="00061339" w:rsidRDefault="00061339" w:rsidP="002275DB">
            <w:pPr>
              <w:rPr>
                <w:rFonts w:eastAsia="Times New Roman"/>
              </w:rPr>
            </w:pPr>
            <w:r>
              <w:rPr>
                <w:rFonts w:eastAsia="Times New Roman" w:cs="Arial"/>
                <w:color w:val="000000"/>
                <w:sz w:val="16"/>
                <w:szCs w:val="16"/>
              </w:rPr>
              <w:t>KRAUSE, 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33498"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5A1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451C6" w14:textId="77777777" w:rsidR="00061339" w:rsidRDefault="00061339" w:rsidP="002275DB">
            <w:pPr>
              <w:rPr>
                <w:rFonts w:eastAsia="Times New Roman"/>
                <w:sz w:val="24"/>
                <w:szCs w:val="24"/>
              </w:rPr>
            </w:pPr>
            <w:r>
              <w:rPr>
                <w:rFonts w:eastAsia="Times New Roman"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1F565" w14:textId="77777777" w:rsidR="00061339" w:rsidRDefault="00061339" w:rsidP="002275DB">
            <w:pPr>
              <w:rPr>
                <w:rFonts w:eastAsia="Times New Roman"/>
              </w:rPr>
            </w:pPr>
            <w:r>
              <w:rPr>
                <w:rFonts w:eastAsia="Times New Roman"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FDCB6" w14:textId="77777777" w:rsidR="00061339" w:rsidRDefault="00061339" w:rsidP="002275DB">
            <w:pPr>
              <w:rPr>
                <w:rFonts w:eastAsia="Times New Roman"/>
              </w:rPr>
            </w:pPr>
            <w:r>
              <w:rPr>
                <w:rFonts w:eastAsia="Times New Roman" w:cs="Arial"/>
                <w:color w:val="000000"/>
                <w:sz w:val="16"/>
                <w:szCs w:val="16"/>
              </w:rPr>
              <w:t>01/11/2009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314B9" w14:textId="77777777" w:rsidR="00061339" w:rsidRDefault="00061339" w:rsidP="002275DB">
            <w:pPr>
              <w:rPr>
                <w:rFonts w:eastAsia="Times New Roman"/>
              </w:rPr>
            </w:pPr>
          </w:p>
        </w:tc>
      </w:tr>
      <w:tr w:rsidR="00061339" w14:paraId="56ACD6E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63672" w14:textId="77777777" w:rsidR="00061339" w:rsidRDefault="00061339" w:rsidP="002275DB">
            <w:pPr>
              <w:rPr>
                <w:rFonts w:eastAsia="Times New Roman"/>
                <w:sz w:val="24"/>
                <w:szCs w:val="24"/>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3871C"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312E5" w14:textId="77777777" w:rsidR="00061339" w:rsidRDefault="00061339" w:rsidP="002275DB">
            <w:pPr>
              <w:rPr>
                <w:rFonts w:eastAsia="Times New Roman"/>
              </w:rPr>
            </w:pPr>
            <w:r>
              <w:rPr>
                <w:rFonts w:eastAsia="Times New Roman" w:cs="Arial"/>
                <w:color w:val="000000"/>
                <w:sz w:val="16"/>
                <w:szCs w:val="16"/>
              </w:rPr>
              <w:t>KIM, Younsun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886E0"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B153E"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ACB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E07DB" w14:textId="77777777" w:rsidR="00061339" w:rsidRDefault="00061339" w:rsidP="002275DB">
            <w:pPr>
              <w:rPr>
                <w:rFonts w:eastAsia="Times New Roman"/>
                <w:sz w:val="24"/>
                <w:szCs w:val="24"/>
              </w:rPr>
            </w:pPr>
            <w:r>
              <w:rPr>
                <w:rFonts w:eastAsia="Times New Roman" w:cs="Arial"/>
                <w:color w:val="000000"/>
                <w:sz w:val="16"/>
                <w:szCs w:val="16"/>
              </w:rPr>
              <w:t>8.2102876259e+11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016ED" w14:textId="77777777" w:rsidR="00061339" w:rsidRDefault="00061339" w:rsidP="002275DB">
            <w:pPr>
              <w:rPr>
                <w:rFonts w:eastAsia="Times New Roman"/>
              </w:rPr>
            </w:pPr>
            <w:r>
              <w:rPr>
                <w:rFonts w:eastAsia="Times New Roman" w:cs="Arial"/>
                <w:color w:val="000000"/>
                <w:sz w:val="16"/>
                <w:szCs w:val="16"/>
              </w:rPr>
              <w:t>11/05/2021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C6F0B" w14:textId="77777777" w:rsidR="00061339" w:rsidRDefault="00061339" w:rsidP="002275DB">
            <w:pPr>
              <w:rPr>
                <w:rFonts w:eastAsia="Times New Roman"/>
              </w:rPr>
            </w:pPr>
            <w:r>
              <w:rPr>
                <w:rFonts w:eastAsia="Times New Roman" w:cs="Arial"/>
                <w:color w:val="000000"/>
                <w:sz w:val="16"/>
                <w:szCs w:val="16"/>
              </w:rPr>
              <w:t>Elected at RAN1#105-e</w:t>
            </w:r>
          </w:p>
        </w:tc>
      </w:tr>
      <w:tr w:rsidR="00061339" w14:paraId="66D7FD2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C666E" w14:textId="77777777" w:rsidR="00061339" w:rsidRDefault="00061339" w:rsidP="002275DB">
            <w:pPr>
              <w:rPr>
                <w:rFonts w:eastAsia="Times New Roman"/>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26AFE"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F74BC" w14:textId="77777777" w:rsidR="00061339" w:rsidRDefault="00061339" w:rsidP="002275DB">
            <w:pPr>
              <w:rPr>
                <w:rFonts w:eastAsia="Times New Roman"/>
              </w:rPr>
            </w:pPr>
            <w:r>
              <w:rPr>
                <w:rFonts w:eastAsia="Times New Roman" w:cs="Arial"/>
                <w:color w:val="000000"/>
                <w:sz w:val="16"/>
                <w:szCs w:val="16"/>
              </w:rPr>
              <w:t>MAZZARESE, 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DF756" w14:textId="77777777" w:rsidR="00061339" w:rsidRDefault="00061339" w:rsidP="002275DB">
            <w:pPr>
              <w:rPr>
                <w:rFonts w:eastAsia="Times New Roman"/>
              </w:rPr>
            </w:pPr>
            <w:r>
              <w:rPr>
                <w:rFonts w:eastAsia="Times New Roman"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66A1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0077D" w14:textId="77777777" w:rsidR="00061339" w:rsidRDefault="00061339" w:rsidP="002275DB">
            <w:pPr>
              <w:rPr>
                <w:rFonts w:eastAsia="Times New Roman"/>
              </w:rPr>
            </w:pPr>
            <w:r>
              <w:rPr>
                <w:rFonts w:eastAsia="Times New Roman" w:cs="Arial"/>
                <w:color w:val="000000"/>
                <w:sz w:val="16"/>
                <w:szCs w:val="16"/>
              </w:rPr>
              <w:t>8.6136832413e+12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BFC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145F7" w14:textId="77777777" w:rsidR="00061339" w:rsidRDefault="00061339" w:rsidP="002275DB">
            <w:pPr>
              <w:rPr>
                <w:rFonts w:eastAsia="Times New Roman"/>
                <w:sz w:val="24"/>
                <w:szCs w:val="24"/>
              </w:rPr>
            </w:pPr>
            <w:r>
              <w:rPr>
                <w:rFonts w:eastAsia="Times New Roman" w:cs="Arial"/>
                <w:color w:val="000000"/>
                <w:sz w:val="16"/>
                <w:szCs w:val="16"/>
              </w:rPr>
              <w:t>19/10/2021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5E2BA" w14:textId="77777777" w:rsidR="00061339" w:rsidRDefault="00061339" w:rsidP="002275DB">
            <w:pPr>
              <w:rPr>
                <w:rFonts w:eastAsia="Times New Roman"/>
              </w:rPr>
            </w:pPr>
            <w:r>
              <w:rPr>
                <w:rFonts w:eastAsia="Times New Roman" w:cs="Arial"/>
                <w:color w:val="000000"/>
                <w:sz w:val="16"/>
                <w:szCs w:val="16"/>
              </w:rPr>
              <w:t>elected at R1#106-bis-e1st Term</w:t>
            </w:r>
          </w:p>
        </w:tc>
      </w:tr>
      <w:tr w:rsidR="00061339" w14:paraId="4F7EF4C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74CC9" w14:textId="77777777" w:rsidR="00061339" w:rsidRDefault="00061339" w:rsidP="002275DB">
            <w:pPr>
              <w:rPr>
                <w:rFonts w:eastAsia="Times New Roman"/>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9746B"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3E597" w14:textId="77777777" w:rsidR="00061339" w:rsidRDefault="00061339" w:rsidP="002275DB">
            <w:pPr>
              <w:rPr>
                <w:rFonts w:eastAsia="Times New Roman"/>
              </w:rPr>
            </w:pPr>
            <w:r>
              <w:rPr>
                <w:rFonts w:eastAsia="Times New Roman" w:cs="Arial"/>
                <w:color w:val="000000"/>
                <w:sz w:val="16"/>
                <w:szCs w:val="16"/>
              </w:rPr>
              <w:t>XU, Xiaodong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BBEF3" w14:textId="77777777" w:rsidR="00061339" w:rsidRDefault="00061339" w:rsidP="002275DB">
            <w:pPr>
              <w:rPr>
                <w:rFonts w:eastAsia="Times New Roman"/>
              </w:rPr>
            </w:pPr>
            <w:r>
              <w:rPr>
                <w:rFonts w:eastAsia="Times New Roman" w:cs="Arial"/>
                <w:color w:val="000000"/>
                <w:sz w:val="16"/>
                <w:szCs w:val="16"/>
              </w:rP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95C1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F1388" w14:textId="77777777" w:rsidR="00061339" w:rsidRDefault="00061339" w:rsidP="002275DB">
            <w:pPr>
              <w:rPr>
                <w:rFonts w:eastAsia="Times New Roman"/>
              </w:rPr>
            </w:pPr>
            <w:r>
              <w:rPr>
                <w:rFonts w:eastAsia="Times New Roman" w:cs="Arial"/>
                <w:color w:val="000000"/>
                <w:sz w:val="16"/>
                <w:szCs w:val="16"/>
              </w:rPr>
              <w:t>8 613 601 035 215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D2A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E0E97" w14:textId="77777777" w:rsidR="00061339" w:rsidRDefault="00061339" w:rsidP="002275DB">
            <w:pPr>
              <w:rPr>
                <w:rFonts w:eastAsia="Times New Roman"/>
                <w:sz w:val="24"/>
                <w:szCs w:val="24"/>
              </w:rPr>
            </w:pPr>
            <w:r>
              <w:rPr>
                <w:rFonts w:eastAsia="Times New Roman" w:cs="Arial"/>
                <w:color w:val="000000"/>
                <w:sz w:val="16"/>
                <w:szCs w:val="16"/>
              </w:rPr>
              <w:t>14/05/2021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29F87" w14:textId="77777777" w:rsidR="00061339" w:rsidRDefault="00061339" w:rsidP="002275DB">
            <w:pPr>
              <w:rPr>
                <w:rFonts w:eastAsia="Times New Roman"/>
              </w:rPr>
            </w:pPr>
            <w:r>
              <w:rPr>
                <w:rFonts w:eastAsia="Times New Roman" w:cs="Arial"/>
                <w:color w:val="000000"/>
                <w:sz w:val="16"/>
                <w:szCs w:val="16"/>
              </w:rPr>
              <w:t>Elected at RAN1#105-e</w:t>
            </w:r>
          </w:p>
        </w:tc>
      </w:tr>
      <w:tr w:rsidR="00061339" w14:paraId="6AD9E34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258ED" w14:textId="77777777" w:rsidR="00061339" w:rsidRDefault="00061339" w:rsidP="002275DB">
            <w:pPr>
              <w:rPr>
                <w:rFonts w:eastAsia="Times New Roman"/>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A70FD"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D5B2C" w14:textId="77777777" w:rsidR="00061339" w:rsidRDefault="00061339" w:rsidP="002275DB">
            <w:pPr>
              <w:rPr>
                <w:rFonts w:eastAsia="Times New Roman"/>
              </w:rPr>
            </w:pPr>
            <w:r>
              <w:rPr>
                <w:rFonts w:eastAsia="Times New Roman" w:cs="Arial"/>
                <w:color w:val="000000"/>
                <w:sz w:val="16"/>
                <w:szCs w:val="16"/>
              </w:rPr>
              <w:t>MERIAS, Patrick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F88D8"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82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D7B96" w14:textId="77777777" w:rsidR="00061339" w:rsidRDefault="00061339" w:rsidP="002275DB">
            <w:pPr>
              <w:rPr>
                <w:rFonts w:eastAsia="Times New Roman"/>
                <w:sz w:val="24"/>
                <w:szCs w:val="24"/>
              </w:rPr>
            </w:pPr>
            <w:r>
              <w:rPr>
                <w:rFonts w:eastAsia="Times New Roman" w:cs="Arial"/>
                <w:color w:val="000000"/>
                <w:sz w:val="16"/>
                <w:szCs w:val="16"/>
              </w:rPr>
              <w:t>+33 4 92 94 42 06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AF133" w14:textId="77777777" w:rsidR="00061339" w:rsidRDefault="00061339" w:rsidP="002275DB">
            <w:pPr>
              <w:rPr>
                <w:rFonts w:eastAsia="Times New Roman"/>
              </w:rPr>
            </w:pPr>
            <w:r>
              <w:rPr>
                <w:rFonts w:eastAsia="Times New Roman" w:cs="Arial"/>
                <w:color w:val="000000"/>
                <w:sz w:val="16"/>
                <w:szCs w:val="16"/>
              </w:rPr>
              <w:t>+33 6 07 59 08 47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404D8" w14:textId="77777777" w:rsidR="00061339" w:rsidRDefault="00061339" w:rsidP="002275DB">
            <w:pPr>
              <w:rPr>
                <w:rFonts w:eastAsia="Times New Roman"/>
              </w:rPr>
            </w:pPr>
            <w:r>
              <w:rPr>
                <w:rFonts w:eastAsia="Times New Roman" w:cs="Arial"/>
                <w:color w:val="000000"/>
                <w:sz w:val="16"/>
                <w:szCs w:val="16"/>
              </w:rPr>
              <w:t>01/10/2013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AD213" w14:textId="77777777" w:rsidR="00061339" w:rsidRDefault="00061339" w:rsidP="002275DB">
            <w:pPr>
              <w:rPr>
                <w:rFonts w:eastAsia="Times New Roman"/>
              </w:rPr>
            </w:pPr>
            <w:r>
              <w:rPr>
                <w:rFonts w:eastAsia="Times New Roman" w:cs="Arial"/>
                <w:color w:val="000000"/>
                <w:sz w:val="16"/>
                <w:szCs w:val="16"/>
              </w:rPr>
              <w:t>(as ETSI staff)</w:t>
            </w:r>
          </w:p>
        </w:tc>
      </w:tr>
      <w:tr w:rsidR="00061339" w14:paraId="147564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082AB" w14:textId="77777777" w:rsidR="00061339" w:rsidRDefault="00061339" w:rsidP="002275D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1A160"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8D61D" w14:textId="77777777" w:rsidR="00061339" w:rsidRDefault="00061339" w:rsidP="002275DB">
            <w:pPr>
              <w:rPr>
                <w:rFonts w:eastAsia="Times New Roman"/>
              </w:rPr>
            </w:pPr>
            <w:r>
              <w:rPr>
                <w:rFonts w:eastAsia="Times New Roman" w:cs="Arial"/>
                <w:color w:val="000000"/>
                <w:sz w:val="16"/>
                <w:szCs w:val="16"/>
              </w:rPr>
              <w:t>JOHANSSON, 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AE249" w14:textId="77777777" w:rsidR="00061339" w:rsidRDefault="00061339" w:rsidP="002275DB">
            <w:pPr>
              <w:rPr>
                <w:rFonts w:eastAsia="Times New Roman"/>
              </w:rPr>
            </w:pPr>
            <w:r>
              <w:rPr>
                <w:rFonts w:eastAsia="Times New Roman" w:cs="Arial"/>
                <w:color w:val="000000"/>
                <w:sz w:val="16"/>
                <w:szCs w:val="16"/>
              </w:rP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7FCD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C64CD" w14:textId="77777777" w:rsidR="00061339" w:rsidRDefault="00061339" w:rsidP="002275DB">
            <w:pPr>
              <w:rPr>
                <w:rFonts w:eastAsia="Times New Roman"/>
              </w:rPr>
            </w:pPr>
            <w:r>
              <w:rPr>
                <w:rFonts w:eastAsia="Times New Roman" w:cs="Arial"/>
                <w:color w:val="000000"/>
                <w:sz w:val="16"/>
                <w:szCs w:val="16"/>
              </w:rPr>
              <w:t>46700962260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407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03B4"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9DB79" w14:textId="77777777" w:rsidR="00061339" w:rsidRDefault="00061339" w:rsidP="002275DB">
            <w:pPr>
              <w:rPr>
                <w:rFonts w:eastAsia="Times New Roman"/>
              </w:rPr>
            </w:pPr>
            <w:r>
              <w:rPr>
                <w:rFonts w:eastAsia="Times New Roman" w:cs="Arial"/>
                <w:color w:val="000000"/>
                <w:sz w:val="16"/>
                <w:szCs w:val="16"/>
              </w:rPr>
              <w:t>re-elected at R2#115-e 2nd term</w:t>
            </w:r>
          </w:p>
        </w:tc>
      </w:tr>
      <w:tr w:rsidR="00061339" w14:paraId="5AE25E8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087BC" w14:textId="77777777" w:rsidR="00061339" w:rsidRDefault="00061339" w:rsidP="002275D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2ED0"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48A3F" w14:textId="77777777" w:rsidR="00061339" w:rsidRDefault="00061339" w:rsidP="002275DB">
            <w:pPr>
              <w:rPr>
                <w:rFonts w:eastAsia="Times New Roman"/>
              </w:rPr>
            </w:pPr>
            <w:r>
              <w:rPr>
                <w:rFonts w:eastAsia="Times New Roman" w:cs="Arial"/>
                <w:color w:val="000000"/>
                <w:sz w:val="16"/>
                <w:szCs w:val="16"/>
              </w:rPr>
              <w:t>PAROLARI, 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884ED" w14:textId="77777777" w:rsidR="00061339" w:rsidRDefault="00061339" w:rsidP="002275D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0639E"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A97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CB0A9" w14:textId="77777777" w:rsidR="00061339" w:rsidRDefault="00061339" w:rsidP="002275DB">
            <w:pPr>
              <w:rPr>
                <w:rFonts w:eastAsia="Times New Roman"/>
                <w:sz w:val="24"/>
                <w:szCs w:val="24"/>
              </w:rPr>
            </w:pPr>
            <w:r>
              <w:rPr>
                <w:rFonts w:eastAsia="Times New Roman" w:cs="Arial"/>
                <w:color w:val="000000"/>
                <w:sz w:val="16"/>
                <w:szCs w:val="16"/>
              </w:rPr>
              <w:t>393 395 658 207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204E2" w14:textId="77777777" w:rsidR="00061339" w:rsidRDefault="00061339" w:rsidP="002275DB">
            <w:pPr>
              <w:rPr>
                <w:rFonts w:eastAsia="Times New Roman"/>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2227F" w14:textId="77777777" w:rsidR="00061339" w:rsidRDefault="00061339" w:rsidP="002275DB">
            <w:pPr>
              <w:rPr>
                <w:rFonts w:eastAsia="Times New Roman"/>
              </w:rPr>
            </w:pPr>
            <w:r>
              <w:rPr>
                <w:rFonts w:eastAsia="Times New Roman" w:cs="Arial"/>
                <w:color w:val="000000"/>
                <w:sz w:val="16"/>
                <w:szCs w:val="16"/>
              </w:rPr>
              <w:t>re-elected at R2#115-e 2nd term</w:t>
            </w:r>
          </w:p>
        </w:tc>
      </w:tr>
      <w:tr w:rsidR="00061339" w14:paraId="0FBE7D4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0DBE0" w14:textId="77777777" w:rsidR="00061339" w:rsidRDefault="00061339" w:rsidP="002275DB">
            <w:pPr>
              <w:rPr>
                <w:rFonts w:eastAsia="Times New Roman"/>
              </w:rPr>
            </w:pPr>
            <w:r>
              <w:rPr>
                <w:rFonts w:eastAsia="Times New Roman" w:cs="Arial"/>
                <w:color w:val="000000"/>
                <w:sz w:val="16"/>
                <w:szCs w:val="16"/>
              </w:rPr>
              <w:lastRenderedPageBreak/>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FE5C2"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E24F5" w14:textId="77777777" w:rsidR="00061339" w:rsidRDefault="00061339" w:rsidP="002275DB">
            <w:pPr>
              <w:rPr>
                <w:rFonts w:eastAsia="Times New Roman"/>
              </w:rPr>
            </w:pPr>
            <w:r>
              <w:rPr>
                <w:rFonts w:eastAsia="Times New Roman" w:cs="Arial"/>
                <w:color w:val="000000"/>
                <w:sz w:val="16"/>
                <w:szCs w:val="16"/>
              </w:rPr>
              <w:t>HENTTONEN, 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CB0FB" w14:textId="77777777" w:rsidR="00061339" w:rsidRDefault="00061339" w:rsidP="002275DB">
            <w:pPr>
              <w:rPr>
                <w:rFonts w:eastAsia="Times New Roman"/>
              </w:rPr>
            </w:pPr>
            <w:r>
              <w:rPr>
                <w:rFonts w:eastAsia="Times New Roman"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E6F44"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F54A0" w14:textId="77777777" w:rsidR="00061339" w:rsidRDefault="00061339" w:rsidP="002275DB">
            <w:pPr>
              <w:rPr>
                <w:rFonts w:eastAsia="Times New Roman"/>
              </w:rPr>
            </w:pPr>
            <w:r>
              <w:rPr>
                <w:rFonts w:eastAsia="Times New Roman" w:cs="Arial"/>
                <w:color w:val="000000"/>
                <w:sz w:val="16"/>
                <w:szCs w:val="16"/>
              </w:rPr>
              <w:t>3.5850483637e+11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E5E8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6507"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65F2F" w14:textId="77777777" w:rsidR="00061339" w:rsidRDefault="00061339" w:rsidP="002275DB">
            <w:pPr>
              <w:rPr>
                <w:rFonts w:eastAsia="Times New Roman"/>
              </w:rPr>
            </w:pPr>
            <w:r>
              <w:rPr>
                <w:rFonts w:eastAsia="Times New Roman" w:cs="Arial"/>
                <w:color w:val="000000"/>
                <w:sz w:val="16"/>
                <w:szCs w:val="16"/>
              </w:rPr>
              <w:t>re-elected at R2#115-e 2nd term</w:t>
            </w:r>
          </w:p>
        </w:tc>
      </w:tr>
      <w:tr w:rsidR="00061339" w14:paraId="3E346A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89FE7" w14:textId="77777777" w:rsidR="00061339" w:rsidRDefault="00061339" w:rsidP="002275D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B209C"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EC348" w14:textId="77777777" w:rsidR="00061339" w:rsidRDefault="00061339" w:rsidP="002275DB">
            <w:pPr>
              <w:rPr>
                <w:rFonts w:eastAsia="Times New Roman"/>
              </w:rPr>
            </w:pPr>
            <w:r>
              <w:rPr>
                <w:rFonts w:eastAsia="Times New Roman" w:cs="Arial"/>
                <w:color w:val="000000"/>
                <w:sz w:val="16"/>
                <w:szCs w:val="16"/>
              </w:rPr>
              <w:t>KORHONEN, Juha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68D5A"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99A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DB94C" w14:textId="77777777" w:rsidR="00061339" w:rsidRDefault="00061339" w:rsidP="002275DB">
            <w:pPr>
              <w:rPr>
                <w:rFonts w:eastAsia="Times New Roman"/>
                <w:sz w:val="24"/>
                <w:szCs w:val="24"/>
              </w:rPr>
            </w:pPr>
            <w:r>
              <w:rPr>
                <w:rFonts w:eastAsia="Times New Roman" w:cs="Arial"/>
                <w:color w:val="000000"/>
                <w:sz w:val="16"/>
                <w:szCs w:val="16"/>
              </w:rPr>
              <w:t>+33 4 92 94 43 52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A9C41" w14:textId="77777777" w:rsidR="00061339" w:rsidRDefault="00061339" w:rsidP="002275DB">
            <w:pPr>
              <w:rPr>
                <w:rFonts w:eastAsia="Times New Roman"/>
              </w:rPr>
            </w:pPr>
            <w:r>
              <w:rPr>
                <w:rFonts w:eastAsia="Times New Roman" w:cs="Arial"/>
                <w:color w:val="000000"/>
                <w:sz w:val="16"/>
                <w:szCs w:val="16"/>
              </w:rPr>
              <w:t>06 74 40 83 78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96F5C" w14:textId="77777777" w:rsidR="00061339" w:rsidRDefault="00061339" w:rsidP="002275DB">
            <w:pPr>
              <w:rPr>
                <w:rFonts w:eastAsia="Times New Roman"/>
              </w:rPr>
            </w:pPr>
            <w:r>
              <w:rPr>
                <w:rFonts w:eastAsia="Times New Roman" w:cs="Arial"/>
                <w:color w:val="000000"/>
                <w:sz w:val="16"/>
                <w:szCs w:val="16"/>
              </w:rPr>
              <w:t>01/01/2017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1FF1B" w14:textId="77777777" w:rsidR="00061339" w:rsidRDefault="00061339" w:rsidP="002275DB">
            <w:pPr>
              <w:rPr>
                <w:rFonts w:eastAsia="Times New Roman"/>
              </w:rPr>
            </w:pPr>
          </w:p>
        </w:tc>
      </w:tr>
      <w:tr w:rsidR="00061339" w14:paraId="078C895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02D93" w14:textId="77777777" w:rsidR="00061339" w:rsidRDefault="00061339" w:rsidP="002275DB">
            <w:pPr>
              <w:rPr>
                <w:rFonts w:eastAsia="Times New Roman"/>
                <w:sz w:val="24"/>
                <w:szCs w:val="24"/>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15AD6"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69616" w14:textId="77777777" w:rsidR="00061339" w:rsidRDefault="00061339" w:rsidP="002275DB">
            <w:pPr>
              <w:rPr>
                <w:rFonts w:eastAsia="Times New Roman"/>
              </w:rPr>
            </w:pPr>
            <w:r>
              <w:rPr>
                <w:rFonts w:eastAsia="Times New Roman" w:cs="Arial"/>
                <w:color w:val="000000"/>
                <w:sz w:val="16"/>
                <w:szCs w:val="16"/>
              </w:rPr>
              <w:t>GAO, 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8BBBC" w14:textId="77777777" w:rsidR="00061339" w:rsidRDefault="00061339" w:rsidP="002275D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EAC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A633B" w14:textId="77777777" w:rsidR="00061339" w:rsidRDefault="00061339" w:rsidP="002275DB">
            <w:pPr>
              <w:rPr>
                <w:rFonts w:eastAsia="Times New Roman"/>
              </w:rPr>
            </w:pPr>
            <w:r>
              <w:rPr>
                <w:rFonts w:eastAsia="Times New Roman" w:cs="Arial"/>
                <w:color w:val="000000"/>
                <w:sz w:val="16"/>
                <w:szCs w:val="16"/>
              </w:rPr>
              <w:t>-68895663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DC77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214E" w14:textId="77777777" w:rsidR="00061339" w:rsidRDefault="00061339" w:rsidP="002275DB">
            <w:pPr>
              <w:rPr>
                <w:rFonts w:eastAsia="Times New Roman"/>
                <w:sz w:val="24"/>
                <w:szCs w:val="24"/>
              </w:rPr>
            </w:pPr>
            <w:r>
              <w:rPr>
                <w:rFonts w:eastAsia="Times New Roman" w:cs="Arial"/>
                <w:color w:val="000000"/>
                <w:sz w:val="16"/>
                <w:szCs w:val="16"/>
              </w:rPr>
              <w:t>28/05/2021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F6C5A" w14:textId="77777777" w:rsidR="00061339" w:rsidRDefault="00061339" w:rsidP="002275DB">
            <w:pPr>
              <w:rPr>
                <w:rFonts w:eastAsia="Times New Roman"/>
              </w:rPr>
            </w:pPr>
            <w:r>
              <w:rPr>
                <w:rFonts w:eastAsia="Times New Roman" w:cs="Arial"/>
                <w:color w:val="000000"/>
                <w:sz w:val="16"/>
                <w:szCs w:val="16"/>
              </w:rPr>
              <w:t>Elected at RAN3#112-e</w:t>
            </w:r>
          </w:p>
        </w:tc>
      </w:tr>
      <w:tr w:rsidR="00061339" w14:paraId="7F0FAC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CD359" w14:textId="77777777" w:rsidR="00061339" w:rsidRDefault="00061339" w:rsidP="002275D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4DEE4"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79755" w14:textId="77777777" w:rsidR="00061339" w:rsidRDefault="00061339" w:rsidP="002275DB">
            <w:pPr>
              <w:rPr>
                <w:rFonts w:eastAsia="Times New Roman"/>
              </w:rPr>
            </w:pPr>
            <w:r>
              <w:rPr>
                <w:rFonts w:eastAsia="Times New Roman" w:cs="Arial"/>
                <w:color w:val="000000"/>
                <w:sz w:val="16"/>
                <w:szCs w:val="16"/>
              </w:rPr>
              <w:t>CAO, 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59529" w14:textId="77777777" w:rsidR="00061339" w:rsidRDefault="00061339" w:rsidP="002275DB">
            <w:pPr>
              <w:rPr>
                <w:rFonts w:eastAsia="Times New Roman"/>
              </w:rPr>
            </w:pPr>
            <w:r>
              <w:rPr>
                <w:rFonts w:eastAsia="Times New Roman"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8145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154A0" w14:textId="77777777" w:rsidR="00061339" w:rsidRDefault="00061339" w:rsidP="002275DB">
            <w:pPr>
              <w:rPr>
                <w:rFonts w:eastAsia="Times New Roman"/>
              </w:rPr>
            </w:pPr>
            <w:r>
              <w:rPr>
                <w:rFonts w:eastAsia="Times New Roman" w:cs="Arial"/>
                <w:color w:val="000000"/>
                <w:sz w:val="16"/>
                <w:szCs w:val="16"/>
              </w:rPr>
              <w:t>8.610688e+11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86419" w14:textId="77777777" w:rsidR="00061339" w:rsidRDefault="00061339" w:rsidP="002275DB">
            <w:pPr>
              <w:rPr>
                <w:rFonts w:eastAsia="Times New Roman"/>
              </w:rPr>
            </w:pPr>
            <w:r>
              <w:rPr>
                <w:rFonts w:eastAsia="Times New Roman" w:cs="Arial"/>
                <w:color w:val="000000"/>
                <w:sz w:val="16"/>
                <w:szCs w:val="16"/>
              </w:rPr>
              <w:t>8.6186011024e+12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51B74" w14:textId="77777777" w:rsidR="00061339" w:rsidRDefault="00061339" w:rsidP="002275DB">
            <w:pPr>
              <w:rPr>
                <w:rFonts w:eastAsia="Times New Roman"/>
              </w:rPr>
            </w:pPr>
            <w:r>
              <w:rPr>
                <w:rFonts w:eastAsia="Times New Roman" w:cs="Arial"/>
                <w:color w:val="000000"/>
                <w:sz w:val="16"/>
                <w:szCs w:val="16"/>
              </w:rPr>
              <w:t>18/08/2021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AFB18" w14:textId="77777777" w:rsidR="00061339" w:rsidRDefault="00061339" w:rsidP="002275DB">
            <w:pPr>
              <w:rPr>
                <w:rFonts w:eastAsia="Times New Roman"/>
              </w:rPr>
            </w:pPr>
            <w:r>
              <w:rPr>
                <w:rFonts w:eastAsia="Times New Roman" w:cs="Arial"/>
                <w:color w:val="000000"/>
                <w:sz w:val="16"/>
                <w:szCs w:val="16"/>
              </w:rPr>
              <w:t>Elected at RAN3#113-e</w:t>
            </w:r>
          </w:p>
        </w:tc>
      </w:tr>
      <w:tr w:rsidR="00061339" w14:paraId="745DC9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0CA21" w14:textId="77777777" w:rsidR="00061339" w:rsidRDefault="00061339" w:rsidP="002275D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71F98"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3C843" w14:textId="77777777" w:rsidR="00061339" w:rsidRDefault="00061339" w:rsidP="002275DB">
            <w:pPr>
              <w:rPr>
                <w:rFonts w:eastAsia="Times New Roman"/>
              </w:rPr>
            </w:pPr>
            <w:r>
              <w:rPr>
                <w:rFonts w:eastAsia="Times New Roman" w:cs="Arial"/>
                <w:color w:val="000000"/>
                <w:sz w:val="16"/>
                <w:szCs w:val="16"/>
              </w:rPr>
              <w:t>CENTONZA, Angelo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6751A" w14:textId="77777777" w:rsidR="00061339" w:rsidRDefault="00061339" w:rsidP="002275DB">
            <w:pPr>
              <w:rPr>
                <w:rFonts w:eastAsia="Times New Roman"/>
              </w:rPr>
            </w:pPr>
            <w:r>
              <w:rPr>
                <w:rFonts w:eastAsia="Times New Roman" w:cs="Arial"/>
                <w:color w:val="000000"/>
                <w:sz w:val="16"/>
                <w:szCs w:val="16"/>
              </w:rP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73A3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2CAA" w14:textId="77777777" w:rsidR="00061339" w:rsidRDefault="00061339" w:rsidP="002275DB">
            <w:pPr>
              <w:rPr>
                <w:rFonts w:eastAsia="Times New Roman"/>
              </w:rPr>
            </w:pPr>
            <w:r>
              <w:rPr>
                <w:rFonts w:eastAsia="Times New Roman" w:cs="Arial"/>
                <w:color w:val="000000"/>
                <w:sz w:val="16"/>
                <w:szCs w:val="16"/>
              </w:rP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B6A0B" w14:textId="77777777" w:rsidR="00061339" w:rsidRDefault="00061339" w:rsidP="002275DB">
            <w:pPr>
              <w:rPr>
                <w:rFonts w:eastAsia="Times New Roman"/>
              </w:rPr>
            </w:pPr>
            <w:r>
              <w:rPr>
                <w:rFonts w:eastAsia="Times New Roman" w:cs="Arial"/>
                <w:color w:val="000000"/>
                <w:sz w:val="16"/>
                <w:szCs w:val="16"/>
              </w:rP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249B" w14:textId="77777777" w:rsidR="00061339" w:rsidRDefault="00061339" w:rsidP="002275DB">
            <w:pPr>
              <w:rPr>
                <w:rFonts w:eastAsia="Times New Roman"/>
              </w:rPr>
            </w:pPr>
            <w:r>
              <w:rPr>
                <w:rFonts w:eastAsia="Times New Roman" w:cs="Arial"/>
                <w:color w:val="000000"/>
                <w:sz w:val="16"/>
                <w:szCs w:val="16"/>
              </w:rPr>
              <w:t>28/05/2021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9047B" w14:textId="77777777" w:rsidR="00061339" w:rsidRDefault="00061339" w:rsidP="002275DB">
            <w:pPr>
              <w:rPr>
                <w:rFonts w:eastAsia="Times New Roman"/>
              </w:rPr>
            </w:pPr>
            <w:r>
              <w:rPr>
                <w:rFonts w:eastAsia="Times New Roman" w:cs="Arial"/>
                <w:color w:val="000000"/>
                <w:sz w:val="16"/>
                <w:szCs w:val="16"/>
              </w:rPr>
              <w:t>Elected at RAN3#112-e</w:t>
            </w:r>
          </w:p>
        </w:tc>
      </w:tr>
      <w:tr w:rsidR="00061339" w14:paraId="02B674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3CC1" w14:textId="77777777" w:rsidR="00061339" w:rsidRDefault="00061339" w:rsidP="002275D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593E7"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7CBF4" w14:textId="77777777" w:rsidR="00061339" w:rsidRDefault="00061339" w:rsidP="002275DB">
            <w:pPr>
              <w:rPr>
                <w:rFonts w:eastAsia="Times New Roman"/>
              </w:rPr>
            </w:pPr>
            <w:r>
              <w:rPr>
                <w:rFonts w:eastAsia="Times New Roman" w:cs="Arial"/>
                <w:color w:val="000000"/>
                <w:sz w:val="16"/>
                <w:szCs w:val="16"/>
              </w:rPr>
              <w:t>JO, Young 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80A9B"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BDA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F82A5" w14:textId="77777777" w:rsidR="00061339" w:rsidRDefault="00061339" w:rsidP="002275DB">
            <w:pPr>
              <w:rPr>
                <w:rFonts w:eastAsia="Times New Roman"/>
                <w:sz w:val="24"/>
                <w:szCs w:val="24"/>
              </w:rPr>
            </w:pPr>
            <w:r>
              <w:rPr>
                <w:rFonts w:eastAsia="Times New Roman" w:cs="Arial"/>
                <w:color w:val="000000"/>
                <w:sz w:val="16"/>
                <w:szCs w:val="16"/>
              </w:rPr>
              <w:t>+33 4 92 94 42 00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3CF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0E0DF" w14:textId="77777777" w:rsidR="00061339" w:rsidRDefault="00061339" w:rsidP="002275DB">
            <w:pPr>
              <w:rPr>
                <w:rFonts w:eastAsia="Times New Roman"/>
                <w:sz w:val="24"/>
                <w:szCs w:val="24"/>
              </w:rPr>
            </w:pPr>
            <w:r>
              <w:rPr>
                <w:rFonts w:eastAsia="Times New Roman" w:cs="Arial"/>
                <w:color w:val="000000"/>
                <w:sz w:val="16"/>
                <w:szCs w:val="16"/>
              </w:rPr>
              <w:t>20/04/2020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FA2D4" w14:textId="77777777" w:rsidR="00061339" w:rsidRDefault="00061339" w:rsidP="002275DB">
            <w:pPr>
              <w:rPr>
                <w:rFonts w:eastAsia="Times New Roman"/>
              </w:rPr>
            </w:pPr>
          </w:p>
        </w:tc>
      </w:tr>
      <w:tr w:rsidR="00061339" w14:paraId="50FE40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AC2FE" w14:textId="77777777" w:rsidR="00061339" w:rsidRDefault="00061339" w:rsidP="002275DB">
            <w:pPr>
              <w:rPr>
                <w:rFonts w:eastAsia="Times New Roman"/>
                <w:sz w:val="24"/>
                <w:szCs w:val="24"/>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4E63"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6FAB8" w14:textId="77777777" w:rsidR="00061339" w:rsidRDefault="00061339" w:rsidP="002275DB">
            <w:pPr>
              <w:rPr>
                <w:rFonts w:eastAsia="Times New Roman"/>
              </w:rPr>
            </w:pPr>
            <w:r>
              <w:rPr>
                <w:rFonts w:eastAsia="Times New Roman" w:cs="Arial"/>
                <w:color w:val="000000"/>
                <w:sz w:val="16"/>
                <w:szCs w:val="16"/>
              </w:rPr>
              <w:t>DAI, Xizeng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D14A6"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F9C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4EA9E" w14:textId="77777777" w:rsidR="00061339" w:rsidRDefault="00061339" w:rsidP="002275DB">
            <w:pPr>
              <w:rPr>
                <w:rFonts w:eastAsia="Times New Roman"/>
              </w:rPr>
            </w:pPr>
            <w:r>
              <w:rPr>
                <w:rFonts w:eastAsia="Times New Roman" w:cs="Arial"/>
                <w:color w:val="000000"/>
                <w:sz w:val="16"/>
                <w:szCs w:val="16"/>
              </w:rPr>
              <w:t>8.6108282905e+11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96B44" w14:textId="77777777" w:rsidR="00061339" w:rsidRDefault="00061339" w:rsidP="002275DB">
            <w:pPr>
              <w:rPr>
                <w:rFonts w:eastAsia="Times New Roman"/>
              </w:rPr>
            </w:pPr>
            <w:r>
              <w:rPr>
                <w:rFonts w:eastAsia="Times New Roman" w:cs="Arial"/>
                <w:color w:val="000000"/>
                <w:sz w:val="16"/>
                <w:szCs w:val="16"/>
              </w:rPr>
              <w:t>8.6136612331e+12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4EE90" w14:textId="77777777" w:rsidR="00061339" w:rsidRDefault="00061339" w:rsidP="002275DB">
            <w:pPr>
              <w:rPr>
                <w:rFonts w:eastAsia="Times New Roman"/>
              </w:rPr>
            </w:pPr>
            <w:r>
              <w:rPr>
                <w:rFonts w:eastAsia="Times New Roman" w:cs="Arial"/>
                <w:color w:val="000000"/>
                <w:sz w:val="16"/>
                <w:szCs w:val="16"/>
              </w:rPr>
              <w:t>22/04/2021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0E281" w14:textId="77777777" w:rsidR="00061339" w:rsidRDefault="00061339" w:rsidP="002275DB">
            <w:pPr>
              <w:rPr>
                <w:rFonts w:eastAsia="Times New Roman"/>
              </w:rPr>
            </w:pPr>
            <w:r>
              <w:rPr>
                <w:rFonts w:eastAsia="Times New Roman" w:cs="Arial"/>
                <w:color w:val="000000"/>
                <w:sz w:val="16"/>
                <w:szCs w:val="16"/>
              </w:rPr>
              <w:t>elected at RAN4#98-bis-e</w:t>
            </w:r>
          </w:p>
        </w:tc>
      </w:tr>
      <w:tr w:rsidR="00061339" w14:paraId="5D3ACF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460E6" w14:textId="77777777" w:rsidR="00061339" w:rsidRDefault="00061339" w:rsidP="002275D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643E6"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7C16C" w14:textId="77777777" w:rsidR="00061339" w:rsidRDefault="00061339" w:rsidP="002275DB">
            <w:pPr>
              <w:rPr>
                <w:rFonts w:eastAsia="Times New Roman"/>
              </w:rPr>
            </w:pPr>
            <w:r>
              <w:rPr>
                <w:rFonts w:eastAsia="Times New Roman" w:cs="Arial"/>
                <w:color w:val="000000"/>
                <w:sz w:val="16"/>
                <w:szCs w:val="16"/>
              </w:rPr>
              <w:t>CHERVYAKOV, Andrey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4112C" w14:textId="77777777" w:rsidR="00061339" w:rsidRDefault="00061339" w:rsidP="002275D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37CA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2114B" w14:textId="77777777" w:rsidR="00061339" w:rsidRDefault="00061339" w:rsidP="002275DB">
            <w:pPr>
              <w:rPr>
                <w:rFonts w:eastAsia="Times New Roman"/>
              </w:rPr>
            </w:pPr>
            <w:r>
              <w:rPr>
                <w:rFonts w:eastAsia="Times New Roman" w:cs="Arial"/>
                <w:color w:val="000000"/>
                <w:sz w:val="16"/>
                <w:szCs w:val="16"/>
              </w:rPr>
              <w:t>79 036 039 306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E698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41113"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FF159" w14:textId="77777777" w:rsidR="00061339" w:rsidRDefault="00061339" w:rsidP="002275DB">
            <w:pPr>
              <w:rPr>
                <w:rFonts w:eastAsia="Times New Roman"/>
              </w:rPr>
            </w:pPr>
            <w:r>
              <w:rPr>
                <w:rFonts w:eastAsia="Times New Roman" w:cs="Arial"/>
                <w:color w:val="000000"/>
                <w:sz w:val="16"/>
                <w:szCs w:val="16"/>
              </w:rPr>
              <w:t>re-elected at R4-100-e 2nd term</w:t>
            </w:r>
          </w:p>
        </w:tc>
      </w:tr>
      <w:tr w:rsidR="00061339" w14:paraId="64C5346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FB35C" w14:textId="77777777" w:rsidR="00061339" w:rsidRDefault="00061339" w:rsidP="002275D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0A9F7"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51E88" w14:textId="77777777" w:rsidR="00061339" w:rsidRDefault="00061339" w:rsidP="002275DB">
            <w:pPr>
              <w:rPr>
                <w:rFonts w:eastAsia="Times New Roman"/>
              </w:rPr>
            </w:pPr>
            <w:r>
              <w:rPr>
                <w:rFonts w:eastAsia="Times New Roman" w:cs="Arial"/>
                <w:color w:val="000000"/>
                <w:sz w:val="16"/>
                <w:szCs w:val="16"/>
              </w:rPr>
              <w:t>QUI, Haijie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10AEA"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CA61A"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CE6EC" w14:textId="77777777" w:rsidR="00061339" w:rsidRDefault="00061339" w:rsidP="002275DB">
            <w:pPr>
              <w:rPr>
                <w:rFonts w:eastAsia="Times New Roman"/>
              </w:rPr>
            </w:pPr>
            <w:r>
              <w:rPr>
                <w:rFonts w:eastAsia="Times New Roman" w:cs="Arial"/>
                <w:color w:val="000000"/>
                <w:sz w:val="16"/>
                <w:szCs w:val="16"/>
              </w:rPr>
              <w:t>823 427 796 818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3BD6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6268F" w14:textId="77777777" w:rsidR="00061339" w:rsidRDefault="00061339" w:rsidP="002275DB">
            <w:pPr>
              <w:rPr>
                <w:rFonts w:eastAsia="Times New Roman"/>
                <w:sz w:val="24"/>
                <w:szCs w:val="24"/>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0561" w14:textId="77777777" w:rsidR="00061339" w:rsidRDefault="00061339" w:rsidP="002275DB">
            <w:pPr>
              <w:rPr>
                <w:rFonts w:eastAsia="Times New Roman"/>
              </w:rPr>
            </w:pPr>
            <w:r>
              <w:rPr>
                <w:rFonts w:eastAsia="Times New Roman" w:cs="Arial"/>
                <w:color w:val="000000"/>
                <w:sz w:val="16"/>
                <w:szCs w:val="16"/>
              </w:rPr>
              <w:t>re-elected at R4-100-e 2nd term</w:t>
            </w:r>
          </w:p>
        </w:tc>
      </w:tr>
      <w:tr w:rsidR="00061339" w14:paraId="01B1B3F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7346B" w14:textId="77777777" w:rsidR="00061339" w:rsidRDefault="00061339" w:rsidP="002275D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2DC25"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420E0" w14:textId="77777777" w:rsidR="00061339" w:rsidRDefault="00061339" w:rsidP="002275DB">
            <w:pPr>
              <w:rPr>
                <w:rFonts w:eastAsia="Times New Roman"/>
              </w:rPr>
            </w:pPr>
            <w:r>
              <w:rPr>
                <w:rFonts w:eastAsia="Times New Roman" w:cs="Arial"/>
                <w:color w:val="000000"/>
                <w:sz w:val="16"/>
                <w:szCs w:val="16"/>
              </w:rPr>
              <w:t>TAYLOR, Carolyn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E1C5F"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351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8AF05" w14:textId="77777777" w:rsidR="00061339" w:rsidRDefault="00061339" w:rsidP="002275DB">
            <w:pPr>
              <w:rPr>
                <w:rFonts w:eastAsia="Times New Roman"/>
                <w:sz w:val="24"/>
                <w:szCs w:val="24"/>
              </w:rPr>
            </w:pPr>
            <w:r>
              <w:rPr>
                <w:rFonts w:eastAsia="Times New Roman" w:cs="Arial"/>
                <w:color w:val="000000"/>
                <w:sz w:val="16"/>
                <w:szCs w:val="16"/>
              </w:rPr>
              <w:t>+33 4 92 94 49 00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F2A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F3F19" w14:textId="77777777" w:rsidR="00061339" w:rsidRDefault="00061339" w:rsidP="002275DB">
            <w:pPr>
              <w:rPr>
                <w:rFonts w:eastAsia="Times New Roman"/>
                <w:sz w:val="24"/>
                <w:szCs w:val="24"/>
              </w:rPr>
            </w:pPr>
            <w:r>
              <w:rPr>
                <w:rFonts w:eastAsia="Times New Roman" w:cs="Arial"/>
                <w:color w:val="000000"/>
                <w:sz w:val="16"/>
                <w:szCs w:val="16"/>
              </w:rPr>
              <w:t>23/02/2021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4947F" w14:textId="77777777" w:rsidR="00061339" w:rsidRDefault="00061339" w:rsidP="002275DB">
            <w:pPr>
              <w:rPr>
                <w:rFonts w:eastAsia="Times New Roman"/>
              </w:rPr>
            </w:pPr>
          </w:p>
        </w:tc>
      </w:tr>
      <w:tr w:rsidR="00061339" w14:paraId="7A95A8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2C150" w14:textId="77777777" w:rsidR="00061339" w:rsidRDefault="00061339" w:rsidP="002275DB">
            <w:pPr>
              <w:rPr>
                <w:rFonts w:eastAsia="Times New Roman"/>
                <w:sz w:val="24"/>
                <w:szCs w:val="24"/>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EC9B9" w14:textId="77777777" w:rsidR="00061339" w:rsidRDefault="00061339" w:rsidP="002275D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D7668" w14:textId="77777777" w:rsidR="00061339" w:rsidRDefault="00061339" w:rsidP="002275DB">
            <w:pPr>
              <w:rPr>
                <w:rFonts w:eastAsia="Times New Roman"/>
              </w:rPr>
            </w:pPr>
            <w:r>
              <w:rPr>
                <w:rFonts w:eastAsia="Times New Roman" w:cs="Arial"/>
                <w:color w:val="000000"/>
                <w:sz w:val="16"/>
                <w:szCs w:val="16"/>
              </w:rPr>
              <w:t>JOHN, Jacob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4301A" w14:textId="77777777" w:rsidR="00061339" w:rsidRDefault="00061339" w:rsidP="002275DB">
            <w:pPr>
              <w:rPr>
                <w:rFonts w:eastAsia="Times New Roman"/>
              </w:rPr>
            </w:pPr>
            <w:r>
              <w:rPr>
                <w:rFonts w:eastAsia="Times New Roman"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6116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5E8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09ED2" w14:textId="77777777" w:rsidR="00061339" w:rsidRDefault="00061339" w:rsidP="002275DB">
            <w:pPr>
              <w:rPr>
                <w:rFonts w:eastAsia="Times New Roman"/>
                <w:sz w:val="24"/>
                <w:szCs w:val="24"/>
              </w:rPr>
            </w:pPr>
            <w:r>
              <w:rPr>
                <w:rFonts w:eastAsia="Times New Roman" w:cs="Arial"/>
                <w:color w:val="000000"/>
                <w:sz w:val="16"/>
                <w:szCs w:val="16"/>
              </w:rPr>
              <w:t>61 419 147 260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A77E" w14:textId="77777777" w:rsidR="00061339" w:rsidRDefault="00061339" w:rsidP="002275DB">
            <w:pPr>
              <w:rPr>
                <w:rFonts w:eastAsia="Times New Roman"/>
              </w:rPr>
            </w:pPr>
            <w:r>
              <w:rPr>
                <w:rFonts w:eastAsia="Times New Roman" w:cs="Arial"/>
                <w:color w:val="000000"/>
                <w:sz w:val="16"/>
                <w:szCs w:val="16"/>
              </w:rP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B785F" w14:textId="77777777" w:rsidR="00061339" w:rsidRDefault="00061339" w:rsidP="002275DB">
            <w:pPr>
              <w:rPr>
                <w:rFonts w:eastAsia="Times New Roman"/>
              </w:rPr>
            </w:pPr>
            <w:r>
              <w:rPr>
                <w:rFonts w:eastAsia="Times New Roman" w:cs="Arial"/>
                <w:color w:val="000000"/>
                <w:sz w:val="16"/>
                <w:szCs w:val="16"/>
              </w:rPr>
              <w:t>re-elected at R5#92-e 4th term</w:t>
            </w:r>
          </w:p>
        </w:tc>
      </w:tr>
      <w:tr w:rsidR="00061339" w14:paraId="08A9603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D0F3B" w14:textId="77777777" w:rsidR="00061339" w:rsidRDefault="00061339" w:rsidP="002275D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E24DF"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96212" w14:textId="77777777" w:rsidR="00061339" w:rsidRDefault="00061339" w:rsidP="002275DB">
            <w:pPr>
              <w:rPr>
                <w:rFonts w:eastAsia="Times New Roman"/>
              </w:rPr>
            </w:pPr>
            <w:r>
              <w:rPr>
                <w:rFonts w:eastAsia="Times New Roman" w:cs="Arial"/>
                <w:color w:val="000000"/>
                <w:sz w:val="16"/>
                <w:szCs w:val="16"/>
              </w:rPr>
              <w:t>GOWDA, Pradeep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404F7"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F229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EE7CB" w14:textId="77777777" w:rsidR="00061339" w:rsidRDefault="00061339" w:rsidP="002275DB">
            <w:pPr>
              <w:rPr>
                <w:rFonts w:eastAsia="Times New Roman"/>
              </w:rPr>
            </w:pPr>
            <w:r>
              <w:rPr>
                <w:rFonts w:eastAsia="Times New Roman" w:cs="Arial"/>
                <w:color w:val="000000"/>
                <w:sz w:val="16"/>
                <w:szCs w:val="16"/>
              </w:rPr>
              <w:t>-6118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F25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88F8F" w14:textId="77777777" w:rsidR="00061339" w:rsidRDefault="00061339" w:rsidP="002275DB">
            <w:pPr>
              <w:rPr>
                <w:rFonts w:eastAsia="Times New Roman"/>
                <w:sz w:val="24"/>
                <w:szCs w:val="24"/>
              </w:rPr>
            </w:pPr>
            <w:r>
              <w:rPr>
                <w:rFonts w:eastAsia="Times New Roman" w:cs="Arial"/>
                <w:color w:val="000000"/>
                <w:sz w:val="16"/>
                <w:szCs w:val="16"/>
              </w:rP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8650D" w14:textId="77777777" w:rsidR="00061339" w:rsidRDefault="00061339" w:rsidP="002275DB">
            <w:pPr>
              <w:rPr>
                <w:rFonts w:eastAsia="Times New Roman"/>
              </w:rPr>
            </w:pPr>
            <w:r>
              <w:rPr>
                <w:rFonts w:eastAsia="Times New Roman" w:cs="Arial"/>
                <w:color w:val="000000"/>
                <w:sz w:val="16"/>
                <w:szCs w:val="16"/>
              </w:rPr>
              <w:t>re-elected at R5#93-e 5th term</w:t>
            </w:r>
          </w:p>
        </w:tc>
      </w:tr>
      <w:tr w:rsidR="00061339" w14:paraId="4472D0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C01AE" w14:textId="77777777" w:rsidR="00061339" w:rsidRDefault="00061339" w:rsidP="002275D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9594C" w14:textId="77777777" w:rsidR="00061339" w:rsidRDefault="00061339" w:rsidP="002275D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39C1E" w14:textId="77777777" w:rsidR="00061339" w:rsidRDefault="00061339" w:rsidP="002275DB">
            <w:pPr>
              <w:rPr>
                <w:rFonts w:eastAsia="Times New Roman"/>
              </w:rPr>
            </w:pPr>
            <w:r>
              <w:rPr>
                <w:rFonts w:eastAsia="Times New Roman" w:cs="Arial"/>
                <w:color w:val="000000"/>
                <w:sz w:val="16"/>
                <w:szCs w:val="16"/>
              </w:rPr>
              <w:t>CHEN, Xiaozhong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8E6C4"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9CC1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65A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7AA30" w14:textId="77777777" w:rsidR="00061339" w:rsidRDefault="00061339" w:rsidP="002275DB">
            <w:pPr>
              <w:rPr>
                <w:rFonts w:eastAsia="Times New Roman"/>
                <w:sz w:val="24"/>
                <w:szCs w:val="24"/>
              </w:rPr>
            </w:pPr>
            <w:r>
              <w:rPr>
                <w:rFonts w:eastAsia="Times New Roman" w:cs="Arial"/>
                <w:color w:val="000000"/>
                <w:sz w:val="16"/>
                <w:szCs w:val="16"/>
              </w:rPr>
              <w:t>8.613911652e+12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8B467" w14:textId="77777777" w:rsidR="00061339" w:rsidRDefault="00061339" w:rsidP="002275DB">
            <w:pPr>
              <w:rPr>
                <w:rFonts w:eastAsia="Times New Roman"/>
              </w:rPr>
            </w:pPr>
            <w:r>
              <w:rPr>
                <w:rFonts w:eastAsia="Times New Roman" w:cs="Arial"/>
                <w:color w:val="000000"/>
                <w:sz w:val="16"/>
                <w:szCs w:val="16"/>
              </w:rPr>
              <w:t>30/08/2021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9967" w14:textId="77777777" w:rsidR="00061339" w:rsidRDefault="00061339" w:rsidP="002275DB">
            <w:pPr>
              <w:rPr>
                <w:rFonts w:eastAsia="Times New Roman"/>
              </w:rPr>
            </w:pPr>
            <w:r>
              <w:rPr>
                <w:rFonts w:eastAsia="Times New Roman" w:cs="Arial"/>
                <w:color w:val="000000"/>
                <w:sz w:val="16"/>
                <w:szCs w:val="16"/>
              </w:rPr>
              <w:t>re-elected at R5#92-e 4th term</w:t>
            </w:r>
          </w:p>
        </w:tc>
      </w:tr>
      <w:tr w:rsidR="00061339" w14:paraId="5C3816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5B2AC" w14:textId="77777777" w:rsidR="00061339" w:rsidRDefault="00061339" w:rsidP="002275D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42828"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5ECB" w14:textId="77777777" w:rsidR="00061339" w:rsidRDefault="00061339" w:rsidP="002275DB">
            <w:pPr>
              <w:rPr>
                <w:rFonts w:eastAsia="Times New Roman"/>
              </w:rPr>
            </w:pPr>
            <w:r>
              <w:rPr>
                <w:rFonts w:eastAsia="Times New Roman" w:cs="Arial"/>
                <w:color w:val="000000"/>
                <w:sz w:val="16"/>
                <w:szCs w:val="16"/>
              </w:rPr>
              <w:t>SIGOVICH, Ingbert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290E6"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DAA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CC133" w14:textId="77777777" w:rsidR="00061339" w:rsidRDefault="00061339" w:rsidP="002275DB">
            <w:pPr>
              <w:rPr>
                <w:rFonts w:eastAsia="Times New Roman"/>
                <w:sz w:val="24"/>
                <w:szCs w:val="24"/>
              </w:rPr>
            </w:pPr>
            <w:r>
              <w:rPr>
                <w:rFonts w:eastAsia="Times New Roman" w:cs="Arial"/>
                <w:color w:val="000000"/>
                <w:sz w:val="16"/>
                <w:szCs w:val="16"/>
              </w:rPr>
              <w:t>+33 4 92 94 43 24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C8A81" w14:textId="77777777" w:rsidR="00061339" w:rsidRDefault="00061339" w:rsidP="002275DB">
            <w:pPr>
              <w:rPr>
                <w:rFonts w:eastAsia="Times New Roman"/>
              </w:rPr>
            </w:pPr>
            <w:r>
              <w:rPr>
                <w:rFonts w:eastAsia="Times New Roman" w:cs="Arial"/>
                <w:color w:val="000000"/>
                <w:sz w:val="16"/>
                <w:szCs w:val="16"/>
              </w:rPr>
              <w:t>33 674 408 375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A73EB" w14:textId="77777777" w:rsidR="00061339" w:rsidRDefault="00061339" w:rsidP="002275DB">
            <w:pPr>
              <w:rPr>
                <w:rFonts w:eastAsia="Times New Roman"/>
              </w:rPr>
            </w:pPr>
            <w:r>
              <w:rPr>
                <w:rFonts w:eastAsia="Times New Roman" w:cs="Arial"/>
                <w:color w:val="000000"/>
                <w:sz w:val="16"/>
                <w:szCs w:val="16"/>
              </w:rPr>
              <w:t>29/04/2008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DDE5B" w14:textId="77777777" w:rsidR="00061339" w:rsidRDefault="00061339" w:rsidP="002275DB">
            <w:pPr>
              <w:rPr>
                <w:rFonts w:eastAsia="Times New Roman"/>
              </w:rPr>
            </w:pPr>
          </w:p>
        </w:tc>
      </w:tr>
      <w:tr w:rsidR="00061339" w14:paraId="494BDA9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B184E" w14:textId="77777777" w:rsidR="00061339" w:rsidRDefault="00061339" w:rsidP="002275DB">
            <w:pPr>
              <w:rPr>
                <w:rFonts w:eastAsia="Times New Roman"/>
                <w:sz w:val="24"/>
                <w:szCs w:val="24"/>
              </w:rPr>
            </w:pPr>
            <w:r>
              <w:rPr>
                <w:rFonts w:eastAsia="Times New Roman" w:cs="Arial"/>
                <w:color w:val="000000"/>
                <w:sz w:val="16"/>
                <w:szCs w:val="16"/>
              </w:rPr>
              <w:t>RAN ITU 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05549" w14:textId="77777777" w:rsidR="00061339" w:rsidRDefault="00061339" w:rsidP="002275DB">
            <w:pPr>
              <w:rPr>
                <w:rFonts w:eastAsia="Times New Roman"/>
              </w:rPr>
            </w:pPr>
            <w:r>
              <w:rPr>
                <w:rFonts w:eastAsia="Times New Roman" w:cs="Arial"/>
                <w:color w:val="000000"/>
                <w:sz w:val="16"/>
                <w:szCs w:val="16"/>
              </w:rPr>
              <w:t>Convenor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48930" w14:textId="77777777" w:rsidR="00061339" w:rsidRDefault="00061339" w:rsidP="002275DB">
            <w:pPr>
              <w:rPr>
                <w:rFonts w:eastAsia="Times New Roman"/>
              </w:rPr>
            </w:pPr>
            <w:r>
              <w:rPr>
                <w:rFonts w:eastAsia="Times New Roman" w:cs="Arial"/>
                <w:color w:val="000000"/>
                <w:sz w:val="16"/>
                <w:szCs w:val="16"/>
              </w:rPr>
              <w:t>ROMANO, Giovanni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FF512" w14:textId="77777777" w:rsidR="00061339" w:rsidRDefault="00061339" w:rsidP="002275DB">
            <w:pPr>
              <w:rPr>
                <w:rFonts w:eastAsia="Times New Roman"/>
              </w:rPr>
            </w:pPr>
            <w:r>
              <w:rPr>
                <w:rFonts w:eastAsia="Times New Roman"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9718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44405" w14:textId="77777777" w:rsidR="00061339" w:rsidRDefault="00061339" w:rsidP="002275DB">
            <w:pPr>
              <w:rPr>
                <w:rFonts w:eastAsia="Times New Roman"/>
              </w:rPr>
            </w:pPr>
            <w:r>
              <w:rPr>
                <w:rFonts w:eastAsia="Times New Roman" w:cs="Arial"/>
                <w:color w:val="000000"/>
                <w:sz w:val="16"/>
                <w:szCs w:val="16"/>
              </w:rPr>
              <w:t>390 112 287 069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4B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F3B11" w14:textId="77777777" w:rsidR="00061339" w:rsidRDefault="00061339" w:rsidP="002275DB">
            <w:pPr>
              <w:rPr>
                <w:rFonts w:eastAsia="Times New Roman"/>
                <w:sz w:val="24"/>
                <w:szCs w:val="24"/>
              </w:rPr>
            </w:pPr>
            <w:r>
              <w:rPr>
                <w:rFonts w:eastAsia="Times New Roman" w:cs="Arial"/>
                <w:color w:val="000000"/>
                <w:sz w:val="16"/>
                <w:szCs w:val="16"/>
              </w:rP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9CCA0" w14:textId="77777777" w:rsidR="00061339" w:rsidRDefault="00061339" w:rsidP="002275DB">
            <w:pPr>
              <w:rPr>
                <w:rFonts w:eastAsia="Times New Roman"/>
              </w:rPr>
            </w:pPr>
          </w:p>
        </w:tc>
      </w:tr>
      <w:tr w:rsidR="00061339" w14:paraId="6AC5E1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E6D42" w14:textId="77777777" w:rsidR="00061339" w:rsidRDefault="00061339" w:rsidP="002275DB">
            <w:pPr>
              <w:rPr>
                <w:rFonts w:eastAsia="Times New Roman"/>
                <w:sz w:val="24"/>
                <w:szCs w:val="24"/>
              </w:rPr>
            </w:pPr>
            <w:r>
              <w:rPr>
                <w:rFonts w:eastAsia="Times New Roman" w:cs="Arial"/>
                <w:color w:val="000000"/>
                <w:sz w:val="16"/>
                <w:szCs w:val="16"/>
              </w:rPr>
              <w:t>RAN ITU 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26DF9" w14:textId="77777777" w:rsidR="00061339" w:rsidRDefault="00061339" w:rsidP="002275D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199A3" w14:textId="77777777" w:rsidR="00061339" w:rsidRDefault="00061339" w:rsidP="002275DB">
            <w:pPr>
              <w:rPr>
                <w:rFonts w:eastAsia="Times New Roman"/>
              </w:rPr>
            </w:pPr>
            <w:r>
              <w:rPr>
                <w:rFonts w:eastAsia="Times New Roman" w:cs="Arial"/>
                <w:color w:val="000000"/>
                <w:sz w:val="16"/>
                <w:szCs w:val="16"/>
              </w:rPr>
              <w:t>KRAUSE, 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FD430" w14:textId="77777777" w:rsidR="00061339" w:rsidRDefault="00061339" w:rsidP="002275D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C04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3B5A" w14:textId="77777777" w:rsidR="00061339" w:rsidRDefault="00061339" w:rsidP="002275DB">
            <w:pPr>
              <w:rPr>
                <w:rFonts w:eastAsia="Times New Roman"/>
                <w:sz w:val="24"/>
                <w:szCs w:val="24"/>
              </w:rPr>
            </w:pPr>
            <w:r>
              <w:rPr>
                <w:rFonts w:eastAsia="Times New Roman"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49295" w14:textId="77777777" w:rsidR="00061339" w:rsidRDefault="00061339" w:rsidP="002275DB">
            <w:pPr>
              <w:rPr>
                <w:rFonts w:eastAsia="Times New Roman"/>
              </w:rPr>
            </w:pPr>
            <w:r>
              <w:rPr>
                <w:rFonts w:eastAsia="Times New Roman"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84262" w14:textId="77777777" w:rsidR="00061339" w:rsidRDefault="00061339" w:rsidP="002275DB">
            <w:pPr>
              <w:rPr>
                <w:rFonts w:eastAsia="Times New Roman"/>
              </w:rPr>
            </w:pPr>
            <w:r>
              <w:rPr>
                <w:rFonts w:eastAsia="Times New Roman" w:cs="Arial"/>
                <w:color w:val="000000"/>
                <w:sz w:val="16"/>
                <w:szCs w:val="16"/>
              </w:rPr>
              <w:t>01/11/2009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79040" w14:textId="77777777" w:rsidR="00061339" w:rsidRDefault="00061339" w:rsidP="002275DB">
            <w:pPr>
              <w:rPr>
                <w:rFonts w:eastAsia="Times New Roman"/>
              </w:rPr>
            </w:pPr>
          </w:p>
        </w:tc>
      </w:tr>
    </w:tbl>
    <w:p w14:paraId="446CE8FA" w14:textId="77777777" w:rsidR="00061339" w:rsidRDefault="00061339" w:rsidP="00061339">
      <w:pPr>
        <w:divId w:val="398745793"/>
        <w:rPr>
          <w:rFonts w:eastAsia="Times New Roman"/>
          <w:sz w:val="24"/>
          <w:szCs w:val="24"/>
        </w:rPr>
      </w:pPr>
      <w:r>
        <w:rPr>
          <w:rFonts w:eastAsia="Times New Roman"/>
        </w:rPr>
        <w:br/>
        <w:t>27 Entries</w:t>
      </w:r>
    </w:p>
    <w:p w14:paraId="72302498" w14:textId="77777777" w:rsidR="00061339" w:rsidRDefault="00061339">
      <w:pPr>
        <w:tabs>
          <w:tab w:val="clear" w:pos="567"/>
          <w:tab w:val="clear" w:pos="851"/>
          <w:tab w:val="clear" w:pos="1134"/>
          <w:tab w:val="clear" w:pos="1418"/>
          <w:tab w:val="clear" w:pos="1701"/>
        </w:tabs>
        <w:spacing w:after="0"/>
        <w:rPr>
          <w:rFonts w:eastAsia="Times New Roman"/>
          <w:b/>
          <w:lang w:eastAsia="en-US"/>
        </w:rPr>
      </w:pPr>
      <w:r>
        <w:br w:type="page"/>
      </w:r>
    </w:p>
    <w:p w14:paraId="2132876E" w14:textId="755FAB00" w:rsidR="00061339" w:rsidRDefault="00061339" w:rsidP="00061339">
      <w:pPr>
        <w:pStyle w:val="Heading9"/>
        <w:divId w:val="398745793"/>
        <w:rPr>
          <w:rFonts w:eastAsiaTheme="minorEastAsia"/>
        </w:rPr>
      </w:pPr>
      <w:bookmarkStart w:id="278" w:name="_Toc97638978"/>
      <w:bookmarkStart w:id="279" w:name="_Toc97639462"/>
      <w:r>
        <w:lastRenderedPageBreak/>
        <w:t>Annex B</w:t>
      </w:r>
      <w:r>
        <w:tab/>
      </w:r>
      <w:r>
        <w:t>Lists of documents</w:t>
      </w:r>
      <w:bookmarkEnd w:id="278"/>
      <w:bookmarkEnd w:id="279"/>
    </w:p>
    <w:p w14:paraId="2A823AD0" w14:textId="7A10E64A" w:rsidR="00061339" w:rsidRDefault="00061339" w:rsidP="00061339">
      <w:pPr>
        <w:pStyle w:val="Heading1"/>
        <w:divId w:val="398745793"/>
      </w:pPr>
      <w:bookmarkStart w:id="280" w:name="_Toc97638979"/>
      <w:bookmarkStart w:id="281" w:name="_Toc97639463"/>
      <w:r>
        <w:t>B.1</w:t>
      </w:r>
      <w:r>
        <w:tab/>
      </w:r>
      <w:r>
        <w:t>List of documents by TD number</w:t>
      </w:r>
      <w:bookmarkEnd w:id="280"/>
      <w:bookmarkEnd w:id="281"/>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2"/>
        <w:gridCol w:w="573"/>
        <w:gridCol w:w="1063"/>
        <w:gridCol w:w="2399"/>
        <w:gridCol w:w="2421"/>
        <w:gridCol w:w="938"/>
        <w:gridCol w:w="466"/>
        <w:gridCol w:w="484"/>
        <w:gridCol w:w="279"/>
        <w:gridCol w:w="564"/>
        <w:gridCol w:w="331"/>
        <w:gridCol w:w="1951"/>
        <w:gridCol w:w="1744"/>
        <w:gridCol w:w="816"/>
        <w:gridCol w:w="629"/>
      </w:tblGrid>
      <w:tr w:rsidR="00061339" w14:paraId="2F96B1ED"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170BB6" w14:textId="77777777" w:rsidR="00061339" w:rsidRDefault="00061339" w:rsidP="002275DB">
            <w:pPr>
              <w:rPr>
                <w:rFonts w:eastAsia="Times New Roman"/>
              </w:rPr>
            </w:pPr>
            <w:r>
              <w:rPr>
                <w:rFonts w:eastAsia="Times New Roman"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C293044"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32D70CD"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4D48FB"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F59D39"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59D7DF5" w14:textId="77777777" w:rsidR="00061339" w:rsidRDefault="00061339" w:rsidP="002275D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5F5E95C" w14:textId="77777777" w:rsidR="00061339" w:rsidRDefault="00061339" w:rsidP="002275DB">
            <w:pPr>
              <w:rPr>
                <w:rFonts w:eastAsia="Times New Roman"/>
              </w:rPr>
            </w:pPr>
            <w:r>
              <w:rPr>
                <w:rFonts w:eastAsia="Times New Roman" w:cs="Arial"/>
                <w:color w:val="000000"/>
                <w:sz w:val="16"/>
                <w:szCs w:val="16"/>
              </w:rPr>
              <w:t>CRNo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6064197" w14:textId="77777777" w:rsidR="00061339" w:rsidRDefault="00061339" w:rsidP="002275DB">
            <w:pPr>
              <w:rPr>
                <w:rFonts w:eastAsia="Times New Roman"/>
              </w:rPr>
            </w:pPr>
            <w:r>
              <w:rPr>
                <w:rFonts w:eastAsia="Times New Roman" w:cs="Arial"/>
                <w:color w:val="000000"/>
                <w:sz w:val="16"/>
                <w:szCs w:val="16"/>
              </w:rPr>
              <w:t>CRrev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90F2F86" w14:textId="77777777" w:rsidR="00061339" w:rsidRDefault="00061339" w:rsidP="002275DB">
            <w:pPr>
              <w:rPr>
                <w:rFonts w:eastAsia="Times New Roman"/>
              </w:rPr>
            </w:pPr>
            <w:r>
              <w:rPr>
                <w:rFonts w:eastAsia="Times New Roman"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9EF035" w14:textId="77777777" w:rsidR="00061339" w:rsidRDefault="00061339" w:rsidP="002275D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721ADD" w14:textId="77777777" w:rsidR="00061339" w:rsidRDefault="00061339" w:rsidP="002275DB">
            <w:pPr>
              <w:rPr>
                <w:rFonts w:eastAsia="Times New Roman"/>
              </w:rPr>
            </w:pPr>
            <w:r>
              <w:rPr>
                <w:rFonts w:eastAsia="Times New Roman"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7D62A2" w14:textId="77777777" w:rsidR="00061339" w:rsidRDefault="00061339" w:rsidP="002275DB">
            <w:pPr>
              <w:rPr>
                <w:rFonts w:eastAsia="Times New Roman"/>
              </w:rPr>
            </w:pPr>
            <w:r>
              <w:rPr>
                <w:rFonts w:eastAsia="Times New Roman"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33DAC3A"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0522EF" w14:textId="77777777" w:rsidR="00061339" w:rsidRDefault="00061339" w:rsidP="002275DB">
            <w:pPr>
              <w:rPr>
                <w:rFonts w:eastAsia="Times New Roman"/>
              </w:rPr>
            </w:pPr>
            <w:r>
              <w:rPr>
                <w:rFonts w:eastAsia="Times New Roman"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19F9F2" w14:textId="77777777" w:rsidR="00061339" w:rsidRDefault="00061339" w:rsidP="002275DB">
            <w:pPr>
              <w:rPr>
                <w:rFonts w:eastAsia="Times New Roman"/>
              </w:rPr>
            </w:pPr>
            <w:r>
              <w:rPr>
                <w:rFonts w:eastAsia="Times New Roman" w:cs="Arial"/>
                <w:color w:val="000000"/>
                <w:sz w:val="16"/>
                <w:szCs w:val="16"/>
              </w:rPr>
              <w:t>Revised to TD#</w:t>
            </w:r>
          </w:p>
        </w:tc>
      </w:tr>
      <w:tr w:rsidR="00061339" w14:paraId="63CBBF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49210" w14:textId="77777777" w:rsidR="00061339" w:rsidRDefault="00061339" w:rsidP="002275DB">
            <w:pPr>
              <w:rPr>
                <w:rFonts w:eastAsia="Times New Roman"/>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435CB" w14:textId="77777777" w:rsidR="00061339" w:rsidRDefault="00061339" w:rsidP="002275DB">
            <w:pPr>
              <w:rPr>
                <w:rFonts w:eastAsia="Times New Roman"/>
              </w:rPr>
            </w:pPr>
            <w:r>
              <w:rPr>
                <w:rFonts w:eastAsia="Times New Roman" w:cs="Arial"/>
                <w:color w:val="000000"/>
                <w:sz w:val="16"/>
                <w:szCs w:val="16"/>
              </w:rPr>
              <w:t>SP-211244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09F9D" w14:textId="77777777" w:rsidR="00061339" w:rsidRDefault="00061339" w:rsidP="002275DB">
            <w:pPr>
              <w:rPr>
                <w:rFonts w:eastAsia="Times New Roman"/>
              </w:rPr>
            </w:pPr>
            <w:r>
              <w:rPr>
                <w:rFonts w:eastAsia="Times New Roman"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80EF9" w14:textId="77777777" w:rsidR="00061339" w:rsidRDefault="00061339" w:rsidP="002275DB">
            <w:pPr>
              <w:rPr>
                <w:rFonts w:eastAsia="Times New Roman"/>
              </w:rPr>
            </w:pPr>
            <w:r>
              <w:rPr>
                <w:rFonts w:eastAsia="Times New Roman" w:cs="Arial"/>
                <w:color w:val="000000"/>
                <w:sz w:val="16"/>
                <w:szCs w:val="16"/>
              </w:rPr>
              <w:t>Agenda &amp; Procedures &amp; Time Schedule for TSG SA#94-e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31E20"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7B04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1868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3C0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A74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908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C321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990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9AFF" w14:textId="77777777" w:rsidR="00061339" w:rsidRDefault="00061339" w:rsidP="002275DB">
            <w:pPr>
              <w:rPr>
                <w:rFonts w:eastAsia="Times New Roman"/>
                <w:sz w:val="24"/>
                <w:szCs w:val="24"/>
              </w:rPr>
            </w:pPr>
            <w:r>
              <w:rPr>
                <w:rFonts w:eastAsia="Times New Roman" w:cs="Arial"/>
                <w:color w:val="000000"/>
                <w:sz w:val="16"/>
                <w:szCs w:val="16"/>
              </w:rPr>
              <w:t>The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BFDF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B5BC1" w14:textId="77777777" w:rsidR="00061339" w:rsidRDefault="00061339" w:rsidP="002275DB">
            <w:pPr>
              <w:rPr>
                <w:rFonts w:eastAsia="Times New Roman"/>
              </w:rPr>
            </w:pPr>
          </w:p>
        </w:tc>
      </w:tr>
      <w:tr w:rsidR="00061339" w14:paraId="219A845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98B90"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C3F1" w14:textId="77777777" w:rsidR="00061339" w:rsidRDefault="00061339" w:rsidP="002275DB">
            <w:pPr>
              <w:rPr>
                <w:rFonts w:eastAsia="Times New Roman"/>
              </w:rPr>
            </w:pPr>
            <w:r>
              <w:rPr>
                <w:rFonts w:eastAsia="Times New Roman" w:cs="Arial"/>
                <w:color w:val="000000"/>
                <w:sz w:val="16"/>
                <w:szCs w:val="16"/>
              </w:rPr>
              <w:t>SP-211245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8C9F8"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90BA2" w14:textId="77777777" w:rsidR="00061339" w:rsidRDefault="00061339" w:rsidP="002275DB">
            <w:pPr>
              <w:rPr>
                <w:rFonts w:eastAsia="Times New Roman"/>
              </w:rPr>
            </w:pPr>
            <w:r>
              <w:rPr>
                <w:rFonts w:eastAsia="Times New Roman" w:cs="Arial"/>
                <w:color w:val="000000"/>
                <w:sz w:val="16"/>
                <w:szCs w:val="16"/>
              </w:rPr>
              <w:t>Draft report of TSG SA meeting #93E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005D7" w14:textId="77777777" w:rsidR="00061339" w:rsidRDefault="00061339" w:rsidP="002275DB">
            <w:pPr>
              <w:rPr>
                <w:rFonts w:eastAsia="Times New Roman"/>
              </w:rPr>
            </w:pPr>
            <w:r>
              <w:rPr>
                <w:rFonts w:eastAsia="Times New Roman"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CE79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D679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B0C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C26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D1D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3FB3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A5B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35A7C" w14:textId="77777777" w:rsidR="00061339" w:rsidRDefault="00061339" w:rsidP="002275DB">
            <w:pPr>
              <w:rPr>
                <w:rFonts w:eastAsia="Times New Roman"/>
                <w:sz w:val="24"/>
                <w:szCs w:val="24"/>
              </w:rPr>
            </w:pPr>
            <w:r>
              <w:rPr>
                <w:rFonts w:eastAsia="Times New Roman" w:cs="Arial"/>
                <w:color w:val="000000"/>
                <w:sz w:val="16"/>
                <w:szCs w:val="16"/>
              </w:rPr>
              <w:t>The report of meeting TSG SA #93-e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3561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5A65" w14:textId="77777777" w:rsidR="00061339" w:rsidRDefault="00061339" w:rsidP="002275DB">
            <w:pPr>
              <w:rPr>
                <w:rFonts w:eastAsia="Times New Roman"/>
              </w:rPr>
            </w:pPr>
          </w:p>
        </w:tc>
      </w:tr>
      <w:tr w:rsidR="00061339" w14:paraId="5FA7419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411E4"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F1D36" w14:textId="77777777" w:rsidR="00061339" w:rsidRDefault="00061339" w:rsidP="002275DB">
            <w:pPr>
              <w:rPr>
                <w:rFonts w:eastAsia="Times New Roman"/>
              </w:rPr>
            </w:pPr>
            <w:r>
              <w:rPr>
                <w:rFonts w:eastAsia="Times New Roman" w:cs="Arial"/>
                <w:color w:val="000000"/>
                <w:sz w:val="16"/>
                <w:szCs w:val="16"/>
              </w:rPr>
              <w:t>SP-211246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08219"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BDEFD" w14:textId="77777777" w:rsidR="00061339" w:rsidRDefault="00061339" w:rsidP="002275DB">
            <w:pPr>
              <w:rPr>
                <w:rFonts w:eastAsia="Times New Roman"/>
              </w:rPr>
            </w:pPr>
            <w:r>
              <w:rPr>
                <w:rFonts w:eastAsia="Times New Roman" w:cs="Arial"/>
                <w:color w:val="000000"/>
                <w:sz w:val="16"/>
                <w:szCs w:val="16"/>
              </w:rPr>
              <w:t>LS from ETSI TC LI: Reply LS on PSCELL ID availability in SGW CDR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64497" w14:textId="77777777" w:rsidR="00061339" w:rsidRDefault="00061339" w:rsidP="002275DB">
            <w:pPr>
              <w:rPr>
                <w:rFonts w:eastAsia="Times New Roman"/>
              </w:rPr>
            </w:pPr>
            <w:r>
              <w:rPr>
                <w:rFonts w:eastAsia="Times New Roman" w:cs="Arial"/>
                <w:color w:val="000000"/>
                <w:sz w:val="16"/>
                <w:szCs w:val="16"/>
              </w:rPr>
              <w:t>ETSI TC 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1FC9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32AD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FF3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929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557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F9E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C767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A8D06"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1036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D9483" w14:textId="77777777" w:rsidR="00061339" w:rsidRDefault="00061339" w:rsidP="002275DB">
            <w:pPr>
              <w:rPr>
                <w:rFonts w:eastAsia="Times New Roman"/>
              </w:rPr>
            </w:pPr>
          </w:p>
        </w:tc>
      </w:tr>
      <w:tr w:rsidR="00061339" w14:paraId="2DFFCB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C8CE2"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58F12" w14:textId="77777777" w:rsidR="00061339" w:rsidRDefault="00061339" w:rsidP="002275DB">
            <w:pPr>
              <w:rPr>
                <w:rFonts w:eastAsia="Times New Roman"/>
              </w:rPr>
            </w:pPr>
            <w:r>
              <w:rPr>
                <w:rFonts w:eastAsia="Times New Roman" w:cs="Arial"/>
                <w:color w:val="000000"/>
                <w:sz w:val="16"/>
                <w:szCs w:val="16"/>
              </w:rPr>
              <w:t>SP-211247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E7EA1"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CBF34" w14:textId="77777777" w:rsidR="00061339" w:rsidRDefault="00061339" w:rsidP="002275DB">
            <w:pPr>
              <w:rPr>
                <w:rFonts w:eastAsia="Times New Roman"/>
              </w:rPr>
            </w:pPr>
            <w:r>
              <w:rPr>
                <w:rFonts w:eastAsia="Times New Roman" w:cs="Arial"/>
                <w:color w:val="000000"/>
                <w:sz w:val="16"/>
                <w:szCs w:val="16"/>
              </w:rPr>
              <w:t>LS from APT: APT REPORT ON EMERGING CRITICAL APPLICATIONS &amp; USE CASES OF IMT FOR INDUSTRIAL, SOCIETAL AND ENTERPRISE USERS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0A20" w14:textId="77777777" w:rsidR="00061339" w:rsidRDefault="00061339" w:rsidP="002275DB">
            <w:pPr>
              <w:rPr>
                <w:rFonts w:eastAsia="Times New Roman"/>
              </w:rPr>
            </w:pPr>
            <w:r>
              <w:rPr>
                <w:rFonts w:eastAsia="Times New Roman" w:cs="Arial"/>
                <w:color w:val="000000"/>
                <w:sz w:val="16"/>
                <w:szCs w:val="16"/>
              </w:rPr>
              <w:t>AWG28/OUT03 (Rev.1)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15E7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1EA5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40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17A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1D8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8BD6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67F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4E5C7" w14:textId="77777777" w:rsidR="00061339" w:rsidRDefault="00061339" w:rsidP="002275DB">
            <w:pPr>
              <w:rPr>
                <w:rFonts w:eastAsia="Times New Roman"/>
                <w:sz w:val="24"/>
                <w:szCs w:val="24"/>
              </w:rPr>
            </w:pPr>
            <w:r>
              <w:rPr>
                <w:rFonts w:eastAsia="Times New Roman" w:cs="Arial"/>
                <w:color w:val="000000"/>
                <w:sz w:val="16"/>
                <w:szCs w:val="16"/>
              </w:rPr>
              <w:t>CC#1: Clarify which WGs can provide response information. CC#4: To be forward to SA WG1 - please provide input till March. This LS was postponed and will be forwarded to SA WG1 by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FCC33"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99040" w14:textId="77777777" w:rsidR="00061339" w:rsidRDefault="00061339" w:rsidP="002275DB">
            <w:pPr>
              <w:rPr>
                <w:rFonts w:eastAsia="Times New Roman"/>
              </w:rPr>
            </w:pPr>
          </w:p>
        </w:tc>
      </w:tr>
      <w:tr w:rsidR="00061339" w14:paraId="075A889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64F70"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26410" w14:textId="77777777" w:rsidR="00061339" w:rsidRDefault="00061339" w:rsidP="002275DB">
            <w:pPr>
              <w:rPr>
                <w:rFonts w:eastAsia="Times New Roman"/>
              </w:rPr>
            </w:pPr>
            <w:r>
              <w:rPr>
                <w:rFonts w:eastAsia="Times New Roman" w:cs="Arial"/>
                <w:color w:val="000000"/>
                <w:sz w:val="16"/>
                <w:szCs w:val="16"/>
              </w:rPr>
              <w:t>SP-211248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594A1"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39DA8" w14:textId="77777777" w:rsidR="00061339" w:rsidRDefault="00061339" w:rsidP="002275DB">
            <w:pPr>
              <w:rPr>
                <w:rFonts w:eastAsia="Times New Roman"/>
              </w:rPr>
            </w:pPr>
            <w:r>
              <w:rPr>
                <w:rFonts w:eastAsia="Times New Roman" w:cs="Arial"/>
                <w:color w:val="000000"/>
                <w:sz w:val="16"/>
                <w:szCs w:val="16"/>
              </w:rPr>
              <w:t>LS from MEF Forum: Liaison informing about Publication of Standard MEF 84 Network Slice Service and Attributes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42693" w14:textId="77777777" w:rsidR="00061339" w:rsidRDefault="00061339" w:rsidP="002275DB">
            <w:pPr>
              <w:rPr>
                <w:rFonts w:eastAsia="Times New Roman"/>
              </w:rPr>
            </w:pPr>
            <w:r>
              <w:rPr>
                <w:rFonts w:eastAsia="Times New Roman" w:cs="Arial"/>
                <w:color w:val="000000"/>
                <w:sz w:val="16"/>
                <w:szCs w:val="16"/>
              </w:rPr>
              <w:t>MEF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8A8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ABA9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484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545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01D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D5A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267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3C426"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8AC6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A2FDA" w14:textId="77777777" w:rsidR="00061339" w:rsidRDefault="00061339" w:rsidP="002275DB">
            <w:pPr>
              <w:rPr>
                <w:rFonts w:eastAsia="Times New Roman"/>
              </w:rPr>
            </w:pPr>
          </w:p>
        </w:tc>
      </w:tr>
      <w:tr w:rsidR="00061339" w14:paraId="3B6032E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73D95"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25B76" w14:textId="77777777" w:rsidR="00061339" w:rsidRDefault="00061339" w:rsidP="002275DB">
            <w:pPr>
              <w:rPr>
                <w:rFonts w:eastAsia="Times New Roman"/>
              </w:rPr>
            </w:pPr>
            <w:r>
              <w:rPr>
                <w:rFonts w:eastAsia="Times New Roman" w:cs="Arial"/>
                <w:color w:val="000000"/>
                <w:sz w:val="16"/>
                <w:szCs w:val="16"/>
              </w:rPr>
              <w:t>SP-211249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BB201"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8BF09" w14:textId="77777777" w:rsidR="00061339" w:rsidRDefault="00061339" w:rsidP="002275DB">
            <w:pPr>
              <w:rPr>
                <w:rFonts w:eastAsia="Times New Roman"/>
              </w:rPr>
            </w:pPr>
            <w:r>
              <w:rPr>
                <w:rFonts w:eastAsia="Times New Roman" w:cs="Arial"/>
                <w:color w:val="000000"/>
                <w:sz w:val="16"/>
                <w:szCs w:val="16"/>
              </w:rPr>
              <w:t>LS from ETSI ISG RIS: Formation of a new ETSI ISG for Reconfigurable Intelligent Surfaces (RIS)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57A9D" w14:textId="77777777" w:rsidR="00061339" w:rsidRDefault="00061339" w:rsidP="002275DB">
            <w:pPr>
              <w:rPr>
                <w:rFonts w:eastAsia="Times New Roman"/>
              </w:rPr>
            </w:pPr>
            <w:r>
              <w:rPr>
                <w:rFonts w:eastAsia="Times New Roman" w:cs="Arial"/>
                <w:color w:val="000000"/>
                <w:sz w:val="16"/>
                <w:szCs w:val="16"/>
              </w:rPr>
              <w:t>ETSI ISG 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914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C46F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C0F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45F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572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862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B8B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53399"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960C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2973A" w14:textId="77777777" w:rsidR="00061339" w:rsidRDefault="00061339" w:rsidP="002275DB">
            <w:pPr>
              <w:rPr>
                <w:rFonts w:eastAsia="Times New Roman"/>
              </w:rPr>
            </w:pPr>
          </w:p>
        </w:tc>
      </w:tr>
      <w:tr w:rsidR="00061339" w14:paraId="7B48D1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CE56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8FD46" w14:textId="77777777" w:rsidR="00061339" w:rsidRDefault="00061339" w:rsidP="002275DB">
            <w:pPr>
              <w:rPr>
                <w:rFonts w:eastAsia="Times New Roman"/>
              </w:rPr>
            </w:pPr>
            <w:r>
              <w:rPr>
                <w:rFonts w:eastAsia="Times New Roman" w:cs="Arial"/>
                <w:color w:val="000000"/>
                <w:sz w:val="16"/>
                <w:szCs w:val="16"/>
              </w:rPr>
              <w:t>SP-211250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95F70"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F32F1" w14:textId="77777777" w:rsidR="00061339" w:rsidRDefault="00061339" w:rsidP="002275DB">
            <w:pPr>
              <w:rPr>
                <w:rFonts w:eastAsia="Times New Roman"/>
              </w:rPr>
            </w:pPr>
            <w:r>
              <w:rPr>
                <w:rFonts w:eastAsia="Times New Roman" w:cs="Arial"/>
                <w:color w:val="000000"/>
                <w:sz w:val="16"/>
                <w:szCs w:val="16"/>
              </w:rPr>
              <w:t>LS from RAN WG3: Reply LS on Guidelines on Port Allocation for New 3GPP Interfaces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206B7" w14:textId="77777777" w:rsidR="00061339" w:rsidRDefault="00061339" w:rsidP="002275D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879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8575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A7A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82D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3AD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EA43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F25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8EE33"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6E1B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DCC06" w14:textId="77777777" w:rsidR="00061339" w:rsidRDefault="00061339" w:rsidP="002275DB">
            <w:pPr>
              <w:rPr>
                <w:rFonts w:eastAsia="Times New Roman"/>
              </w:rPr>
            </w:pPr>
          </w:p>
        </w:tc>
      </w:tr>
      <w:tr w:rsidR="00061339" w14:paraId="37D5E0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96EF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226A4" w14:textId="77777777" w:rsidR="00061339" w:rsidRDefault="00061339" w:rsidP="002275DB">
            <w:pPr>
              <w:rPr>
                <w:rFonts w:eastAsia="Times New Roman"/>
              </w:rPr>
            </w:pPr>
            <w:r>
              <w:rPr>
                <w:rFonts w:eastAsia="Times New Roman" w:cs="Arial"/>
                <w:color w:val="000000"/>
                <w:sz w:val="16"/>
                <w:szCs w:val="16"/>
              </w:rPr>
              <w:t>SP-211251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10433"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AC8DC" w14:textId="77777777" w:rsidR="00061339" w:rsidRDefault="00061339" w:rsidP="002275DB">
            <w:pPr>
              <w:rPr>
                <w:rFonts w:eastAsia="Times New Roman"/>
              </w:rPr>
            </w:pPr>
            <w:r>
              <w:rPr>
                <w:rFonts w:eastAsia="Times New Roman" w:cs="Arial"/>
                <w:color w:val="000000"/>
                <w:sz w:val="16"/>
                <w:szCs w:val="16"/>
              </w:rPr>
              <w:t>LS from SA WG2: LS on use of inclusive terminology for Time Synchronization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8597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D22C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AFC3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BF2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51E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F67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9D9A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09CBC" w14:textId="77777777" w:rsidR="00061339" w:rsidRDefault="00061339" w:rsidP="002275DB">
            <w:pPr>
              <w:rPr>
                <w:rFonts w:eastAsia="Times New Roman"/>
              </w:rPr>
            </w:pPr>
            <w:r>
              <w:rPr>
                <w:rFonts w:eastAsia="Times New Roman" w:cs="Arial"/>
                <w:color w:val="000000"/>
                <w:sz w:val="16"/>
                <w:szCs w:val="16"/>
              </w:rPr>
              <w:t>Enhanced support of Industrial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9BECC"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9848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E28F3" w14:textId="77777777" w:rsidR="00061339" w:rsidRDefault="00061339" w:rsidP="002275DB">
            <w:pPr>
              <w:rPr>
                <w:rFonts w:eastAsia="Times New Roman"/>
              </w:rPr>
            </w:pPr>
          </w:p>
        </w:tc>
      </w:tr>
      <w:tr w:rsidR="00061339" w14:paraId="7F9845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F69AD"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5CE8B" w14:textId="77777777" w:rsidR="00061339" w:rsidRDefault="00061339" w:rsidP="002275DB">
            <w:pPr>
              <w:rPr>
                <w:rFonts w:eastAsia="Times New Roman"/>
              </w:rPr>
            </w:pPr>
            <w:r>
              <w:rPr>
                <w:rFonts w:eastAsia="Times New Roman" w:cs="Arial"/>
                <w:color w:val="000000"/>
                <w:sz w:val="16"/>
                <w:szCs w:val="16"/>
              </w:rPr>
              <w:t>SP-211252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162EA"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CA298" w14:textId="77777777" w:rsidR="00061339" w:rsidRDefault="00061339" w:rsidP="002275DB">
            <w:pPr>
              <w:rPr>
                <w:rFonts w:eastAsia="Times New Roman"/>
              </w:rPr>
            </w:pPr>
            <w:r>
              <w:rPr>
                <w:rFonts w:eastAsia="Times New Roman" w:cs="Arial"/>
                <w:color w:val="000000"/>
                <w:sz w:val="16"/>
                <w:szCs w:val="16"/>
              </w:rPr>
              <w:t>LS from SA WG2: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6772A"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646D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8BC5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10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0F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4E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534A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C6A3" w14:textId="77777777" w:rsidR="00061339" w:rsidRDefault="00061339" w:rsidP="002275D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235F"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8CA4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4ECAC" w14:textId="77777777" w:rsidR="00061339" w:rsidRDefault="00061339" w:rsidP="002275DB">
            <w:pPr>
              <w:rPr>
                <w:rFonts w:eastAsia="Times New Roman"/>
              </w:rPr>
            </w:pPr>
          </w:p>
        </w:tc>
      </w:tr>
      <w:tr w:rsidR="00061339" w14:paraId="2925317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CB60C"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0AD20" w14:textId="77777777" w:rsidR="00061339" w:rsidRDefault="00061339" w:rsidP="002275DB">
            <w:pPr>
              <w:rPr>
                <w:rFonts w:eastAsia="Times New Roman"/>
              </w:rPr>
            </w:pPr>
            <w:r>
              <w:rPr>
                <w:rFonts w:eastAsia="Times New Roman" w:cs="Arial"/>
                <w:color w:val="000000"/>
                <w:sz w:val="16"/>
                <w:szCs w:val="16"/>
              </w:rPr>
              <w:t>SP-211253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E520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DD997" w14:textId="77777777" w:rsidR="00061339" w:rsidRDefault="00061339" w:rsidP="002275DB">
            <w:pPr>
              <w:rPr>
                <w:rFonts w:eastAsia="Times New Roman"/>
              </w:rPr>
            </w:pPr>
            <w:r>
              <w:rPr>
                <w:rFonts w:eastAsia="Times New Roman" w:cs="Arial"/>
                <w:color w:val="000000"/>
                <w:sz w:val="16"/>
                <w:szCs w:val="16"/>
              </w:rPr>
              <w:t>LS from SA WG2: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16A2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1E3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88D0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771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FF6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7B6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B672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11702" w14:textId="77777777" w:rsidR="00061339" w:rsidRDefault="00061339" w:rsidP="002275DB">
            <w:pPr>
              <w:rPr>
                <w:rFonts w:eastAsia="Times New Roman"/>
              </w:rPr>
            </w:pPr>
            <w:r>
              <w:rPr>
                <w:rFonts w:eastAsia="Times New Roman" w:cs="Arial"/>
                <w:color w:val="000000"/>
                <w:sz w:val="16"/>
                <w:szCs w:val="16"/>
              </w:rPr>
              <w:t>LTE_NBIOT_eMTC_NTN,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CB1BE"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BB65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F0C3D" w14:textId="77777777" w:rsidR="00061339" w:rsidRDefault="00061339" w:rsidP="002275DB">
            <w:pPr>
              <w:rPr>
                <w:rFonts w:eastAsia="Times New Roman"/>
              </w:rPr>
            </w:pPr>
          </w:p>
        </w:tc>
      </w:tr>
      <w:tr w:rsidR="00061339" w14:paraId="7D6BA0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769A4"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C7006" w14:textId="77777777" w:rsidR="00061339" w:rsidRDefault="00061339" w:rsidP="002275DB">
            <w:pPr>
              <w:rPr>
                <w:rFonts w:eastAsia="Times New Roman"/>
              </w:rPr>
            </w:pPr>
            <w:r>
              <w:rPr>
                <w:rFonts w:eastAsia="Times New Roman" w:cs="Arial"/>
                <w:color w:val="000000"/>
                <w:sz w:val="16"/>
                <w:szCs w:val="16"/>
              </w:rPr>
              <w:t>SP-211254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27FE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1A611" w14:textId="77777777" w:rsidR="00061339" w:rsidRDefault="00061339" w:rsidP="002275DB">
            <w:pPr>
              <w:rPr>
                <w:rFonts w:eastAsia="Times New Roman"/>
              </w:rPr>
            </w:pPr>
            <w:r>
              <w:rPr>
                <w:rFonts w:eastAsia="Times New Roman" w:cs="Arial"/>
                <w:color w:val="000000"/>
                <w:sz w:val="16"/>
                <w:szCs w:val="16"/>
              </w:rPr>
              <w:t>LS from SA WG3: Reply to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CE2A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EBE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8FFE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D27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879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0F3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8FF9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31410" w14:textId="77777777" w:rsidR="00061339" w:rsidRDefault="00061339" w:rsidP="002275DB">
            <w:pPr>
              <w:rPr>
                <w:rFonts w:eastAsia="Times New Roman"/>
              </w:rPr>
            </w:pPr>
            <w:r>
              <w:rPr>
                <w:rFonts w:eastAsia="Times New Roman"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55E31"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B300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D64AA" w14:textId="77777777" w:rsidR="00061339" w:rsidRDefault="00061339" w:rsidP="002275DB">
            <w:pPr>
              <w:rPr>
                <w:rFonts w:eastAsia="Times New Roman"/>
              </w:rPr>
            </w:pPr>
          </w:p>
        </w:tc>
      </w:tr>
      <w:tr w:rsidR="00061339" w14:paraId="7A81AF1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8568B"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CCD76" w14:textId="77777777" w:rsidR="00061339" w:rsidRDefault="00061339" w:rsidP="002275DB">
            <w:pPr>
              <w:rPr>
                <w:rFonts w:eastAsia="Times New Roman"/>
              </w:rPr>
            </w:pPr>
            <w:r>
              <w:rPr>
                <w:rFonts w:eastAsia="Times New Roman" w:cs="Arial"/>
                <w:color w:val="000000"/>
                <w:sz w:val="16"/>
                <w:szCs w:val="16"/>
              </w:rPr>
              <w:t>SP-211255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32631"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D2F71" w14:textId="77777777" w:rsidR="00061339" w:rsidRDefault="00061339" w:rsidP="002275DB">
            <w:pPr>
              <w:rPr>
                <w:rFonts w:eastAsia="Times New Roman"/>
              </w:rPr>
            </w:pPr>
            <w:r>
              <w:rPr>
                <w:rFonts w:eastAsia="Times New Roman" w:cs="Arial"/>
                <w:color w:val="000000"/>
                <w:sz w:val="16"/>
                <w:szCs w:val="16"/>
              </w:rPr>
              <w:t>LS from SA WG3: LS on reply to SA6 about new SID on Application Enablement for Data Integrity Verification Service in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1F5D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01EC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A51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10D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4A5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E64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A76F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24A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04DD"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46F7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3379" w14:textId="77777777" w:rsidR="00061339" w:rsidRDefault="00061339" w:rsidP="002275DB">
            <w:pPr>
              <w:rPr>
                <w:rFonts w:eastAsia="Times New Roman"/>
              </w:rPr>
            </w:pPr>
          </w:p>
        </w:tc>
      </w:tr>
      <w:tr w:rsidR="00061339" w14:paraId="612CBB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67180"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D103E" w14:textId="77777777" w:rsidR="00061339" w:rsidRDefault="00061339" w:rsidP="002275DB">
            <w:pPr>
              <w:rPr>
                <w:rFonts w:eastAsia="Times New Roman"/>
              </w:rPr>
            </w:pPr>
            <w:r>
              <w:rPr>
                <w:rFonts w:eastAsia="Times New Roman" w:cs="Arial"/>
                <w:color w:val="000000"/>
                <w:sz w:val="16"/>
                <w:szCs w:val="16"/>
              </w:rPr>
              <w:t>SP-211256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50512"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0689E" w14:textId="77777777" w:rsidR="00061339" w:rsidRDefault="00061339" w:rsidP="002275DB">
            <w:pPr>
              <w:rPr>
                <w:rFonts w:eastAsia="Times New Roman"/>
              </w:rPr>
            </w:pPr>
            <w:r>
              <w:rPr>
                <w:rFonts w:eastAsia="Times New Roman" w:cs="Arial"/>
                <w:color w:val="000000"/>
                <w:sz w:val="16"/>
                <w:szCs w:val="16"/>
              </w:rPr>
              <w:t>Reply LS on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A508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86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D4E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C3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ED7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B6D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E81B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34C4D" w14:textId="77777777" w:rsidR="00061339" w:rsidRDefault="00061339" w:rsidP="002275D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32BB9"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148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D3AFD" w14:textId="77777777" w:rsidR="00061339" w:rsidRDefault="00061339" w:rsidP="002275DB">
            <w:pPr>
              <w:rPr>
                <w:rFonts w:eastAsia="Times New Roman"/>
              </w:rPr>
            </w:pPr>
          </w:p>
        </w:tc>
      </w:tr>
      <w:tr w:rsidR="00061339" w14:paraId="72431A7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D25F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871C" w14:textId="77777777" w:rsidR="00061339" w:rsidRDefault="00061339" w:rsidP="002275DB">
            <w:pPr>
              <w:rPr>
                <w:rFonts w:eastAsia="Times New Roman"/>
              </w:rPr>
            </w:pPr>
            <w:r>
              <w:rPr>
                <w:rFonts w:eastAsia="Times New Roman" w:cs="Arial"/>
                <w:color w:val="000000"/>
                <w:sz w:val="16"/>
                <w:szCs w:val="16"/>
              </w:rPr>
              <w:t>SP-211257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20F9"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6EE8F" w14:textId="77777777" w:rsidR="00061339" w:rsidRDefault="00061339" w:rsidP="002275DB">
            <w:pPr>
              <w:rPr>
                <w:rFonts w:eastAsia="Times New Roman"/>
              </w:rPr>
            </w:pPr>
            <w:r>
              <w:rPr>
                <w:rFonts w:eastAsia="Times New Roman" w:cs="Arial"/>
                <w:color w:val="000000"/>
                <w:sz w:val="16"/>
                <w:szCs w:val="16"/>
              </w:rPr>
              <w:t>LS from SA WG5: Reply LS to GSMA on new whitepaper E2E Network Slicing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AD8B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7B1C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BF0F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80D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C2C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83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BAE3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814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E2BBA"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07A94"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B4AD8" w14:textId="77777777" w:rsidR="00061339" w:rsidRDefault="00061339" w:rsidP="002275DB">
            <w:pPr>
              <w:rPr>
                <w:rFonts w:eastAsia="Times New Roman"/>
              </w:rPr>
            </w:pPr>
          </w:p>
        </w:tc>
      </w:tr>
      <w:tr w:rsidR="00061339" w14:paraId="5A0ADB1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ADA1E"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E5BAF" w14:textId="77777777" w:rsidR="00061339" w:rsidRDefault="00061339" w:rsidP="002275DB">
            <w:pPr>
              <w:rPr>
                <w:rFonts w:eastAsia="Times New Roman"/>
              </w:rPr>
            </w:pPr>
            <w:r>
              <w:rPr>
                <w:rFonts w:eastAsia="Times New Roman" w:cs="Arial"/>
                <w:color w:val="000000"/>
                <w:sz w:val="16"/>
                <w:szCs w:val="16"/>
              </w:rPr>
              <w:t>SP-211258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0178C"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440EE" w14:textId="77777777" w:rsidR="00061339" w:rsidRDefault="00061339" w:rsidP="002275DB">
            <w:pPr>
              <w:rPr>
                <w:rFonts w:eastAsia="Times New Roman"/>
              </w:rPr>
            </w:pPr>
            <w:r>
              <w:rPr>
                <w:rFonts w:eastAsia="Times New Roman" w:cs="Arial"/>
                <w:color w:val="000000"/>
                <w:sz w:val="16"/>
                <w:szCs w:val="16"/>
              </w:rPr>
              <w:t>LS from SA WG5: LS to 3GPP OPs on Multi-SDO Autonomous Networks (AN) formal cooperation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BD9F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54A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F10C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A3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6F7F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37E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2D8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73B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8095F"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C78F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8CA6F" w14:textId="77777777" w:rsidR="00061339" w:rsidRDefault="00061339" w:rsidP="002275DB">
            <w:pPr>
              <w:rPr>
                <w:rFonts w:eastAsia="Times New Roman"/>
              </w:rPr>
            </w:pPr>
          </w:p>
        </w:tc>
      </w:tr>
      <w:tr w:rsidR="00061339" w14:paraId="77F5EAD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3E83B"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10855" w14:textId="77777777" w:rsidR="00061339" w:rsidRDefault="00061339" w:rsidP="002275DB">
            <w:pPr>
              <w:rPr>
                <w:rFonts w:eastAsia="Times New Roman"/>
              </w:rPr>
            </w:pPr>
            <w:r>
              <w:rPr>
                <w:rFonts w:eastAsia="Times New Roman" w:cs="Arial"/>
                <w:color w:val="000000"/>
                <w:sz w:val="16"/>
                <w:szCs w:val="16"/>
              </w:rPr>
              <w:t>SP-211259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98A1C"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416EF" w14:textId="77777777" w:rsidR="00061339" w:rsidRDefault="00061339" w:rsidP="002275DB">
            <w:pPr>
              <w:rPr>
                <w:rFonts w:eastAsia="Times New Roman"/>
              </w:rPr>
            </w:pPr>
            <w:r>
              <w:rPr>
                <w:rFonts w:eastAsia="Times New Roman" w:cs="Arial"/>
                <w:color w:val="000000"/>
                <w:sz w:val="16"/>
                <w:szCs w:val="16"/>
              </w:rPr>
              <w:t>LS from SA WG5: Reply to TM Forum on Intent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0A29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A7DE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CFB3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DF6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42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5C6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ED45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4C29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991B6"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7ED5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86CE3" w14:textId="77777777" w:rsidR="00061339" w:rsidRDefault="00061339" w:rsidP="002275DB">
            <w:pPr>
              <w:rPr>
                <w:rFonts w:eastAsia="Times New Roman"/>
              </w:rPr>
            </w:pPr>
          </w:p>
        </w:tc>
      </w:tr>
      <w:tr w:rsidR="00061339" w14:paraId="199A62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065DF"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0F567" w14:textId="77777777" w:rsidR="00061339" w:rsidRDefault="00061339" w:rsidP="002275DB">
            <w:pPr>
              <w:rPr>
                <w:rFonts w:eastAsia="Times New Roman"/>
              </w:rPr>
            </w:pPr>
            <w:r>
              <w:rPr>
                <w:rFonts w:eastAsia="Times New Roman" w:cs="Arial"/>
                <w:color w:val="000000"/>
                <w:sz w:val="16"/>
                <w:szCs w:val="16"/>
              </w:rPr>
              <w:t>SP-211260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33EA5"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70BB1" w14:textId="77777777" w:rsidR="00061339" w:rsidRDefault="00061339" w:rsidP="002275DB">
            <w:pPr>
              <w:rPr>
                <w:rFonts w:eastAsia="Times New Roman"/>
              </w:rPr>
            </w:pPr>
            <w:r>
              <w:rPr>
                <w:rFonts w:eastAsia="Times New Roman" w:cs="Arial"/>
                <w:color w:val="000000"/>
                <w:sz w:val="16"/>
                <w:szCs w:val="16"/>
              </w:rPr>
              <w:t>LS from SA WG5: LS to TM Forum, MEF and GSMA on overall architecture for network slice ordering, provisioning and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877A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2AF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2166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1A9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490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4CF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D6F2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E49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35954"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69B9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CEDC5" w14:textId="77777777" w:rsidR="00061339" w:rsidRDefault="00061339" w:rsidP="002275DB">
            <w:pPr>
              <w:rPr>
                <w:rFonts w:eastAsia="Times New Roman"/>
              </w:rPr>
            </w:pPr>
          </w:p>
        </w:tc>
      </w:tr>
      <w:tr w:rsidR="00061339" w14:paraId="4F3F03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725BC"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F6EE5" w14:textId="77777777" w:rsidR="00061339" w:rsidRDefault="00061339" w:rsidP="002275DB">
            <w:pPr>
              <w:rPr>
                <w:rFonts w:eastAsia="Times New Roman"/>
              </w:rPr>
            </w:pPr>
            <w:r>
              <w:rPr>
                <w:rFonts w:eastAsia="Times New Roman" w:cs="Arial"/>
                <w:color w:val="000000"/>
                <w:sz w:val="16"/>
                <w:szCs w:val="16"/>
              </w:rPr>
              <w:t>SP-211261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E199D"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96E63" w14:textId="77777777" w:rsidR="00061339" w:rsidRDefault="00061339" w:rsidP="002275DB">
            <w:pPr>
              <w:rPr>
                <w:rFonts w:eastAsia="Times New Roman"/>
              </w:rPr>
            </w:pPr>
            <w:r>
              <w:rPr>
                <w:rFonts w:eastAsia="Times New Roman" w:cs="Arial"/>
                <w:color w:val="000000"/>
                <w:sz w:val="16"/>
                <w:szCs w:val="16"/>
              </w:rPr>
              <w:t>LS from SA WG5: LS to ITU-T SG2 on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C70F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1CA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434B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689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C72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A7B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76C7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92285" w14:textId="77777777" w:rsidR="00061339" w:rsidRDefault="00061339" w:rsidP="002275D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E0383"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7F1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DB8FF" w14:textId="77777777" w:rsidR="00061339" w:rsidRDefault="00061339" w:rsidP="002275DB">
            <w:pPr>
              <w:rPr>
                <w:rFonts w:eastAsia="Times New Roman"/>
              </w:rPr>
            </w:pPr>
          </w:p>
        </w:tc>
      </w:tr>
      <w:tr w:rsidR="00061339" w14:paraId="0F27901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4336F"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60F4D" w14:textId="77777777" w:rsidR="00061339" w:rsidRDefault="00061339" w:rsidP="002275DB">
            <w:pPr>
              <w:rPr>
                <w:rFonts w:eastAsia="Times New Roman"/>
              </w:rPr>
            </w:pPr>
            <w:r>
              <w:rPr>
                <w:rFonts w:eastAsia="Times New Roman" w:cs="Arial"/>
                <w:color w:val="000000"/>
                <w:sz w:val="16"/>
                <w:szCs w:val="16"/>
              </w:rPr>
              <w:t>SP-211262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5DEFA"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80D24" w14:textId="77777777" w:rsidR="00061339" w:rsidRDefault="00061339" w:rsidP="002275DB">
            <w:pPr>
              <w:rPr>
                <w:rFonts w:eastAsia="Times New Roman"/>
              </w:rPr>
            </w:pPr>
            <w:r>
              <w:rPr>
                <w:rFonts w:eastAsia="Times New Roman" w:cs="Arial"/>
                <w:color w:val="000000"/>
                <w:sz w:val="16"/>
                <w:szCs w:val="16"/>
              </w:rPr>
              <w:t>LS from CT WG1: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CDC58" w14:textId="77777777" w:rsidR="00061339" w:rsidRDefault="00061339" w:rsidP="002275D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DF3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87BA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B60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4AA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7DF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F55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974FB" w14:textId="77777777" w:rsidR="00061339" w:rsidRDefault="00061339" w:rsidP="002275DB">
            <w:pPr>
              <w:rPr>
                <w:rFonts w:eastAsia="Times New Roman"/>
              </w:rPr>
            </w:pPr>
            <w:r>
              <w:rPr>
                <w:rFonts w:eastAsia="Times New Roman" w:cs="Arial"/>
                <w:color w:val="000000"/>
                <w:sz w:val="16"/>
                <w:szCs w:val="16"/>
              </w:rPr>
              <w:t>LTE_NBIOT_eMTC_NTN,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9A19F" w14:textId="77777777" w:rsidR="00061339" w:rsidRDefault="00061339" w:rsidP="002275DB">
            <w:pPr>
              <w:rPr>
                <w:rFonts w:eastAsia="Times New Roman"/>
              </w:rPr>
            </w:pPr>
            <w:r>
              <w:rPr>
                <w:rFonts w:eastAsia="Times New Roman" w:cs="Arial"/>
                <w:color w:val="000000"/>
                <w:sz w:val="16"/>
                <w:szCs w:val="16"/>
              </w:rPr>
              <w:t>CC#1: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9FB7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118F7" w14:textId="77777777" w:rsidR="00061339" w:rsidRDefault="00061339" w:rsidP="002275DB">
            <w:pPr>
              <w:rPr>
                <w:rFonts w:eastAsia="Times New Roman"/>
              </w:rPr>
            </w:pPr>
          </w:p>
        </w:tc>
      </w:tr>
      <w:tr w:rsidR="00061339" w14:paraId="54E943D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E8D2D"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AEF9C" w14:textId="77777777" w:rsidR="00061339" w:rsidRDefault="00061339" w:rsidP="002275DB">
            <w:pPr>
              <w:rPr>
                <w:rFonts w:eastAsia="Times New Roman"/>
              </w:rPr>
            </w:pPr>
            <w:r>
              <w:rPr>
                <w:rFonts w:eastAsia="Times New Roman" w:cs="Arial"/>
                <w:color w:val="000000"/>
                <w:sz w:val="16"/>
                <w:szCs w:val="16"/>
              </w:rPr>
              <w:t>SP-211263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6FBAE"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20B0A" w14:textId="77777777" w:rsidR="00061339" w:rsidRDefault="00061339" w:rsidP="002275DB">
            <w:pPr>
              <w:rPr>
                <w:rFonts w:eastAsia="Times New Roman"/>
              </w:rPr>
            </w:pPr>
            <w:r>
              <w:rPr>
                <w:rFonts w:eastAsia="Times New Roman" w:cs="Arial"/>
                <w:color w:val="000000"/>
                <w:sz w:val="16"/>
                <w:szCs w:val="16"/>
              </w:rPr>
              <w:t>LS from SA WG1: Reply to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E6DC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546F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0B1B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DE1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75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A9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AD4B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FACD9" w14:textId="77777777" w:rsidR="00061339" w:rsidRDefault="00061339" w:rsidP="002275DB">
            <w:pPr>
              <w:rPr>
                <w:rFonts w:eastAsia="Times New Roman"/>
              </w:rPr>
            </w:pPr>
            <w:r>
              <w:rPr>
                <w:rFonts w:eastAsia="Times New Roman"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6F365"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45F7A"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FB9D7" w14:textId="77777777" w:rsidR="00061339" w:rsidRDefault="00061339" w:rsidP="002275DB">
            <w:pPr>
              <w:rPr>
                <w:rFonts w:eastAsia="Times New Roman"/>
              </w:rPr>
            </w:pPr>
          </w:p>
        </w:tc>
      </w:tr>
      <w:tr w:rsidR="00061339" w14:paraId="705446E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DA8E4"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F55D" w14:textId="77777777" w:rsidR="00061339" w:rsidRDefault="00061339" w:rsidP="002275DB">
            <w:pPr>
              <w:rPr>
                <w:rFonts w:eastAsia="Times New Roman"/>
              </w:rPr>
            </w:pPr>
            <w:r>
              <w:rPr>
                <w:rFonts w:eastAsia="Times New Roman" w:cs="Arial"/>
                <w:color w:val="000000"/>
                <w:sz w:val="16"/>
                <w:szCs w:val="16"/>
              </w:rPr>
              <w:t>SP-211264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D60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01A24" w14:textId="77777777" w:rsidR="00061339" w:rsidRDefault="00061339" w:rsidP="002275DB">
            <w:pPr>
              <w:rPr>
                <w:rFonts w:eastAsia="Times New Roman"/>
              </w:rPr>
            </w:pPr>
            <w:r>
              <w:rPr>
                <w:rFonts w:eastAsia="Times New Roman" w:cs="Arial"/>
                <w:color w:val="000000"/>
                <w:sz w:val="16"/>
                <w:szCs w:val="16"/>
              </w:rPr>
              <w:t>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7A3E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6CF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4FB6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DC4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C9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642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F48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3846E" w14:textId="77777777" w:rsidR="00061339" w:rsidRDefault="00061339" w:rsidP="002275DB">
            <w:pPr>
              <w:rPr>
                <w:rFonts w:eastAsia="Times New Roman"/>
              </w:rPr>
            </w:pPr>
            <w:r>
              <w:rPr>
                <w:rFonts w:eastAsia="Times New Roman" w:cs="Arial"/>
                <w:color w:val="000000"/>
                <w:sz w:val="16"/>
                <w:szCs w:val="16"/>
              </w:rPr>
              <w:t>LTE_NBIOT_eMTC_NTN,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C624E" w14:textId="77777777" w:rsidR="00061339" w:rsidRDefault="00061339" w:rsidP="002275DB">
            <w:pPr>
              <w:rPr>
                <w:rFonts w:eastAsia="Times New Roman"/>
              </w:rPr>
            </w:pPr>
            <w:r>
              <w:rPr>
                <w:rFonts w:eastAsia="Times New Roman" w:cs="Arial"/>
                <w:color w:val="000000"/>
                <w:sz w:val="16"/>
                <w:szCs w:val="16"/>
              </w:rPr>
              <w:t>CC#1: If WID in SP-211306 is approved either an LS could be sent or reported to the relevant groups. CC#4: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404D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1A13" w14:textId="77777777" w:rsidR="00061339" w:rsidRDefault="00061339" w:rsidP="002275DB">
            <w:pPr>
              <w:rPr>
                <w:rFonts w:eastAsia="Times New Roman"/>
              </w:rPr>
            </w:pPr>
          </w:p>
        </w:tc>
      </w:tr>
      <w:tr w:rsidR="00061339" w14:paraId="561DC5D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123B8"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44A59" w14:textId="77777777" w:rsidR="00061339" w:rsidRDefault="00061339" w:rsidP="002275DB">
            <w:pPr>
              <w:rPr>
                <w:rFonts w:eastAsia="Times New Roman"/>
              </w:rPr>
            </w:pPr>
            <w:r>
              <w:rPr>
                <w:rFonts w:eastAsia="Times New Roman" w:cs="Arial"/>
                <w:color w:val="000000"/>
                <w:sz w:val="16"/>
                <w:szCs w:val="16"/>
              </w:rPr>
              <w:t>SP-211265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4FF96"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E13BB" w14:textId="77777777" w:rsidR="00061339" w:rsidRDefault="00061339" w:rsidP="002275DB">
            <w:pPr>
              <w:rPr>
                <w:rFonts w:eastAsia="Times New Roman"/>
              </w:rPr>
            </w:pPr>
            <w:r>
              <w:rPr>
                <w:rFonts w:eastAsia="Times New Roman" w:cs="Arial"/>
                <w:color w:val="000000"/>
                <w:sz w:val="16"/>
                <w:szCs w:val="16"/>
              </w:rPr>
              <w:t>LS from ITU-T SG3: LS on ongoing work within ITU-T Study Group 3 (SG3) on new Technical Report on 'IMT2020-Related Policy Considering MVNOs'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B889" w14:textId="77777777" w:rsidR="00061339" w:rsidRDefault="00061339" w:rsidP="002275DB">
            <w:pPr>
              <w:rPr>
                <w:rFonts w:eastAsia="Times New Roman"/>
              </w:rPr>
            </w:pPr>
            <w:r>
              <w:rPr>
                <w:rFonts w:eastAsia="Times New Roman" w:cs="Arial"/>
                <w:color w:val="000000"/>
                <w:sz w:val="16"/>
                <w:szCs w:val="16"/>
              </w:rPr>
              <w:t>ITU-T SG3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F442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7351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D46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68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6BA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094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EA8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59991"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1086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BF7C9" w14:textId="77777777" w:rsidR="00061339" w:rsidRDefault="00061339" w:rsidP="002275DB">
            <w:pPr>
              <w:rPr>
                <w:rFonts w:eastAsia="Times New Roman"/>
              </w:rPr>
            </w:pPr>
          </w:p>
        </w:tc>
      </w:tr>
      <w:tr w:rsidR="00061339" w14:paraId="55E4EEF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BB18E" w14:textId="77777777" w:rsidR="00061339" w:rsidRDefault="00061339" w:rsidP="002275D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765E" w14:textId="77777777" w:rsidR="00061339" w:rsidRDefault="00061339" w:rsidP="002275DB">
            <w:pPr>
              <w:rPr>
                <w:rFonts w:eastAsia="Times New Roman"/>
              </w:rPr>
            </w:pPr>
            <w:r>
              <w:rPr>
                <w:rFonts w:eastAsia="Times New Roman" w:cs="Arial"/>
                <w:color w:val="000000"/>
                <w:sz w:val="16"/>
                <w:szCs w:val="16"/>
              </w:rPr>
              <w:t>SP-211266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4CF8F"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B91DE" w14:textId="77777777" w:rsidR="00061339" w:rsidRDefault="00061339" w:rsidP="002275DB">
            <w:pPr>
              <w:rPr>
                <w:rFonts w:eastAsia="Times New Roman"/>
              </w:rPr>
            </w:pPr>
            <w:r>
              <w:rPr>
                <w:rFonts w:eastAsia="Times New Roman" w:cs="Arial"/>
                <w:color w:val="000000"/>
                <w:sz w:val="16"/>
                <w:szCs w:val="16"/>
              </w:rPr>
              <w:t>LS from GSMA: Reply LS from GSMA Operator Platform Group to TSG SA, SA WG2, SA WG5, SA WG6 and ETSI ISG MEC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7C138" w14:textId="77777777" w:rsidR="00061339" w:rsidRDefault="00061339" w:rsidP="002275DB">
            <w:pPr>
              <w:rPr>
                <w:rFonts w:eastAsia="Times New Roman"/>
              </w:rPr>
            </w:pPr>
            <w:r>
              <w:rPr>
                <w:rFonts w:eastAsia="Times New Roman" w:cs="Arial"/>
                <w:color w:val="000000"/>
                <w:sz w:val="16"/>
                <w:szCs w:val="16"/>
              </w:rPr>
              <w:t>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C7DC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2F00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DF1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D79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F55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1A2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E73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13BBC" w14:textId="77777777" w:rsidR="00061339" w:rsidRDefault="00061339" w:rsidP="002275DB">
            <w:pPr>
              <w:rPr>
                <w:rFonts w:eastAsia="Times New Roman"/>
                <w:sz w:val="24"/>
                <w:szCs w:val="24"/>
              </w:rPr>
            </w:pPr>
            <w:r>
              <w:rPr>
                <w:rFonts w:eastAsia="Times New Roman" w:cs="Arial"/>
                <w:color w:val="000000"/>
                <w:sz w:val="16"/>
                <w:szCs w:val="16"/>
              </w:rPr>
              <w:t>Response drafted in SP-211580. CC#1: This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D7B94"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AC644" w14:textId="77777777" w:rsidR="00061339" w:rsidRDefault="00061339" w:rsidP="002275DB">
            <w:pPr>
              <w:rPr>
                <w:rFonts w:eastAsia="Times New Roman"/>
              </w:rPr>
            </w:pPr>
          </w:p>
        </w:tc>
      </w:tr>
      <w:tr w:rsidR="00061339" w14:paraId="391336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FCEB9"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A5F01" w14:textId="77777777" w:rsidR="00061339" w:rsidRDefault="00061339" w:rsidP="002275DB">
            <w:pPr>
              <w:rPr>
                <w:rFonts w:eastAsia="Times New Roman"/>
              </w:rPr>
            </w:pPr>
            <w:r>
              <w:rPr>
                <w:rFonts w:eastAsia="Times New Roman" w:cs="Arial"/>
                <w:color w:val="000000"/>
                <w:sz w:val="16"/>
                <w:szCs w:val="16"/>
              </w:rPr>
              <w:t>SP-211267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945D"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75F2" w14:textId="77777777" w:rsidR="00061339" w:rsidRDefault="00061339" w:rsidP="002275DB">
            <w:pPr>
              <w:rPr>
                <w:rFonts w:eastAsia="Times New Roman"/>
              </w:rPr>
            </w:pPr>
            <w:r>
              <w:rPr>
                <w:rFonts w:eastAsia="Times New Roman" w:cs="Arial"/>
                <w:color w:val="000000"/>
                <w:sz w:val="16"/>
                <w:szCs w:val="16"/>
              </w:rPr>
              <w:t>LS from SA WG5: Reply LS on Prioritized Vehicle to Cloud Technical Solutions (Automotive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4ADA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72A3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ABF6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D49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F5B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32E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EDE0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95CFB"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F54F"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F8F5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C07C8" w14:textId="77777777" w:rsidR="00061339" w:rsidRDefault="00061339" w:rsidP="002275DB">
            <w:pPr>
              <w:rPr>
                <w:rFonts w:eastAsia="Times New Roman"/>
              </w:rPr>
            </w:pPr>
          </w:p>
        </w:tc>
      </w:tr>
      <w:tr w:rsidR="00061339" w14:paraId="50B0086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EA6D6"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3261A" w14:textId="77777777" w:rsidR="00061339" w:rsidRDefault="00061339" w:rsidP="002275DB">
            <w:pPr>
              <w:rPr>
                <w:rFonts w:eastAsia="Times New Roman"/>
              </w:rPr>
            </w:pPr>
            <w:r>
              <w:rPr>
                <w:rFonts w:eastAsia="Times New Roman" w:cs="Arial"/>
                <w:color w:val="000000"/>
                <w:sz w:val="16"/>
                <w:szCs w:val="16"/>
              </w:rPr>
              <w:t>SP-211268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97C6D"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384A" w14:textId="77777777" w:rsidR="00061339" w:rsidRDefault="00061339" w:rsidP="002275DB">
            <w:pPr>
              <w:rPr>
                <w:rFonts w:eastAsia="Times New Roman"/>
              </w:rPr>
            </w:pPr>
            <w:r>
              <w:rPr>
                <w:rFonts w:eastAsia="Times New Roman" w:cs="Arial"/>
                <w:color w:val="000000"/>
                <w:sz w:val="16"/>
                <w:szCs w:val="16"/>
              </w:rPr>
              <w:t>LS from SA WG5: Reply LS on updating the readme.md file in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74EC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688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BBC5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56F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3AB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79F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0F61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C9F27"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25EC1"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E5C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20BEB" w14:textId="77777777" w:rsidR="00061339" w:rsidRDefault="00061339" w:rsidP="002275DB">
            <w:pPr>
              <w:rPr>
                <w:rFonts w:eastAsia="Times New Roman"/>
              </w:rPr>
            </w:pPr>
          </w:p>
        </w:tc>
      </w:tr>
      <w:tr w:rsidR="00061339" w14:paraId="1B447A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C6BE"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820A6" w14:textId="77777777" w:rsidR="00061339" w:rsidRDefault="00061339" w:rsidP="002275DB">
            <w:pPr>
              <w:rPr>
                <w:rFonts w:eastAsia="Times New Roman"/>
              </w:rPr>
            </w:pPr>
            <w:r>
              <w:rPr>
                <w:rFonts w:eastAsia="Times New Roman" w:cs="Arial"/>
                <w:color w:val="000000"/>
                <w:sz w:val="16"/>
                <w:szCs w:val="16"/>
              </w:rPr>
              <w:t>SP-211269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92792"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FC668" w14:textId="77777777" w:rsidR="00061339" w:rsidRDefault="00061339" w:rsidP="002275DB">
            <w:pPr>
              <w:rPr>
                <w:rFonts w:eastAsia="Times New Roman"/>
              </w:rPr>
            </w:pPr>
            <w:r>
              <w:rPr>
                <w:rFonts w:eastAsia="Times New Roman" w:cs="Arial"/>
                <w:color w:val="000000"/>
                <w:sz w:val="16"/>
                <w:szCs w:val="16"/>
              </w:rPr>
              <w:t>LS from SA WG5: LS on MANO performance measurements accuracy to estimate VNF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B70B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06D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3EBD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B2B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D3D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10A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6CFC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DB7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0D0EB"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BAFF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AACD0" w14:textId="77777777" w:rsidR="00061339" w:rsidRDefault="00061339" w:rsidP="002275DB">
            <w:pPr>
              <w:rPr>
                <w:rFonts w:eastAsia="Times New Roman"/>
              </w:rPr>
            </w:pPr>
          </w:p>
        </w:tc>
      </w:tr>
      <w:tr w:rsidR="00061339" w14:paraId="7A6085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82979" w14:textId="77777777" w:rsidR="00061339" w:rsidRDefault="00061339" w:rsidP="002275DB">
            <w:pPr>
              <w:rPr>
                <w:rFonts w:eastAsia="Times New Roman"/>
                <w:sz w:val="24"/>
                <w:szCs w:val="24"/>
              </w:rPr>
            </w:pPr>
            <w:r>
              <w:rPr>
                <w:rFonts w:eastAsia="Times New Roman"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BCB5D" w14:textId="77777777" w:rsidR="00061339" w:rsidRDefault="00061339" w:rsidP="002275DB">
            <w:pPr>
              <w:rPr>
                <w:rFonts w:eastAsia="Times New Roman"/>
              </w:rPr>
            </w:pPr>
            <w:r>
              <w:rPr>
                <w:rFonts w:eastAsia="Times New Roman" w:cs="Arial"/>
                <w:color w:val="000000"/>
                <w:sz w:val="16"/>
                <w:szCs w:val="16"/>
              </w:rPr>
              <w:t>SP-211270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5A8C5"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85C51" w14:textId="77777777" w:rsidR="00061339" w:rsidRDefault="00061339" w:rsidP="002275DB">
            <w:pPr>
              <w:rPr>
                <w:rFonts w:eastAsia="Times New Roman"/>
              </w:rPr>
            </w:pPr>
            <w:r>
              <w:rPr>
                <w:rFonts w:eastAsia="Times New Roman" w:cs="Arial"/>
                <w:color w:val="000000"/>
                <w:sz w:val="16"/>
                <w:szCs w:val="16"/>
              </w:rPr>
              <w:t>SA WG2 Chair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A6598" w14:textId="77777777" w:rsidR="00061339" w:rsidRDefault="00061339" w:rsidP="002275DB">
            <w:pPr>
              <w:rPr>
                <w:rFonts w:eastAsia="Times New Roman"/>
              </w:rPr>
            </w:pPr>
            <w:r>
              <w:rPr>
                <w:rFonts w:eastAsia="Times New Roman"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84DB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A22A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F0F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562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28A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F88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386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CFC81"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FA65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C803E" w14:textId="77777777" w:rsidR="00061339" w:rsidRDefault="00061339" w:rsidP="002275DB">
            <w:pPr>
              <w:rPr>
                <w:rFonts w:eastAsia="Times New Roman"/>
              </w:rPr>
            </w:pPr>
          </w:p>
        </w:tc>
      </w:tr>
      <w:tr w:rsidR="00061339" w14:paraId="77CED77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F49F7"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56A5C" w14:textId="77777777" w:rsidR="00061339" w:rsidRDefault="00061339" w:rsidP="002275DB">
            <w:pPr>
              <w:rPr>
                <w:rFonts w:eastAsia="Times New Roman"/>
              </w:rPr>
            </w:pPr>
            <w:r>
              <w:rPr>
                <w:rFonts w:eastAsia="Times New Roman" w:cs="Arial"/>
                <w:color w:val="000000"/>
                <w:sz w:val="16"/>
                <w:szCs w:val="16"/>
              </w:rPr>
              <w:t>SP-211271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E3F4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DC024" w14:textId="77777777" w:rsidR="00061339" w:rsidRDefault="00061339" w:rsidP="002275DB">
            <w:pPr>
              <w:rPr>
                <w:rFonts w:eastAsia="Times New Roman"/>
              </w:rPr>
            </w:pPr>
            <w:r>
              <w:rPr>
                <w:rFonts w:eastAsia="Times New Roman" w:cs="Arial"/>
                <w:color w:val="000000"/>
                <w:sz w:val="16"/>
                <w:szCs w:val="16"/>
              </w:rPr>
              <w:t>CRs on RACS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0CD8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A04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29C7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858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0512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521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FD7D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7261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D574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9789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3E4D7" w14:textId="77777777" w:rsidR="00061339" w:rsidRDefault="00061339" w:rsidP="002275DB">
            <w:pPr>
              <w:rPr>
                <w:rFonts w:eastAsia="Times New Roman"/>
              </w:rPr>
            </w:pPr>
          </w:p>
        </w:tc>
      </w:tr>
      <w:tr w:rsidR="00061339" w14:paraId="3788477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D7F8B"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2ED0F" w14:textId="77777777" w:rsidR="00061339" w:rsidRDefault="00061339" w:rsidP="002275DB">
            <w:pPr>
              <w:rPr>
                <w:rFonts w:eastAsia="Times New Roman"/>
              </w:rPr>
            </w:pPr>
            <w:r>
              <w:rPr>
                <w:rFonts w:eastAsia="Times New Roman" w:cs="Arial"/>
                <w:color w:val="000000"/>
                <w:sz w:val="16"/>
                <w:szCs w:val="16"/>
              </w:rPr>
              <w:t>SP-211272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D321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672F2" w14:textId="77777777" w:rsidR="00061339" w:rsidRDefault="00061339" w:rsidP="002275DB">
            <w:pPr>
              <w:rPr>
                <w:rFonts w:eastAsia="Times New Roman"/>
              </w:rPr>
            </w:pPr>
            <w:r>
              <w:rPr>
                <w:rFonts w:eastAsia="Times New Roman" w:cs="Arial"/>
                <w:color w:val="000000"/>
                <w:sz w:val="16"/>
                <w:szCs w:val="16"/>
              </w:rPr>
              <w:t>CR on ATSSS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46D4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2167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39D0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B12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CD1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DFC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F8D7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2D4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26DD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817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E5F3C" w14:textId="77777777" w:rsidR="00061339" w:rsidRDefault="00061339" w:rsidP="002275DB">
            <w:pPr>
              <w:rPr>
                <w:rFonts w:eastAsia="Times New Roman"/>
              </w:rPr>
            </w:pPr>
          </w:p>
        </w:tc>
      </w:tr>
      <w:tr w:rsidR="00061339" w14:paraId="0796495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A1200" w14:textId="77777777" w:rsidR="00061339" w:rsidRDefault="00061339" w:rsidP="002275DB">
            <w:pPr>
              <w:rPr>
                <w:rFonts w:eastAsia="Times New Roman"/>
                <w:sz w:val="24"/>
                <w:szCs w:val="24"/>
              </w:rPr>
            </w:pPr>
            <w:r>
              <w:rPr>
                <w:rFonts w:eastAsia="Times New Roman"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129D9" w14:textId="77777777" w:rsidR="00061339" w:rsidRDefault="00061339" w:rsidP="002275DB">
            <w:pPr>
              <w:rPr>
                <w:rFonts w:eastAsia="Times New Roman"/>
              </w:rPr>
            </w:pPr>
            <w:r>
              <w:rPr>
                <w:rFonts w:eastAsia="Times New Roman" w:cs="Arial"/>
                <w:color w:val="000000"/>
                <w:sz w:val="16"/>
                <w:szCs w:val="16"/>
              </w:rPr>
              <w:t>SP-211273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F24E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69B50" w14:textId="77777777" w:rsidR="00061339" w:rsidRDefault="00061339" w:rsidP="002275DB">
            <w:pPr>
              <w:rPr>
                <w:rFonts w:eastAsia="Times New Roman"/>
              </w:rPr>
            </w:pPr>
            <w:r>
              <w:rPr>
                <w:rFonts w:eastAsia="Times New Roman" w:cs="Arial"/>
                <w:color w:val="000000"/>
                <w:sz w:val="16"/>
                <w:szCs w:val="16"/>
              </w:rPr>
              <w:t>CRs on 5G_eLCS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1224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DE6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FF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567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BCF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724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A64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FE5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F402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E480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F1A06" w14:textId="77777777" w:rsidR="00061339" w:rsidRDefault="00061339" w:rsidP="002275DB">
            <w:pPr>
              <w:rPr>
                <w:rFonts w:eastAsia="Times New Roman"/>
              </w:rPr>
            </w:pPr>
          </w:p>
        </w:tc>
      </w:tr>
      <w:tr w:rsidR="00061339" w14:paraId="645346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7B345"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527CD" w14:textId="77777777" w:rsidR="00061339" w:rsidRDefault="00061339" w:rsidP="002275DB">
            <w:pPr>
              <w:rPr>
                <w:rFonts w:eastAsia="Times New Roman"/>
              </w:rPr>
            </w:pPr>
            <w:r>
              <w:rPr>
                <w:rFonts w:eastAsia="Times New Roman" w:cs="Arial"/>
                <w:color w:val="000000"/>
                <w:sz w:val="16"/>
                <w:szCs w:val="16"/>
              </w:rPr>
              <w:t>SP-211274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48CC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8CB8B" w14:textId="77777777" w:rsidR="00061339" w:rsidRDefault="00061339" w:rsidP="002275DB">
            <w:pPr>
              <w:rPr>
                <w:rFonts w:eastAsia="Times New Roman"/>
              </w:rPr>
            </w:pPr>
            <w:r>
              <w:rPr>
                <w:rFonts w:eastAsia="Times New Roman" w:cs="Arial"/>
                <w:color w:val="000000"/>
                <w:sz w:val="16"/>
                <w:szCs w:val="16"/>
              </w:rPr>
              <w:t>CRs on 5WWC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5378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06A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CE5E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C9C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700D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818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7F6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88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4D7A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1EA5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83983" w14:textId="77777777" w:rsidR="00061339" w:rsidRDefault="00061339" w:rsidP="002275DB">
            <w:pPr>
              <w:rPr>
                <w:rFonts w:eastAsia="Times New Roman"/>
              </w:rPr>
            </w:pPr>
          </w:p>
        </w:tc>
      </w:tr>
      <w:tr w:rsidR="00061339" w14:paraId="7D4C4FA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6F6B4"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4A54" w14:textId="77777777" w:rsidR="00061339" w:rsidRDefault="00061339" w:rsidP="002275DB">
            <w:pPr>
              <w:rPr>
                <w:rFonts w:eastAsia="Times New Roman"/>
              </w:rPr>
            </w:pPr>
            <w:r>
              <w:rPr>
                <w:rFonts w:eastAsia="Times New Roman" w:cs="Arial"/>
                <w:color w:val="000000"/>
                <w:sz w:val="16"/>
                <w:szCs w:val="16"/>
              </w:rPr>
              <w:t>SP-211275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76AC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854A5" w14:textId="77777777" w:rsidR="00061339" w:rsidRDefault="00061339" w:rsidP="002275DB">
            <w:pPr>
              <w:rPr>
                <w:rFonts w:eastAsia="Times New Roman"/>
              </w:rPr>
            </w:pPr>
            <w:r>
              <w:rPr>
                <w:rFonts w:eastAsia="Times New Roman" w:cs="Arial"/>
                <w:color w:val="000000"/>
                <w:sz w:val="16"/>
                <w:szCs w:val="16"/>
              </w:rPr>
              <w:t>CRs on eNA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41D8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E7B6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FBA7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212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DF8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EF8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1A6A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3DC0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D577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0E59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4B3A3" w14:textId="77777777" w:rsidR="00061339" w:rsidRDefault="00061339" w:rsidP="002275DB">
            <w:pPr>
              <w:rPr>
                <w:rFonts w:eastAsia="Times New Roman"/>
              </w:rPr>
            </w:pPr>
          </w:p>
        </w:tc>
      </w:tr>
      <w:tr w:rsidR="00061339" w14:paraId="55CD1F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79E0A"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6DBA6" w14:textId="77777777" w:rsidR="00061339" w:rsidRDefault="00061339" w:rsidP="002275DB">
            <w:pPr>
              <w:rPr>
                <w:rFonts w:eastAsia="Times New Roman"/>
              </w:rPr>
            </w:pPr>
            <w:r>
              <w:rPr>
                <w:rFonts w:eastAsia="Times New Roman" w:cs="Arial"/>
                <w:color w:val="000000"/>
                <w:sz w:val="16"/>
                <w:szCs w:val="16"/>
              </w:rPr>
              <w:t>SP-211276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5261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29EA4" w14:textId="77777777" w:rsidR="00061339" w:rsidRPr="00A52D49" w:rsidRDefault="00061339" w:rsidP="002275DB">
            <w:pPr>
              <w:rPr>
                <w:rFonts w:eastAsia="Times New Roman"/>
                <w:lang w:val="fr-FR"/>
              </w:rPr>
            </w:pPr>
            <w:r w:rsidRPr="00A52D49">
              <w:rPr>
                <w:rFonts w:eastAsia="Times New Roman" w:cs="Arial"/>
                <w:color w:val="000000"/>
                <w:sz w:val="16"/>
                <w:szCs w:val="16"/>
                <w:lang w:val="fr-FR"/>
              </w:rPr>
              <w:t>CRs on ETSUN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B71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8F2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9303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B88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EF4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978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DE35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6354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5B32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62C3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B2667" w14:textId="77777777" w:rsidR="00061339" w:rsidRDefault="00061339" w:rsidP="002275DB">
            <w:pPr>
              <w:rPr>
                <w:rFonts w:eastAsia="Times New Roman"/>
              </w:rPr>
            </w:pPr>
          </w:p>
        </w:tc>
      </w:tr>
      <w:tr w:rsidR="00061339" w14:paraId="03E54BC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546CD"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9EACF" w14:textId="77777777" w:rsidR="00061339" w:rsidRDefault="00061339" w:rsidP="002275DB">
            <w:pPr>
              <w:rPr>
                <w:rFonts w:eastAsia="Times New Roman"/>
              </w:rPr>
            </w:pPr>
            <w:r>
              <w:rPr>
                <w:rFonts w:eastAsia="Times New Roman" w:cs="Arial"/>
                <w:color w:val="000000"/>
                <w:sz w:val="16"/>
                <w:szCs w:val="16"/>
              </w:rPr>
              <w:t>SP-211277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1D3D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92511" w14:textId="77777777" w:rsidR="00061339" w:rsidRDefault="00061339" w:rsidP="002275DB">
            <w:pPr>
              <w:rPr>
                <w:rFonts w:eastAsia="Times New Roman"/>
              </w:rPr>
            </w:pPr>
            <w:r>
              <w:rPr>
                <w:rFonts w:eastAsia="Times New Roman" w:cs="Arial"/>
                <w:color w:val="000000"/>
                <w:sz w:val="16"/>
                <w:szCs w:val="16"/>
              </w:rPr>
              <w:t>CRs on eV2XARC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D2F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D4D1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3FCE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AA3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807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D6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5BF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892E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7E4D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38FF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68126" w14:textId="77777777" w:rsidR="00061339" w:rsidRDefault="00061339" w:rsidP="002275DB">
            <w:pPr>
              <w:rPr>
                <w:rFonts w:eastAsia="Times New Roman"/>
              </w:rPr>
            </w:pPr>
          </w:p>
        </w:tc>
      </w:tr>
      <w:tr w:rsidR="00061339" w14:paraId="320008F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9A568"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B4785" w14:textId="77777777" w:rsidR="00061339" w:rsidRDefault="00061339" w:rsidP="002275DB">
            <w:pPr>
              <w:rPr>
                <w:rFonts w:eastAsia="Times New Roman"/>
              </w:rPr>
            </w:pPr>
            <w:r>
              <w:rPr>
                <w:rFonts w:eastAsia="Times New Roman" w:cs="Arial"/>
                <w:color w:val="000000"/>
                <w:sz w:val="16"/>
                <w:szCs w:val="16"/>
              </w:rPr>
              <w:t>SP-211278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390C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53B58" w14:textId="77777777" w:rsidR="00061339" w:rsidRDefault="00061339" w:rsidP="002275DB">
            <w:pPr>
              <w:rPr>
                <w:rFonts w:eastAsia="Times New Roman"/>
              </w:rPr>
            </w:pPr>
            <w:r>
              <w:rPr>
                <w:rFonts w:eastAsia="Times New Roman" w:cs="Arial"/>
                <w:color w:val="000000"/>
                <w:sz w:val="16"/>
                <w:szCs w:val="16"/>
              </w:rPr>
              <w:t>CRs on Vertical_LAN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262C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454E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9B58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6AC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DDE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328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19D5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D9C4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0ED7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2C56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AB0DF" w14:textId="77777777" w:rsidR="00061339" w:rsidRDefault="00061339" w:rsidP="002275DB">
            <w:pPr>
              <w:rPr>
                <w:rFonts w:eastAsia="Times New Roman"/>
              </w:rPr>
            </w:pPr>
          </w:p>
        </w:tc>
      </w:tr>
      <w:tr w:rsidR="00061339" w14:paraId="4EC125E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3ECA8"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AB11E" w14:textId="77777777" w:rsidR="00061339" w:rsidRDefault="00061339" w:rsidP="002275DB">
            <w:pPr>
              <w:rPr>
                <w:rFonts w:eastAsia="Times New Roman"/>
              </w:rPr>
            </w:pPr>
            <w:r>
              <w:rPr>
                <w:rFonts w:eastAsia="Times New Roman" w:cs="Arial"/>
                <w:color w:val="000000"/>
                <w:sz w:val="16"/>
                <w:szCs w:val="16"/>
              </w:rPr>
              <w:t>SP-211279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9755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28E2" w14:textId="77777777" w:rsidR="00061339" w:rsidRDefault="00061339" w:rsidP="002275DB">
            <w:pPr>
              <w:rPr>
                <w:rFonts w:eastAsia="Times New Roman"/>
              </w:rPr>
            </w:pPr>
            <w:r>
              <w:rPr>
                <w:rFonts w:eastAsia="Times New Roman" w:cs="Arial"/>
                <w:color w:val="000000"/>
                <w:sz w:val="16"/>
                <w:szCs w:val="16"/>
              </w:rPr>
              <w:t>CRs on TEI16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818E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0359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52D1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E89A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2A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3F8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064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1DE3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7A65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481A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F237C" w14:textId="77777777" w:rsidR="00061339" w:rsidRDefault="00061339" w:rsidP="002275DB">
            <w:pPr>
              <w:rPr>
                <w:rFonts w:eastAsia="Times New Roman"/>
              </w:rPr>
            </w:pPr>
          </w:p>
        </w:tc>
      </w:tr>
      <w:tr w:rsidR="00061339" w14:paraId="6085D27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7472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0E31A" w14:textId="77777777" w:rsidR="00061339" w:rsidRDefault="00061339" w:rsidP="002275DB">
            <w:pPr>
              <w:rPr>
                <w:rFonts w:eastAsia="Times New Roman"/>
              </w:rPr>
            </w:pPr>
            <w:r>
              <w:rPr>
                <w:rFonts w:eastAsia="Times New Roman" w:cs="Arial"/>
                <w:color w:val="000000"/>
                <w:sz w:val="16"/>
                <w:szCs w:val="16"/>
              </w:rPr>
              <w:t>SP-211280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5510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9206" w14:textId="77777777" w:rsidR="00061339" w:rsidRDefault="00061339" w:rsidP="002275DB">
            <w:pPr>
              <w:rPr>
                <w:rFonts w:eastAsia="Times New Roman"/>
              </w:rPr>
            </w:pPr>
            <w:r>
              <w:rPr>
                <w:rFonts w:eastAsia="Times New Roman" w:cs="Arial"/>
                <w:color w:val="000000"/>
                <w:sz w:val="16"/>
                <w:szCs w:val="16"/>
              </w:rPr>
              <w:t>CRs on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8BC2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2B6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560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62B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568B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F97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8E5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0B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EF5A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04D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ECCDC" w14:textId="77777777" w:rsidR="00061339" w:rsidRDefault="00061339" w:rsidP="002275DB">
            <w:pPr>
              <w:rPr>
                <w:rFonts w:eastAsia="Times New Roman"/>
              </w:rPr>
            </w:pPr>
          </w:p>
        </w:tc>
      </w:tr>
      <w:tr w:rsidR="00061339" w14:paraId="4EDEDEC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8D297"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3A1C7" w14:textId="77777777" w:rsidR="00061339" w:rsidRDefault="00061339" w:rsidP="002275DB">
            <w:pPr>
              <w:rPr>
                <w:rFonts w:eastAsia="Times New Roman"/>
              </w:rPr>
            </w:pPr>
            <w:r>
              <w:rPr>
                <w:rFonts w:eastAsia="Times New Roman" w:cs="Arial"/>
                <w:color w:val="000000"/>
                <w:sz w:val="16"/>
                <w:szCs w:val="16"/>
              </w:rPr>
              <w:t>SP-211281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22E9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A595" w14:textId="77777777" w:rsidR="00061339" w:rsidRDefault="00061339" w:rsidP="002275D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249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3781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1FB6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615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977E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A3A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43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839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6A89A" w14:textId="77777777" w:rsidR="00061339" w:rsidRDefault="00061339" w:rsidP="002275DB">
            <w:pPr>
              <w:rPr>
                <w:rFonts w:eastAsia="Times New Roman"/>
                <w:sz w:val="24"/>
                <w:szCs w:val="24"/>
              </w:rPr>
            </w:pPr>
            <w:r>
              <w:rPr>
                <w:rFonts w:eastAsia="Times New Roman" w:cs="Arial"/>
                <w:color w:val="000000"/>
                <w:sz w:val="16"/>
                <w:szCs w:val="16"/>
              </w:rPr>
              <w:t>Revision of 23.304 CR0027R1 proposed in SP-211542. CC#2: 23.304 CR0027R1 was postponed and the remaining CRs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EDE68"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71A0B" w14:textId="77777777" w:rsidR="00061339" w:rsidRDefault="00061339" w:rsidP="002275DB">
            <w:pPr>
              <w:rPr>
                <w:rFonts w:eastAsia="Times New Roman"/>
              </w:rPr>
            </w:pPr>
          </w:p>
        </w:tc>
      </w:tr>
      <w:tr w:rsidR="00061339" w14:paraId="404FCF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6514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85BAC" w14:textId="77777777" w:rsidR="00061339" w:rsidRDefault="00061339" w:rsidP="002275DB">
            <w:pPr>
              <w:rPr>
                <w:rFonts w:eastAsia="Times New Roman"/>
              </w:rPr>
            </w:pPr>
            <w:r>
              <w:rPr>
                <w:rFonts w:eastAsia="Times New Roman" w:cs="Arial"/>
                <w:color w:val="000000"/>
                <w:sz w:val="16"/>
                <w:szCs w:val="16"/>
              </w:rPr>
              <w:t>SP-211282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1914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F28AF" w14:textId="77777777" w:rsidR="00061339" w:rsidRDefault="00061339" w:rsidP="002275D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89DE2"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DE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D7B9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4B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503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C9E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2D1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C9A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AA1C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D076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24939" w14:textId="77777777" w:rsidR="00061339" w:rsidRDefault="00061339" w:rsidP="002275DB">
            <w:pPr>
              <w:rPr>
                <w:rFonts w:eastAsia="Times New Roman"/>
              </w:rPr>
            </w:pPr>
          </w:p>
        </w:tc>
      </w:tr>
      <w:tr w:rsidR="00061339" w14:paraId="688382B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9E0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4FD69" w14:textId="77777777" w:rsidR="00061339" w:rsidRDefault="00061339" w:rsidP="002275DB">
            <w:pPr>
              <w:rPr>
                <w:rFonts w:eastAsia="Times New Roman"/>
              </w:rPr>
            </w:pPr>
            <w:r>
              <w:rPr>
                <w:rFonts w:eastAsia="Times New Roman" w:cs="Arial"/>
                <w:color w:val="000000"/>
                <w:sz w:val="16"/>
                <w:szCs w:val="16"/>
              </w:rPr>
              <w:t>SP-211283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A659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7E70F" w14:textId="77777777" w:rsidR="00061339" w:rsidRDefault="00061339" w:rsidP="002275DB">
            <w:pPr>
              <w:rPr>
                <w:rFonts w:eastAsia="Times New Roman"/>
              </w:rPr>
            </w:pPr>
            <w:r>
              <w:rPr>
                <w:rFonts w:eastAsia="Times New Roman" w:cs="Arial"/>
                <w:color w:val="000000"/>
                <w:sz w:val="16"/>
                <w:szCs w:val="16"/>
              </w:rPr>
              <w:t>CRs on 5GS_Ph1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813C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C61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5EC1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ECE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05A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C0D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D794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1B0D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B10F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67ED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BDC69" w14:textId="77777777" w:rsidR="00061339" w:rsidRDefault="00061339" w:rsidP="002275DB">
            <w:pPr>
              <w:rPr>
                <w:rFonts w:eastAsia="Times New Roman"/>
              </w:rPr>
            </w:pPr>
          </w:p>
        </w:tc>
      </w:tr>
      <w:tr w:rsidR="00061339" w14:paraId="66FF2F8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B30EE"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0CAA4" w14:textId="77777777" w:rsidR="00061339" w:rsidRDefault="00061339" w:rsidP="002275DB">
            <w:pPr>
              <w:rPr>
                <w:rFonts w:eastAsia="Times New Roman"/>
              </w:rPr>
            </w:pPr>
            <w:r>
              <w:rPr>
                <w:rFonts w:eastAsia="Times New Roman" w:cs="Arial"/>
                <w:color w:val="000000"/>
                <w:sz w:val="16"/>
                <w:szCs w:val="16"/>
              </w:rPr>
              <w:t>SP-211284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C78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63B1E" w14:textId="77777777" w:rsidR="00061339" w:rsidRDefault="00061339" w:rsidP="002275DB">
            <w:pPr>
              <w:rPr>
                <w:rFonts w:eastAsia="Times New Roman"/>
              </w:rPr>
            </w:pPr>
            <w:r>
              <w:rPr>
                <w:rFonts w:eastAsia="Times New Roman" w:cs="Arial"/>
                <w:color w:val="000000"/>
                <w:sz w:val="16"/>
                <w:szCs w:val="16"/>
              </w:rPr>
              <w:t>CRs on 5GSAT_ARCH, IoT_SAT_ARCH_EPS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6F85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2FB6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35C4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91D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C69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749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23D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F46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D6D1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E748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8436A" w14:textId="77777777" w:rsidR="00061339" w:rsidRDefault="00061339" w:rsidP="002275DB">
            <w:pPr>
              <w:rPr>
                <w:rFonts w:eastAsia="Times New Roman"/>
              </w:rPr>
            </w:pPr>
          </w:p>
        </w:tc>
      </w:tr>
      <w:tr w:rsidR="00061339" w14:paraId="62ED68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EDE7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8D984" w14:textId="77777777" w:rsidR="00061339" w:rsidRDefault="00061339" w:rsidP="002275DB">
            <w:pPr>
              <w:rPr>
                <w:rFonts w:eastAsia="Times New Roman"/>
              </w:rPr>
            </w:pPr>
            <w:r>
              <w:rPr>
                <w:rFonts w:eastAsia="Times New Roman" w:cs="Arial"/>
                <w:color w:val="000000"/>
                <w:sz w:val="16"/>
                <w:szCs w:val="16"/>
              </w:rPr>
              <w:t>SP-211285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D5A7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48C4F" w14:textId="77777777" w:rsidR="00061339" w:rsidRDefault="00061339" w:rsidP="002275D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569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1B8E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FF5F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B38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BEE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0B4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67A6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2EC8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9D85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CF91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BBFE5" w14:textId="77777777" w:rsidR="00061339" w:rsidRDefault="00061339" w:rsidP="002275DB">
            <w:pPr>
              <w:rPr>
                <w:rFonts w:eastAsia="Times New Roman"/>
              </w:rPr>
            </w:pPr>
          </w:p>
        </w:tc>
      </w:tr>
      <w:tr w:rsidR="00061339" w14:paraId="7EFB6F4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FBA9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63947" w14:textId="77777777" w:rsidR="00061339" w:rsidRDefault="00061339" w:rsidP="002275DB">
            <w:pPr>
              <w:rPr>
                <w:rFonts w:eastAsia="Times New Roman"/>
              </w:rPr>
            </w:pPr>
            <w:r>
              <w:rPr>
                <w:rFonts w:eastAsia="Times New Roman" w:cs="Arial"/>
                <w:color w:val="000000"/>
                <w:sz w:val="16"/>
                <w:szCs w:val="16"/>
              </w:rPr>
              <w:t>SP-211286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02D6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A0B94" w14:textId="77777777" w:rsidR="00061339" w:rsidRDefault="00061339" w:rsidP="002275D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AF3B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4DA9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1EF4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541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5E32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96A3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CF92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E3A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581A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CCEB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25E5F" w14:textId="77777777" w:rsidR="00061339" w:rsidRDefault="00061339" w:rsidP="002275DB">
            <w:pPr>
              <w:rPr>
                <w:rFonts w:eastAsia="Times New Roman"/>
              </w:rPr>
            </w:pPr>
          </w:p>
        </w:tc>
      </w:tr>
      <w:tr w:rsidR="00061339" w14:paraId="6C75A64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9C281"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78723" w14:textId="77777777" w:rsidR="00061339" w:rsidRDefault="00061339" w:rsidP="002275DB">
            <w:pPr>
              <w:rPr>
                <w:rFonts w:eastAsia="Times New Roman"/>
              </w:rPr>
            </w:pPr>
            <w:r>
              <w:rPr>
                <w:rFonts w:eastAsia="Times New Roman" w:cs="Arial"/>
                <w:color w:val="000000"/>
                <w:sz w:val="16"/>
                <w:szCs w:val="16"/>
              </w:rPr>
              <w:t>SP-211287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80D0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79730" w14:textId="77777777" w:rsidR="00061339" w:rsidRDefault="00061339" w:rsidP="002275DB">
            <w:pPr>
              <w:rPr>
                <w:rFonts w:eastAsia="Times New Roman"/>
              </w:rPr>
            </w:pPr>
            <w:r>
              <w:rPr>
                <w:rFonts w:eastAsia="Times New Roman" w:cs="Arial"/>
                <w:color w:val="000000"/>
                <w:sz w:val="16"/>
                <w:szCs w:val="16"/>
              </w:rPr>
              <w:t>CRs on ARCH_NR_REDCAP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FCC4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C905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A3D9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87C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1F2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598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CBF9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E961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FC2F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7982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51E3B" w14:textId="77777777" w:rsidR="00061339" w:rsidRDefault="00061339" w:rsidP="002275DB">
            <w:pPr>
              <w:rPr>
                <w:rFonts w:eastAsia="Times New Roman"/>
              </w:rPr>
            </w:pPr>
          </w:p>
        </w:tc>
      </w:tr>
      <w:tr w:rsidR="00061339" w14:paraId="6F886A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8103C"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3BB1E" w14:textId="77777777" w:rsidR="00061339" w:rsidRDefault="00061339" w:rsidP="002275DB">
            <w:pPr>
              <w:rPr>
                <w:rFonts w:eastAsia="Times New Roman"/>
              </w:rPr>
            </w:pPr>
            <w:r>
              <w:rPr>
                <w:rFonts w:eastAsia="Times New Roman" w:cs="Arial"/>
                <w:color w:val="000000"/>
                <w:sz w:val="16"/>
                <w:szCs w:val="16"/>
              </w:rPr>
              <w:t>SP-211288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E485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9EE4D" w14:textId="77777777" w:rsidR="00061339" w:rsidRDefault="00061339" w:rsidP="002275DB">
            <w:pPr>
              <w:rPr>
                <w:rFonts w:eastAsia="Times New Roman"/>
              </w:rPr>
            </w:pPr>
            <w:r>
              <w:rPr>
                <w:rFonts w:eastAsia="Times New Roman" w:cs="Arial"/>
                <w:color w:val="000000"/>
                <w:sz w:val="16"/>
                <w:szCs w:val="16"/>
              </w:rPr>
              <w:t>CRs on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7B86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CB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0A5F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B42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89A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CCA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988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CF7D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CC647" w14:textId="77777777" w:rsidR="00061339" w:rsidRDefault="00061339" w:rsidP="002275DB">
            <w:pPr>
              <w:rPr>
                <w:rFonts w:eastAsia="Times New Roman"/>
                <w:sz w:val="24"/>
                <w:szCs w:val="24"/>
              </w:rPr>
            </w:pPr>
            <w:r>
              <w:rPr>
                <w:rFonts w:eastAsia="Times New Roman" w:cs="Arial"/>
                <w:color w:val="000000"/>
                <w:sz w:val="16"/>
                <w:szCs w:val="16"/>
              </w:rPr>
              <w:t>Revision of 23.501 CR3302 proposed in SP-211543. CC#2: For further discussion. CC#4: 23.501 CR3302 revised.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F5D18"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3509D" w14:textId="77777777" w:rsidR="00061339" w:rsidRDefault="00061339" w:rsidP="002275DB">
            <w:pPr>
              <w:rPr>
                <w:rFonts w:eastAsia="Times New Roman"/>
              </w:rPr>
            </w:pPr>
          </w:p>
        </w:tc>
      </w:tr>
      <w:tr w:rsidR="00061339" w14:paraId="40E80D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1E6D"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62685" w14:textId="77777777" w:rsidR="00061339" w:rsidRDefault="00061339" w:rsidP="002275DB">
            <w:pPr>
              <w:rPr>
                <w:rFonts w:eastAsia="Times New Roman"/>
              </w:rPr>
            </w:pPr>
            <w:r>
              <w:rPr>
                <w:rFonts w:eastAsia="Times New Roman" w:cs="Arial"/>
                <w:color w:val="000000"/>
                <w:sz w:val="16"/>
                <w:szCs w:val="16"/>
              </w:rPr>
              <w:t>SP-211289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09DE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560E2" w14:textId="77777777" w:rsidR="00061339" w:rsidRDefault="00061339" w:rsidP="002275DB">
            <w:pPr>
              <w:rPr>
                <w:rFonts w:eastAsia="Times New Roman"/>
              </w:rPr>
            </w:pPr>
            <w:r>
              <w:rPr>
                <w:rFonts w:eastAsia="Times New Roman" w:cs="Arial"/>
                <w:color w:val="000000"/>
                <w:sz w:val="16"/>
                <w:szCs w:val="16"/>
              </w:rPr>
              <w:t>CRs on EDGEAPP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2950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BC6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21CA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23F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7B0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B0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A5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91AA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0E82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674A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569A" w14:textId="77777777" w:rsidR="00061339" w:rsidRDefault="00061339" w:rsidP="002275DB">
            <w:pPr>
              <w:rPr>
                <w:rFonts w:eastAsia="Times New Roman"/>
              </w:rPr>
            </w:pPr>
          </w:p>
        </w:tc>
      </w:tr>
      <w:tr w:rsidR="00061339" w14:paraId="282769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04B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3BB85" w14:textId="77777777" w:rsidR="00061339" w:rsidRDefault="00061339" w:rsidP="002275DB">
            <w:pPr>
              <w:rPr>
                <w:rFonts w:eastAsia="Times New Roman"/>
              </w:rPr>
            </w:pPr>
            <w:r>
              <w:rPr>
                <w:rFonts w:eastAsia="Times New Roman" w:cs="Arial"/>
                <w:color w:val="000000"/>
                <w:sz w:val="16"/>
                <w:szCs w:val="16"/>
              </w:rPr>
              <w:t>SP-211290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DAB6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4FF82" w14:textId="77777777" w:rsidR="00061339" w:rsidRDefault="00061339" w:rsidP="002275DB">
            <w:pPr>
              <w:rPr>
                <w:rFonts w:eastAsia="Times New Roman"/>
              </w:rPr>
            </w:pPr>
            <w:r>
              <w:rPr>
                <w:rFonts w:eastAsia="Times New Roman" w:cs="Arial"/>
                <w:color w:val="000000"/>
                <w:sz w:val="16"/>
                <w:szCs w:val="16"/>
              </w:rPr>
              <w:t>CRs on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AF272"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3DF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3D96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8DC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E52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552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66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DCB4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D522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6058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DDD16" w14:textId="77777777" w:rsidR="00061339" w:rsidRDefault="00061339" w:rsidP="002275DB">
            <w:pPr>
              <w:rPr>
                <w:rFonts w:eastAsia="Times New Roman"/>
              </w:rPr>
            </w:pPr>
          </w:p>
        </w:tc>
      </w:tr>
      <w:tr w:rsidR="00061339" w14:paraId="4F616C7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31BB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B1C6F" w14:textId="77777777" w:rsidR="00061339" w:rsidRDefault="00061339" w:rsidP="002275DB">
            <w:pPr>
              <w:rPr>
                <w:rFonts w:eastAsia="Times New Roman"/>
              </w:rPr>
            </w:pPr>
            <w:r>
              <w:rPr>
                <w:rFonts w:eastAsia="Times New Roman" w:cs="Arial"/>
                <w:color w:val="000000"/>
                <w:sz w:val="16"/>
                <w:szCs w:val="16"/>
              </w:rPr>
              <w:t>SP-211291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ED02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51FF2" w14:textId="77777777" w:rsidR="00061339" w:rsidRDefault="00061339" w:rsidP="002275DB">
            <w:pPr>
              <w:rPr>
                <w:rFonts w:eastAsia="Times New Roman"/>
              </w:rPr>
            </w:pPr>
            <w:r>
              <w:rPr>
                <w:rFonts w:eastAsia="Times New Roman" w:cs="Arial"/>
                <w:color w:val="000000"/>
                <w:sz w:val="16"/>
                <w:szCs w:val="16"/>
              </w:rPr>
              <w:t>CR on en5GPccSer17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595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B0A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20E4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BC3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B13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CB4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AB30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379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EA82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69C2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0EA18" w14:textId="77777777" w:rsidR="00061339" w:rsidRDefault="00061339" w:rsidP="002275DB">
            <w:pPr>
              <w:rPr>
                <w:rFonts w:eastAsia="Times New Roman"/>
              </w:rPr>
            </w:pPr>
          </w:p>
        </w:tc>
      </w:tr>
      <w:tr w:rsidR="00061339" w14:paraId="79DD9FD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AF19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2F7F5" w14:textId="77777777" w:rsidR="00061339" w:rsidRDefault="00061339" w:rsidP="002275DB">
            <w:pPr>
              <w:rPr>
                <w:rFonts w:eastAsia="Times New Roman"/>
              </w:rPr>
            </w:pPr>
            <w:r>
              <w:rPr>
                <w:rFonts w:eastAsia="Times New Roman" w:cs="Arial"/>
                <w:color w:val="000000"/>
                <w:sz w:val="16"/>
                <w:szCs w:val="16"/>
              </w:rPr>
              <w:t>SP-211292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F647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F2498" w14:textId="77777777" w:rsidR="00061339" w:rsidRDefault="00061339" w:rsidP="002275D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BA77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589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EA7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C8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3E33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129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974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2758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27C9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2F64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E4BC5" w14:textId="77777777" w:rsidR="00061339" w:rsidRDefault="00061339" w:rsidP="002275DB">
            <w:pPr>
              <w:rPr>
                <w:rFonts w:eastAsia="Times New Roman"/>
              </w:rPr>
            </w:pPr>
          </w:p>
        </w:tc>
      </w:tr>
      <w:tr w:rsidR="00061339" w14:paraId="5FF223F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96AFF"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A9088" w14:textId="77777777" w:rsidR="00061339" w:rsidRDefault="00061339" w:rsidP="002275DB">
            <w:pPr>
              <w:rPr>
                <w:rFonts w:eastAsia="Times New Roman"/>
              </w:rPr>
            </w:pPr>
            <w:r>
              <w:rPr>
                <w:rFonts w:eastAsia="Times New Roman" w:cs="Arial"/>
                <w:color w:val="000000"/>
                <w:sz w:val="16"/>
                <w:szCs w:val="16"/>
              </w:rPr>
              <w:t>SP-211293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7675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4DF81" w14:textId="77777777" w:rsidR="00061339" w:rsidRDefault="00061339" w:rsidP="002275D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F42B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F1A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61C1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1C6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8A7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3DE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715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3A1F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961C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8584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02903" w14:textId="77777777" w:rsidR="00061339" w:rsidRDefault="00061339" w:rsidP="002275DB">
            <w:pPr>
              <w:rPr>
                <w:rFonts w:eastAsia="Times New Roman"/>
              </w:rPr>
            </w:pPr>
          </w:p>
        </w:tc>
      </w:tr>
      <w:tr w:rsidR="00061339" w14:paraId="58E63A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BA12F"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38714" w14:textId="77777777" w:rsidR="00061339" w:rsidRDefault="00061339" w:rsidP="002275DB">
            <w:pPr>
              <w:rPr>
                <w:rFonts w:eastAsia="Times New Roman"/>
              </w:rPr>
            </w:pPr>
            <w:r>
              <w:rPr>
                <w:rFonts w:eastAsia="Times New Roman" w:cs="Arial"/>
                <w:color w:val="000000"/>
                <w:sz w:val="16"/>
                <w:szCs w:val="16"/>
              </w:rPr>
              <w:t>SP-211294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1DF8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9595F" w14:textId="77777777" w:rsidR="00061339" w:rsidRDefault="00061339" w:rsidP="002275DB">
            <w:pPr>
              <w:rPr>
                <w:rFonts w:eastAsia="Times New Roman"/>
              </w:rPr>
            </w:pPr>
            <w:r>
              <w:rPr>
                <w:rFonts w:eastAsia="Times New Roman" w:cs="Arial"/>
                <w:color w:val="000000"/>
                <w:sz w:val="16"/>
                <w:szCs w:val="16"/>
              </w:rPr>
              <w:t>CRs on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659B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DABC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143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C04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335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CEF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D58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6B00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BF998" w14:textId="77777777" w:rsidR="00061339" w:rsidRDefault="00061339" w:rsidP="002275DB">
            <w:pPr>
              <w:rPr>
                <w:rFonts w:eastAsia="Times New Roman"/>
                <w:sz w:val="24"/>
                <w:szCs w:val="24"/>
              </w:rPr>
            </w:pPr>
            <w:r>
              <w:rPr>
                <w:rFonts w:eastAsia="Times New Roman" w:cs="Arial"/>
                <w:color w:val="000000"/>
                <w:sz w:val="16"/>
                <w:szCs w:val="16"/>
              </w:rPr>
              <w:t>Revision of 23.502 CR3280R1 proposed in SP-211553; Revision of 23.502 CR3281R1 proposed in SP-211554; NTT DOCOMO have an issue with 23.501 CR3314R2. CC#2+CC#4: 23.502 CR3281R1 revised. 23.501 CR3314R2 revised.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3427E"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AA26F" w14:textId="77777777" w:rsidR="00061339" w:rsidRDefault="00061339" w:rsidP="002275DB">
            <w:pPr>
              <w:rPr>
                <w:rFonts w:eastAsia="Times New Roman"/>
              </w:rPr>
            </w:pPr>
          </w:p>
        </w:tc>
      </w:tr>
      <w:tr w:rsidR="00061339" w14:paraId="532017E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B2A2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C3BC3" w14:textId="77777777" w:rsidR="00061339" w:rsidRDefault="00061339" w:rsidP="002275DB">
            <w:pPr>
              <w:rPr>
                <w:rFonts w:eastAsia="Times New Roman"/>
              </w:rPr>
            </w:pPr>
            <w:r>
              <w:rPr>
                <w:rFonts w:eastAsia="Times New Roman" w:cs="Arial"/>
                <w:color w:val="000000"/>
                <w:sz w:val="16"/>
                <w:szCs w:val="16"/>
              </w:rPr>
              <w:t>SP-211295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D606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87B4E" w14:textId="77777777" w:rsidR="00061339" w:rsidRPr="00A52D49" w:rsidRDefault="00061339" w:rsidP="002275DB">
            <w:pPr>
              <w:rPr>
                <w:rFonts w:eastAsia="Times New Roman"/>
                <w:lang w:val="fr-FR"/>
              </w:rPr>
            </w:pPr>
            <w:r w:rsidRPr="00A52D49">
              <w:rPr>
                <w:rFonts w:eastAsia="Times New Roman" w:cs="Arial"/>
                <w:color w:val="000000"/>
                <w:sz w:val="16"/>
                <w:szCs w:val="16"/>
                <w:lang w:val="fr-FR"/>
              </w:rPr>
              <w:t>CRs on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F2D0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F99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2A7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0C0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ACD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0AF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60C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A4F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74B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9D8E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35E94" w14:textId="77777777" w:rsidR="00061339" w:rsidRDefault="00061339" w:rsidP="002275DB">
            <w:pPr>
              <w:rPr>
                <w:rFonts w:eastAsia="Times New Roman"/>
              </w:rPr>
            </w:pPr>
          </w:p>
        </w:tc>
      </w:tr>
      <w:tr w:rsidR="00061339" w14:paraId="5555C3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0CA7D"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4D647" w14:textId="77777777" w:rsidR="00061339" w:rsidRDefault="00061339" w:rsidP="002275DB">
            <w:pPr>
              <w:rPr>
                <w:rFonts w:eastAsia="Times New Roman"/>
              </w:rPr>
            </w:pPr>
            <w:r>
              <w:rPr>
                <w:rFonts w:eastAsia="Times New Roman" w:cs="Arial"/>
                <w:color w:val="000000"/>
                <w:sz w:val="16"/>
                <w:szCs w:val="16"/>
              </w:rPr>
              <w:t>SP-211296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D5CD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EEE61" w14:textId="77777777" w:rsidR="00061339" w:rsidRDefault="00061339" w:rsidP="002275DB">
            <w:pPr>
              <w:rPr>
                <w:rFonts w:eastAsia="Times New Roman"/>
              </w:rPr>
            </w:pPr>
            <w:r>
              <w:rPr>
                <w:rFonts w:eastAsia="Times New Roman" w:cs="Arial"/>
                <w:color w:val="000000"/>
                <w:sz w:val="16"/>
                <w:szCs w:val="16"/>
              </w:rPr>
              <w:t>CRs on eV2XARC_Ph2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BF66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7938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33C9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76C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925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87B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D7D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0C5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33E8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320B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A7ACC" w14:textId="77777777" w:rsidR="00061339" w:rsidRDefault="00061339" w:rsidP="002275DB">
            <w:pPr>
              <w:rPr>
                <w:rFonts w:eastAsia="Times New Roman"/>
              </w:rPr>
            </w:pPr>
          </w:p>
        </w:tc>
      </w:tr>
      <w:tr w:rsidR="00061339" w14:paraId="3A85C2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85C27"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4383B" w14:textId="77777777" w:rsidR="00061339" w:rsidRDefault="00061339" w:rsidP="002275DB">
            <w:pPr>
              <w:rPr>
                <w:rFonts w:eastAsia="Times New Roman"/>
              </w:rPr>
            </w:pPr>
            <w:r>
              <w:rPr>
                <w:rFonts w:eastAsia="Times New Roman" w:cs="Arial"/>
                <w:color w:val="000000"/>
                <w:sz w:val="16"/>
                <w:szCs w:val="16"/>
              </w:rPr>
              <w:t>SP-211297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E172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A5C2E" w14:textId="77777777" w:rsidR="00061339" w:rsidRDefault="00061339" w:rsidP="002275DB">
            <w:pPr>
              <w:rPr>
                <w:rFonts w:eastAsia="Times New Roman"/>
              </w:rPr>
            </w:pPr>
            <w:r>
              <w:rPr>
                <w:rFonts w:eastAsia="Times New Roman" w:cs="Arial"/>
                <w:color w:val="000000"/>
                <w:sz w:val="16"/>
                <w:szCs w:val="16"/>
              </w:rPr>
              <w:t>CRs on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F089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A0F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0AE1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44C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7AC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80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9BA0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346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054F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8FC9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F4423" w14:textId="77777777" w:rsidR="00061339" w:rsidRDefault="00061339" w:rsidP="002275DB">
            <w:pPr>
              <w:rPr>
                <w:rFonts w:eastAsia="Times New Roman"/>
              </w:rPr>
            </w:pPr>
          </w:p>
        </w:tc>
      </w:tr>
      <w:tr w:rsidR="00061339" w14:paraId="1C6062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B66FA"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A5358" w14:textId="77777777" w:rsidR="00061339" w:rsidRDefault="00061339" w:rsidP="002275DB">
            <w:pPr>
              <w:rPr>
                <w:rFonts w:eastAsia="Times New Roman"/>
              </w:rPr>
            </w:pPr>
            <w:r>
              <w:rPr>
                <w:rFonts w:eastAsia="Times New Roman" w:cs="Arial"/>
                <w:color w:val="000000"/>
                <w:sz w:val="16"/>
                <w:szCs w:val="16"/>
              </w:rPr>
              <w:t>SP-211298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3E9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A2F26" w14:textId="77777777" w:rsidR="00061339" w:rsidRDefault="00061339" w:rsidP="002275DB">
            <w:pPr>
              <w:rPr>
                <w:rFonts w:eastAsia="Times New Roman"/>
              </w:rPr>
            </w:pPr>
            <w:r>
              <w:rPr>
                <w:rFonts w:eastAsia="Times New Roman" w:cs="Arial"/>
                <w:color w:val="000000"/>
                <w:sz w:val="16"/>
                <w:szCs w:val="16"/>
              </w:rPr>
              <w:t>CRs on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FAE3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BD6B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8F6A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C66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833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F5C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7965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005D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CC85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BD7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88FC5" w14:textId="77777777" w:rsidR="00061339" w:rsidRDefault="00061339" w:rsidP="002275DB">
            <w:pPr>
              <w:rPr>
                <w:rFonts w:eastAsia="Times New Roman"/>
              </w:rPr>
            </w:pPr>
          </w:p>
        </w:tc>
      </w:tr>
      <w:tr w:rsidR="00061339" w14:paraId="40B471B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4B62B"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D4F76" w14:textId="77777777" w:rsidR="00061339" w:rsidRDefault="00061339" w:rsidP="002275DB">
            <w:pPr>
              <w:rPr>
                <w:rFonts w:eastAsia="Times New Roman"/>
              </w:rPr>
            </w:pPr>
            <w:r>
              <w:rPr>
                <w:rFonts w:eastAsia="Times New Roman" w:cs="Arial"/>
                <w:color w:val="000000"/>
                <w:sz w:val="16"/>
                <w:szCs w:val="16"/>
              </w:rPr>
              <w:t>SP-211299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326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0F076" w14:textId="77777777" w:rsidR="00061339" w:rsidRDefault="00061339" w:rsidP="002275D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5C48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1F4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08EB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FBF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5D9C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02B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CBA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E9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F7A5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43BC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656FF" w14:textId="77777777" w:rsidR="00061339" w:rsidRDefault="00061339" w:rsidP="002275DB">
            <w:pPr>
              <w:rPr>
                <w:rFonts w:eastAsia="Times New Roman"/>
              </w:rPr>
            </w:pPr>
          </w:p>
        </w:tc>
      </w:tr>
      <w:tr w:rsidR="00061339" w14:paraId="28C614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A734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58526" w14:textId="77777777" w:rsidR="00061339" w:rsidRDefault="00061339" w:rsidP="002275DB">
            <w:pPr>
              <w:rPr>
                <w:rFonts w:eastAsia="Times New Roman"/>
              </w:rPr>
            </w:pPr>
            <w:r>
              <w:rPr>
                <w:rFonts w:eastAsia="Times New Roman" w:cs="Arial"/>
                <w:color w:val="000000"/>
                <w:sz w:val="16"/>
                <w:szCs w:val="16"/>
              </w:rPr>
              <w:t>SP-211300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1BD2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32DEF" w14:textId="77777777" w:rsidR="00061339" w:rsidRDefault="00061339" w:rsidP="002275D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5E15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2DDA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E7D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EA1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563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67E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5BD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491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42C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3A6D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3D08" w14:textId="77777777" w:rsidR="00061339" w:rsidRDefault="00061339" w:rsidP="002275DB">
            <w:pPr>
              <w:rPr>
                <w:rFonts w:eastAsia="Times New Roman"/>
              </w:rPr>
            </w:pPr>
          </w:p>
        </w:tc>
      </w:tr>
      <w:tr w:rsidR="00061339" w14:paraId="60A818B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ACAD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42CD6" w14:textId="77777777" w:rsidR="00061339" w:rsidRDefault="00061339" w:rsidP="002275DB">
            <w:pPr>
              <w:rPr>
                <w:rFonts w:eastAsia="Times New Roman"/>
              </w:rPr>
            </w:pPr>
            <w:r>
              <w:rPr>
                <w:rFonts w:eastAsia="Times New Roman" w:cs="Arial"/>
                <w:color w:val="000000"/>
                <w:sz w:val="16"/>
                <w:szCs w:val="16"/>
              </w:rPr>
              <w:t>SP-211301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8F75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4B5A4" w14:textId="77777777" w:rsidR="00061339" w:rsidRDefault="00061339" w:rsidP="002275DB">
            <w:pPr>
              <w:rPr>
                <w:rFonts w:eastAsia="Times New Roman"/>
              </w:rPr>
            </w:pPr>
            <w:r>
              <w:rPr>
                <w:rFonts w:eastAsia="Times New Roman" w:cs="Arial"/>
                <w:color w:val="000000"/>
                <w:sz w:val="16"/>
                <w:szCs w:val="16"/>
              </w:rPr>
              <w:t>CRs on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93EE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EF4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6FDD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4A8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956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E01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BA2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25C1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36CF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829A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3CC0E" w14:textId="77777777" w:rsidR="00061339" w:rsidRDefault="00061339" w:rsidP="002275DB">
            <w:pPr>
              <w:rPr>
                <w:rFonts w:eastAsia="Times New Roman"/>
              </w:rPr>
            </w:pPr>
          </w:p>
        </w:tc>
      </w:tr>
      <w:tr w:rsidR="00061339" w14:paraId="7BE32A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9FAD4"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86DA1" w14:textId="77777777" w:rsidR="00061339" w:rsidRDefault="00061339" w:rsidP="002275DB">
            <w:pPr>
              <w:rPr>
                <w:rFonts w:eastAsia="Times New Roman"/>
              </w:rPr>
            </w:pPr>
            <w:r>
              <w:rPr>
                <w:rFonts w:eastAsia="Times New Roman" w:cs="Arial"/>
                <w:color w:val="000000"/>
                <w:sz w:val="16"/>
                <w:szCs w:val="16"/>
              </w:rPr>
              <w:t>SP-211302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2B8C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80E9A" w14:textId="77777777" w:rsidR="00061339" w:rsidRDefault="00061339" w:rsidP="002275DB">
            <w:pPr>
              <w:rPr>
                <w:rFonts w:eastAsia="Times New Roman"/>
              </w:rPr>
            </w:pPr>
            <w:r>
              <w:rPr>
                <w:rFonts w:eastAsia="Times New Roman" w:cs="Arial"/>
                <w:color w:val="000000"/>
                <w:sz w:val="16"/>
                <w:szCs w:val="16"/>
              </w:rPr>
              <w:t>CRs on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4EF0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2CB8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656F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38E5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93B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28C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335F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AB86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0EF35" w14:textId="77777777" w:rsidR="00061339" w:rsidRDefault="00061339" w:rsidP="002275DB">
            <w:pPr>
              <w:rPr>
                <w:rFonts w:eastAsia="Times New Roman"/>
                <w:sz w:val="24"/>
                <w:szCs w:val="24"/>
              </w:rPr>
            </w:pPr>
            <w:r>
              <w:rPr>
                <w:rFonts w:eastAsia="Times New Roman" w:cs="Arial"/>
                <w:color w:val="000000"/>
                <w:sz w:val="16"/>
                <w:szCs w:val="16"/>
              </w:rPr>
              <w:t>Proposed revision of 23.401 CR3658R2 in SP-211548; Proposed revision of 23.501 CR3237R2 in SP-211550; Proposed revision of 23.502 CR3124R2 in SP-211551. The remaining CRs in this CR Pack were approved (the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5890A"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714BC" w14:textId="77777777" w:rsidR="00061339" w:rsidRDefault="00061339" w:rsidP="002275DB">
            <w:pPr>
              <w:rPr>
                <w:rFonts w:eastAsia="Times New Roman"/>
              </w:rPr>
            </w:pPr>
          </w:p>
        </w:tc>
      </w:tr>
      <w:tr w:rsidR="00061339" w14:paraId="1414C3A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00917"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9A1AE" w14:textId="77777777" w:rsidR="00061339" w:rsidRDefault="00061339" w:rsidP="002275DB">
            <w:pPr>
              <w:rPr>
                <w:rFonts w:eastAsia="Times New Roman"/>
              </w:rPr>
            </w:pPr>
            <w:r>
              <w:rPr>
                <w:rFonts w:eastAsia="Times New Roman" w:cs="Arial"/>
                <w:color w:val="000000"/>
                <w:sz w:val="16"/>
                <w:szCs w:val="16"/>
              </w:rPr>
              <w:t>SP-211303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C606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A7714" w14:textId="77777777" w:rsidR="00061339" w:rsidRDefault="00061339" w:rsidP="002275DB">
            <w:pPr>
              <w:rPr>
                <w:rFonts w:eastAsia="Times New Roman"/>
              </w:rPr>
            </w:pPr>
            <w:r>
              <w:rPr>
                <w:rFonts w:eastAsia="Times New Roman" w:cs="Arial"/>
                <w:color w:val="000000"/>
                <w:sz w:val="16"/>
                <w:szCs w:val="16"/>
              </w:rPr>
              <w:t>CRs on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0E3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0B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597B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9F8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02B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1FC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B0F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1AD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8426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8C6C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C9D4" w14:textId="77777777" w:rsidR="00061339" w:rsidRDefault="00061339" w:rsidP="002275DB">
            <w:pPr>
              <w:rPr>
                <w:rFonts w:eastAsia="Times New Roman"/>
              </w:rPr>
            </w:pPr>
          </w:p>
        </w:tc>
      </w:tr>
      <w:tr w:rsidR="00061339" w14:paraId="56E602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1A36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64478" w14:textId="77777777" w:rsidR="00061339" w:rsidRDefault="00061339" w:rsidP="002275DB">
            <w:pPr>
              <w:rPr>
                <w:rFonts w:eastAsia="Times New Roman"/>
              </w:rPr>
            </w:pPr>
            <w:r>
              <w:rPr>
                <w:rFonts w:eastAsia="Times New Roman" w:cs="Arial"/>
                <w:color w:val="000000"/>
                <w:sz w:val="16"/>
                <w:szCs w:val="16"/>
              </w:rPr>
              <w:t>SP-211304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D5CE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2C5D2" w14:textId="77777777" w:rsidR="00061339" w:rsidRDefault="00061339" w:rsidP="002275DB">
            <w:pPr>
              <w:rPr>
                <w:rFonts w:eastAsia="Times New Roman"/>
              </w:rPr>
            </w:pPr>
            <w:r>
              <w:rPr>
                <w:rFonts w:eastAsia="Times New Roman" w:cs="Arial"/>
                <w:color w:val="000000"/>
                <w:sz w:val="16"/>
                <w:szCs w:val="16"/>
              </w:rPr>
              <w:t>CRs on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BCBF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02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A6EA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384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058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E4E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3A8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8AF5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EF15" w14:textId="77777777" w:rsidR="00061339" w:rsidRDefault="00061339" w:rsidP="002275DB">
            <w:pPr>
              <w:rPr>
                <w:rFonts w:eastAsia="Times New Roman"/>
                <w:sz w:val="24"/>
                <w:szCs w:val="24"/>
              </w:rPr>
            </w:pPr>
            <w:r>
              <w:rPr>
                <w:rFonts w:eastAsia="Times New Roman" w:cs="Arial"/>
                <w:color w:val="000000"/>
                <w:sz w:val="16"/>
                <w:szCs w:val="16"/>
              </w:rPr>
              <w:t>Proposed revision of 23.501 CR3319R4 in SP-211562. CC#4: 23.501 CR3319R4 was considered revised. Remaining CRs approved (the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FB4DF"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AAA5A" w14:textId="77777777" w:rsidR="00061339" w:rsidRDefault="00061339" w:rsidP="002275DB">
            <w:pPr>
              <w:rPr>
                <w:rFonts w:eastAsia="Times New Roman"/>
              </w:rPr>
            </w:pPr>
          </w:p>
        </w:tc>
      </w:tr>
      <w:tr w:rsidR="00061339" w14:paraId="018F755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257DA"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11BE9" w14:textId="77777777" w:rsidR="00061339" w:rsidRDefault="00061339" w:rsidP="002275DB">
            <w:pPr>
              <w:rPr>
                <w:rFonts w:eastAsia="Times New Roman"/>
              </w:rPr>
            </w:pPr>
            <w:r>
              <w:rPr>
                <w:rFonts w:eastAsia="Times New Roman" w:cs="Arial"/>
                <w:color w:val="000000"/>
                <w:sz w:val="16"/>
                <w:szCs w:val="16"/>
              </w:rPr>
              <w:t>SP-211305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8B20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9908" w14:textId="77777777" w:rsidR="00061339" w:rsidRDefault="00061339" w:rsidP="002275DB">
            <w:pPr>
              <w:rPr>
                <w:rFonts w:eastAsia="Times New Roman"/>
              </w:rPr>
            </w:pPr>
            <w:r>
              <w:rPr>
                <w:rFonts w:eastAsia="Times New Roman" w:cs="Arial"/>
                <w:color w:val="000000"/>
                <w:sz w:val="16"/>
                <w:szCs w:val="16"/>
              </w:rPr>
              <w:t>CRs on TEI17_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2887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39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F29B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F08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2B1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7E3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A0FD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EBF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823C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06A9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62DFF" w14:textId="77777777" w:rsidR="00061339" w:rsidRDefault="00061339" w:rsidP="002275DB">
            <w:pPr>
              <w:rPr>
                <w:rFonts w:eastAsia="Times New Roman"/>
              </w:rPr>
            </w:pPr>
          </w:p>
        </w:tc>
      </w:tr>
      <w:tr w:rsidR="00061339" w14:paraId="25E72C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6A8E" w14:textId="77777777" w:rsidR="00061339" w:rsidRDefault="00061339" w:rsidP="002275D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8CA64" w14:textId="77777777" w:rsidR="00061339" w:rsidRDefault="00061339" w:rsidP="002275DB">
            <w:pPr>
              <w:rPr>
                <w:rFonts w:eastAsia="Times New Roman"/>
              </w:rPr>
            </w:pPr>
            <w:r>
              <w:rPr>
                <w:rFonts w:eastAsia="Times New Roman" w:cs="Arial"/>
                <w:color w:val="000000"/>
                <w:sz w:val="16"/>
                <w:szCs w:val="16"/>
              </w:rPr>
              <w:t>SP-211306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926A3"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BF98F" w14:textId="77777777" w:rsidR="00061339" w:rsidRDefault="00061339" w:rsidP="002275DB">
            <w:pPr>
              <w:rPr>
                <w:rFonts w:eastAsia="Times New Roman"/>
              </w:rPr>
            </w:pPr>
            <w:r>
              <w:rPr>
                <w:rFonts w:eastAsia="Times New Roman" w:cs="Arial"/>
                <w:color w:val="000000"/>
                <w:sz w:val="16"/>
                <w:szCs w:val="16"/>
              </w:rPr>
              <w:t>Revised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19B3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9C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F9A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560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BD0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2FD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452C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8626D" w14:textId="77777777" w:rsidR="00061339" w:rsidRDefault="00061339" w:rsidP="002275DB">
            <w:pPr>
              <w:rPr>
                <w:rFonts w:eastAsia="Times New Roman"/>
              </w:rPr>
            </w:pPr>
            <w:r>
              <w:rPr>
                <w:rFonts w:eastAsia="Times New Roman" w:cs="Arial"/>
                <w:color w:val="000000"/>
                <w:sz w:val="16"/>
                <w:szCs w:val="16"/>
              </w:rP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4CA0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79E5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1B4F0" w14:textId="77777777" w:rsidR="00061339" w:rsidRDefault="00061339" w:rsidP="002275DB">
            <w:pPr>
              <w:rPr>
                <w:rFonts w:eastAsia="Times New Roman"/>
              </w:rPr>
            </w:pPr>
          </w:p>
        </w:tc>
      </w:tr>
      <w:tr w:rsidR="00061339" w14:paraId="358A87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F8E17"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AC8F1" w14:textId="77777777" w:rsidR="00061339" w:rsidRDefault="00061339" w:rsidP="002275DB">
            <w:pPr>
              <w:rPr>
                <w:rFonts w:eastAsia="Times New Roman"/>
              </w:rPr>
            </w:pPr>
            <w:r>
              <w:rPr>
                <w:rFonts w:eastAsia="Times New Roman" w:cs="Arial"/>
                <w:color w:val="000000"/>
                <w:sz w:val="16"/>
                <w:szCs w:val="16"/>
              </w:rPr>
              <w:t>SP-211307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B56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BAB0D" w14:textId="77777777" w:rsidR="00061339" w:rsidRDefault="00061339" w:rsidP="002275DB">
            <w:pPr>
              <w:rPr>
                <w:rFonts w:eastAsia="Times New Roman"/>
              </w:rPr>
            </w:pPr>
            <w:r>
              <w:rPr>
                <w:rFonts w:eastAsia="Times New Roman" w:cs="Arial"/>
                <w:color w:val="000000"/>
                <w:sz w:val="16"/>
                <w:szCs w:val="16"/>
              </w:rPr>
              <w:t>CRs where company revisions are expected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E021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3FE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6520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5A2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B89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647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298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5F0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42105" w14:textId="77777777" w:rsidR="00061339" w:rsidRDefault="00061339" w:rsidP="002275DB">
            <w:pPr>
              <w:rPr>
                <w:rFonts w:eastAsia="Times New Roman"/>
                <w:sz w:val="24"/>
                <w:szCs w:val="24"/>
              </w:rPr>
            </w:pPr>
            <w:r>
              <w:rPr>
                <w:rFonts w:eastAsia="Times New Roman" w:cs="Arial"/>
                <w:color w:val="000000"/>
                <w:sz w:val="16"/>
                <w:szCs w:val="16"/>
              </w:rPr>
              <w:t>Proposed revision of 23.256 CR0008R1 in SP-211407; Proposed revision of 23.501 CR3345R1 in SP-211415; Proposed revision of 23.501 CR3331R1 in SP-211416.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A544"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8037B" w14:textId="77777777" w:rsidR="00061339" w:rsidRDefault="00061339" w:rsidP="002275DB">
            <w:pPr>
              <w:rPr>
                <w:rFonts w:eastAsia="Times New Roman"/>
              </w:rPr>
            </w:pPr>
          </w:p>
        </w:tc>
      </w:tr>
      <w:tr w:rsidR="00061339" w14:paraId="177656F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B846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3F2D0" w14:textId="77777777" w:rsidR="00061339" w:rsidRDefault="00061339" w:rsidP="002275DB">
            <w:pPr>
              <w:rPr>
                <w:rFonts w:eastAsia="Times New Roman"/>
              </w:rPr>
            </w:pPr>
            <w:r>
              <w:rPr>
                <w:rFonts w:eastAsia="Times New Roman" w:cs="Arial"/>
                <w:color w:val="000000"/>
                <w:sz w:val="16"/>
                <w:szCs w:val="16"/>
              </w:rPr>
              <w:t>SP-211308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C54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B9CC6" w14:textId="77777777" w:rsidR="00061339" w:rsidRDefault="00061339" w:rsidP="002275DB">
            <w:pPr>
              <w:rPr>
                <w:rFonts w:eastAsia="Times New Roman"/>
              </w:rPr>
            </w:pPr>
            <w:r>
              <w:rPr>
                <w:rFonts w:eastAsia="Times New Roman" w:cs="Arial"/>
                <w:color w:val="000000"/>
                <w:sz w:val="16"/>
                <w:szCs w:val="16"/>
              </w:rPr>
              <w:t>New SID on Study of Further Architecture Enhancement for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A1931"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54E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7656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A5A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C22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44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77BE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9A6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FF60E"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SP-211145r02. SP-211308rev_01 agreed. Revised to SP-211593.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F60B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EEA7B" w14:textId="77777777" w:rsidR="00061339" w:rsidRDefault="00061339" w:rsidP="002275DB">
            <w:pPr>
              <w:rPr>
                <w:rFonts w:eastAsia="Times New Roman"/>
              </w:rPr>
            </w:pPr>
            <w:r>
              <w:rPr>
                <w:rFonts w:eastAsia="Times New Roman" w:cs="Arial"/>
                <w:color w:val="000000"/>
                <w:sz w:val="16"/>
                <w:szCs w:val="16"/>
              </w:rPr>
              <w:t>SP-211593</w:t>
            </w:r>
          </w:p>
        </w:tc>
      </w:tr>
      <w:tr w:rsidR="00061339" w14:paraId="45A527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2F2E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A7EF" w14:textId="77777777" w:rsidR="00061339" w:rsidRDefault="00061339" w:rsidP="002275DB">
            <w:pPr>
              <w:rPr>
                <w:rFonts w:eastAsia="Times New Roman"/>
              </w:rPr>
            </w:pPr>
            <w:r>
              <w:rPr>
                <w:rFonts w:eastAsia="Times New Roman" w:cs="Arial"/>
                <w:color w:val="000000"/>
                <w:sz w:val="16"/>
                <w:szCs w:val="16"/>
              </w:rPr>
              <w:t>SP-211309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361E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EB759" w14:textId="77777777" w:rsidR="00061339" w:rsidRDefault="00061339" w:rsidP="002275DB">
            <w:pPr>
              <w:rPr>
                <w:rFonts w:eastAsia="Times New Roman"/>
              </w:rPr>
            </w:pPr>
            <w:r>
              <w:rPr>
                <w:rFonts w:eastAsia="Times New Roman"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CBD88" w14:textId="77777777" w:rsidR="00061339" w:rsidRDefault="00061339" w:rsidP="002275DB">
            <w:pPr>
              <w:rPr>
                <w:rFonts w:eastAsia="Times New Roman"/>
              </w:rPr>
            </w:pPr>
            <w:r>
              <w:rPr>
                <w:rFonts w:eastAsia="Times New Roman"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FC8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DC5A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3B5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8DF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0C4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B656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D4A2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7790"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SP-211148r04. SP-211309_rev06 agreed. Revised to SP-211594.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B9A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47264" w14:textId="77777777" w:rsidR="00061339" w:rsidRDefault="00061339" w:rsidP="002275DB">
            <w:pPr>
              <w:rPr>
                <w:rFonts w:eastAsia="Times New Roman"/>
              </w:rPr>
            </w:pPr>
            <w:r>
              <w:rPr>
                <w:rFonts w:eastAsia="Times New Roman" w:cs="Arial"/>
                <w:color w:val="000000"/>
                <w:sz w:val="16"/>
                <w:szCs w:val="16"/>
              </w:rPr>
              <w:t>SP-211594</w:t>
            </w:r>
          </w:p>
        </w:tc>
      </w:tr>
      <w:tr w:rsidR="00061339" w14:paraId="63C2D70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6EDF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43B95" w14:textId="77777777" w:rsidR="00061339" w:rsidRDefault="00061339" w:rsidP="002275DB">
            <w:pPr>
              <w:rPr>
                <w:rFonts w:eastAsia="Times New Roman"/>
              </w:rPr>
            </w:pPr>
            <w:r>
              <w:rPr>
                <w:rFonts w:eastAsia="Times New Roman" w:cs="Arial"/>
                <w:color w:val="000000"/>
                <w:sz w:val="16"/>
                <w:szCs w:val="16"/>
              </w:rPr>
              <w:t>SP-211310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E7999"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BE4CF" w14:textId="77777777" w:rsidR="00061339" w:rsidRDefault="00061339" w:rsidP="002275DB">
            <w:pPr>
              <w:rPr>
                <w:rFonts w:eastAsia="Times New Roman"/>
              </w:rPr>
            </w:pPr>
            <w:r>
              <w:rPr>
                <w:rFonts w:eastAsia="Times New Roman" w:cs="Arial"/>
                <w:color w:val="000000"/>
                <w:sz w:val="16"/>
                <w:szCs w:val="16"/>
              </w:rPr>
              <w:t>New WID: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A759" w14:textId="77777777" w:rsidR="00061339" w:rsidRDefault="00061339" w:rsidP="002275DB">
            <w:pPr>
              <w:rPr>
                <w:rFonts w:eastAsia="Times New Roman"/>
              </w:rPr>
            </w:pPr>
            <w:r>
              <w:rPr>
                <w:rFonts w:eastAsia="Times New Roman" w:cs="Arial"/>
                <w:color w:val="000000"/>
                <w:sz w:val="16"/>
                <w:szCs w:val="16"/>
              </w:rPr>
              <w:t>Peraton Labs, CISA ECD, Verizon UK Ltd, AT&amp;T, T-Mobile USA, Dish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1EC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9FAC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6AB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422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291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9463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7BAC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5DF88"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SP-211150r01. SP-211310rev_01 agreed. Revised to SP-211595.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D197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6810" w14:textId="77777777" w:rsidR="00061339" w:rsidRDefault="00061339" w:rsidP="002275DB">
            <w:pPr>
              <w:rPr>
                <w:rFonts w:eastAsia="Times New Roman"/>
              </w:rPr>
            </w:pPr>
            <w:r>
              <w:rPr>
                <w:rFonts w:eastAsia="Times New Roman" w:cs="Arial"/>
                <w:color w:val="000000"/>
                <w:sz w:val="16"/>
                <w:szCs w:val="16"/>
              </w:rPr>
              <w:t>SP-211595</w:t>
            </w:r>
          </w:p>
        </w:tc>
      </w:tr>
      <w:tr w:rsidR="00061339" w14:paraId="552BBE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FD746"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266F5" w14:textId="77777777" w:rsidR="00061339" w:rsidRDefault="00061339" w:rsidP="002275DB">
            <w:pPr>
              <w:rPr>
                <w:rFonts w:eastAsia="Times New Roman"/>
              </w:rPr>
            </w:pPr>
            <w:r>
              <w:rPr>
                <w:rFonts w:eastAsia="Times New Roman" w:cs="Arial"/>
                <w:color w:val="000000"/>
                <w:sz w:val="16"/>
                <w:szCs w:val="16"/>
              </w:rPr>
              <w:t>SP-211311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4864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FC090" w14:textId="77777777" w:rsidR="00061339" w:rsidRDefault="00061339" w:rsidP="002275DB">
            <w:pPr>
              <w:rPr>
                <w:rFonts w:eastAsia="Times New Roman"/>
              </w:rPr>
            </w:pPr>
            <w:r>
              <w:rPr>
                <w:rFonts w:eastAsia="Times New Roman"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B107C"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413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BC7C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CA1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FF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DD0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82B2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BC85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17749"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SP-211152r02. SP-211311rev_02 agreed. Revised to SP-211596.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A28E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EEECC" w14:textId="77777777" w:rsidR="00061339" w:rsidRDefault="00061339" w:rsidP="002275DB">
            <w:pPr>
              <w:rPr>
                <w:rFonts w:eastAsia="Times New Roman"/>
              </w:rPr>
            </w:pPr>
            <w:r>
              <w:rPr>
                <w:rFonts w:eastAsia="Times New Roman" w:cs="Arial"/>
                <w:color w:val="000000"/>
                <w:sz w:val="16"/>
                <w:szCs w:val="16"/>
              </w:rPr>
              <w:t>SP-211596</w:t>
            </w:r>
          </w:p>
        </w:tc>
      </w:tr>
      <w:tr w:rsidR="00061339" w14:paraId="0EB877C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FB683"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77B6" w14:textId="77777777" w:rsidR="00061339" w:rsidRDefault="00061339" w:rsidP="002275DB">
            <w:pPr>
              <w:rPr>
                <w:rFonts w:eastAsia="Times New Roman"/>
              </w:rPr>
            </w:pPr>
            <w:r>
              <w:rPr>
                <w:rFonts w:eastAsia="Times New Roman" w:cs="Arial"/>
                <w:color w:val="000000"/>
                <w:sz w:val="16"/>
                <w:szCs w:val="16"/>
              </w:rPr>
              <w:t>SP-211312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25CD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01770" w14:textId="77777777" w:rsidR="00061339" w:rsidRDefault="00061339" w:rsidP="002275DB">
            <w:pPr>
              <w:rPr>
                <w:rFonts w:eastAsia="Times New Roman"/>
              </w:rPr>
            </w:pPr>
            <w:r>
              <w:rPr>
                <w:rFonts w:eastAsia="Times New Roman" w:cs="Arial"/>
                <w:color w:val="000000"/>
                <w:sz w:val="16"/>
                <w:szCs w:val="16"/>
              </w:rPr>
              <w:t>New SID on Study on 5G Timing Resiliency and TSC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02F82" w14:textId="77777777" w:rsidR="00061339" w:rsidRDefault="00061339" w:rsidP="002275DB">
            <w:pPr>
              <w:rPr>
                <w:rFonts w:eastAsia="Times New Roman"/>
              </w:rPr>
            </w:pPr>
            <w:r>
              <w:rPr>
                <w:rFonts w:eastAsia="Times New Roman" w:cs="Arial"/>
                <w:color w:val="000000"/>
                <w:sz w:val="16"/>
                <w:szCs w:val="16"/>
              </w:rPr>
              <w:t>Nokia, Nokia Shanghai Bell, Verizon, AT&amp;T, Sennheiser, Huawei, HiSilicon, Matrixx, ZTE, China Unicom, Vivo, NTT Docomo, ETRI, Xiaomi, Orange, China Mobile, KDDI, Tencent, T-</w:t>
            </w:r>
            <w:r>
              <w:rPr>
                <w:rFonts w:eastAsia="Times New Roman" w:cs="Arial"/>
                <w:color w:val="000000"/>
                <w:sz w:val="16"/>
                <w:szCs w:val="16"/>
              </w:rPr>
              <w:lastRenderedPageBreak/>
              <w:t xml:space="preserve">Mobile USA, Interdigital, Samsung, CATT, Deutsche Telekom, Ericsson, Denso, BMWi,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B3F9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3EBA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72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D5E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CD0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0A75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08E7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57D1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SP-211153r06. SP-211312rev_04 agreed. Revised to SP-211597.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C8E6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F13D3" w14:textId="77777777" w:rsidR="00061339" w:rsidRDefault="00061339" w:rsidP="002275DB">
            <w:pPr>
              <w:rPr>
                <w:rFonts w:eastAsia="Times New Roman"/>
              </w:rPr>
            </w:pPr>
            <w:r>
              <w:rPr>
                <w:rFonts w:eastAsia="Times New Roman" w:cs="Arial"/>
                <w:color w:val="000000"/>
                <w:sz w:val="16"/>
                <w:szCs w:val="16"/>
              </w:rPr>
              <w:t>SP-211597</w:t>
            </w:r>
          </w:p>
        </w:tc>
      </w:tr>
      <w:tr w:rsidR="00061339" w14:paraId="770A887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7A38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A09AD" w14:textId="77777777" w:rsidR="00061339" w:rsidRDefault="00061339" w:rsidP="002275DB">
            <w:pPr>
              <w:rPr>
                <w:rFonts w:eastAsia="Times New Roman"/>
              </w:rPr>
            </w:pPr>
            <w:r>
              <w:rPr>
                <w:rFonts w:eastAsia="Times New Roman" w:cs="Arial"/>
                <w:color w:val="000000"/>
                <w:sz w:val="16"/>
                <w:szCs w:val="16"/>
              </w:rPr>
              <w:t>SP-211313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2073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AB85F" w14:textId="77777777" w:rsidR="00061339" w:rsidRDefault="00061339" w:rsidP="002275DB">
            <w:pPr>
              <w:rPr>
                <w:rFonts w:eastAsia="Times New Roman"/>
              </w:rPr>
            </w:pPr>
            <w:r>
              <w:rPr>
                <w:rFonts w:eastAsia="Times New Roman" w:cs="Arial"/>
                <w:color w:val="000000"/>
                <w:sz w:val="16"/>
                <w:szCs w:val="16"/>
              </w:rPr>
              <w:t>New SID: Study on enhanced support of NR RedCap with long eDRX for RRC INACTIVE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D89F"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629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12F3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E58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823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FAB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7960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33D8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AF865"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SP-211155r02. SP-211313rev_04 agreed. Revised to SP-211598.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80A9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A3F48" w14:textId="77777777" w:rsidR="00061339" w:rsidRDefault="00061339" w:rsidP="002275DB">
            <w:pPr>
              <w:rPr>
                <w:rFonts w:eastAsia="Times New Roman"/>
              </w:rPr>
            </w:pPr>
            <w:r>
              <w:rPr>
                <w:rFonts w:eastAsia="Times New Roman" w:cs="Arial"/>
                <w:color w:val="000000"/>
                <w:sz w:val="16"/>
                <w:szCs w:val="16"/>
              </w:rPr>
              <w:t>SP-211598</w:t>
            </w:r>
          </w:p>
        </w:tc>
      </w:tr>
      <w:tr w:rsidR="00061339" w14:paraId="669E281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333B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4140D" w14:textId="77777777" w:rsidR="00061339" w:rsidRDefault="00061339" w:rsidP="002275DB">
            <w:pPr>
              <w:rPr>
                <w:rFonts w:eastAsia="Times New Roman"/>
              </w:rPr>
            </w:pPr>
            <w:r>
              <w:rPr>
                <w:rFonts w:eastAsia="Times New Roman" w:cs="Arial"/>
                <w:color w:val="000000"/>
                <w:sz w:val="16"/>
                <w:szCs w:val="16"/>
              </w:rPr>
              <w:t>SP-211314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21A6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AC50B" w14:textId="77777777" w:rsidR="00061339" w:rsidRDefault="00061339" w:rsidP="002275DB">
            <w:pPr>
              <w:rPr>
                <w:rFonts w:eastAsia="Times New Roman"/>
              </w:rPr>
            </w:pPr>
            <w:r>
              <w:rPr>
                <w:rFonts w:eastAsia="Times New Roman" w:cs="Arial"/>
                <w:color w:val="000000"/>
                <w:sz w:val="16"/>
                <w:szCs w:val="16"/>
              </w:rPr>
              <w:t>New SID on Study on Architecture Enhancements for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60D9C" w14:textId="77777777" w:rsidR="00061339" w:rsidRDefault="00061339" w:rsidP="002275DB">
            <w:pPr>
              <w:rPr>
                <w:rFonts w:eastAsia="Times New Roman"/>
              </w:rPr>
            </w:pPr>
            <w:r>
              <w:rPr>
                <w:rFonts w:eastAsia="Times New Roman" w:cs="Arial"/>
                <w:color w:val="000000"/>
                <w:sz w:val="16"/>
                <w:szCs w:val="16"/>
              </w:rPr>
              <w:t xml:space="preserve">Qualcomm Incorporated, Sony, InterDigital Inc. AT&amp;T, Verizon UK Ltd, ZTE Corporation, Telstra, vivo Mobile Communications Ltd, Volkswagen AG, Philips International B.V., Xiaomi, SyncTechno Inc., FirstNet, Lenovo/Motorola Mobility, LG Electronics, Rakuten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518F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BF9A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626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064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9C6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B1DD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D02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011DC"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SP-211157r01. SP-211314rev_05 agreed. Revised to SP-211599.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9F1A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84724" w14:textId="77777777" w:rsidR="00061339" w:rsidRDefault="00061339" w:rsidP="002275DB">
            <w:pPr>
              <w:rPr>
                <w:rFonts w:eastAsia="Times New Roman"/>
              </w:rPr>
            </w:pPr>
            <w:r>
              <w:rPr>
                <w:rFonts w:eastAsia="Times New Roman" w:cs="Arial"/>
                <w:color w:val="000000"/>
                <w:sz w:val="16"/>
                <w:szCs w:val="16"/>
              </w:rPr>
              <w:t>SP-211599</w:t>
            </w:r>
          </w:p>
        </w:tc>
      </w:tr>
      <w:tr w:rsidR="00061339" w14:paraId="5FA12F6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5B9E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A8753" w14:textId="77777777" w:rsidR="00061339" w:rsidRDefault="00061339" w:rsidP="002275DB">
            <w:pPr>
              <w:rPr>
                <w:rFonts w:eastAsia="Times New Roman"/>
              </w:rPr>
            </w:pPr>
            <w:r>
              <w:rPr>
                <w:rFonts w:eastAsia="Times New Roman" w:cs="Arial"/>
                <w:color w:val="000000"/>
                <w:sz w:val="16"/>
                <w:szCs w:val="16"/>
              </w:rPr>
              <w:t>SP-211315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646E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AFE43" w14:textId="77777777" w:rsidR="00061339" w:rsidRDefault="00061339" w:rsidP="002275DB">
            <w:pPr>
              <w:rPr>
                <w:rFonts w:eastAsia="Times New Roman"/>
              </w:rPr>
            </w:pPr>
            <w:r>
              <w:rPr>
                <w:rFonts w:eastAsia="Times New Roman"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90ADC"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26E7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3BAB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E09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898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C8AB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1C62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C7B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3E3DD"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SP-211158r02. SP-211315rev_03 agreed. Revised to SP-211600.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95E6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7ED24" w14:textId="77777777" w:rsidR="00061339" w:rsidRDefault="00061339" w:rsidP="002275DB">
            <w:pPr>
              <w:rPr>
                <w:rFonts w:eastAsia="Times New Roman"/>
              </w:rPr>
            </w:pPr>
            <w:r>
              <w:rPr>
                <w:rFonts w:eastAsia="Times New Roman" w:cs="Arial"/>
                <w:color w:val="000000"/>
                <w:sz w:val="16"/>
                <w:szCs w:val="16"/>
              </w:rPr>
              <w:t>SP-211600</w:t>
            </w:r>
          </w:p>
        </w:tc>
      </w:tr>
      <w:tr w:rsidR="00061339" w14:paraId="460ACF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38A0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24C8A" w14:textId="77777777" w:rsidR="00061339" w:rsidRDefault="00061339" w:rsidP="002275DB">
            <w:pPr>
              <w:rPr>
                <w:rFonts w:eastAsia="Times New Roman"/>
              </w:rPr>
            </w:pPr>
            <w:r>
              <w:rPr>
                <w:rFonts w:eastAsia="Times New Roman" w:cs="Arial"/>
                <w:color w:val="000000"/>
                <w:sz w:val="16"/>
                <w:szCs w:val="16"/>
              </w:rPr>
              <w:t>SP-211316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F0D7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57FEE" w14:textId="77777777" w:rsidR="00061339" w:rsidRDefault="00061339" w:rsidP="002275DB">
            <w:pPr>
              <w:rPr>
                <w:rFonts w:eastAsia="Times New Roman"/>
              </w:rPr>
            </w:pPr>
            <w:r>
              <w:rPr>
                <w:rFonts w:eastAsia="Times New Roman" w:cs="Arial"/>
                <w:color w:val="000000"/>
                <w:sz w:val="16"/>
                <w:szCs w:val="16"/>
              </w:rPr>
              <w:t>New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9892E"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07A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D794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2B6A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68D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9C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0EAE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105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E072F"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SP-211161r02. SP-211316rev_02 agreed. Revised to SP-211601.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649A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357C4" w14:textId="77777777" w:rsidR="00061339" w:rsidRDefault="00061339" w:rsidP="002275DB">
            <w:pPr>
              <w:rPr>
                <w:rFonts w:eastAsia="Times New Roman"/>
              </w:rPr>
            </w:pPr>
            <w:r>
              <w:rPr>
                <w:rFonts w:eastAsia="Times New Roman" w:cs="Arial"/>
                <w:color w:val="000000"/>
                <w:sz w:val="16"/>
                <w:szCs w:val="16"/>
              </w:rPr>
              <w:t>SP-211601</w:t>
            </w:r>
          </w:p>
        </w:tc>
      </w:tr>
      <w:tr w:rsidR="00061339" w14:paraId="25BF7CA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6238F"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EED2D" w14:textId="77777777" w:rsidR="00061339" w:rsidRDefault="00061339" w:rsidP="002275DB">
            <w:pPr>
              <w:rPr>
                <w:rFonts w:eastAsia="Times New Roman"/>
              </w:rPr>
            </w:pPr>
            <w:r>
              <w:rPr>
                <w:rFonts w:eastAsia="Times New Roman" w:cs="Arial"/>
                <w:color w:val="000000"/>
                <w:sz w:val="16"/>
                <w:szCs w:val="16"/>
              </w:rPr>
              <w:t>SP-211317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DDB7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8873F" w14:textId="77777777" w:rsidR="00061339" w:rsidRDefault="00061339" w:rsidP="002275DB">
            <w:pPr>
              <w:rPr>
                <w:rFonts w:eastAsia="Times New Roman"/>
              </w:rPr>
            </w:pPr>
            <w:r>
              <w:rPr>
                <w:rFonts w:eastAsia="Times New Roman" w:cs="Arial"/>
                <w:color w:val="000000"/>
                <w:sz w:val="16"/>
                <w:szCs w:val="16"/>
              </w:rPr>
              <w:t>New SID on Study on Support of Satellite Backhauling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945C4"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64D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133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47D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DEFF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B3F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1A68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BB0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6B7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SP-211163r01. SP-211317rev_05 agreed. Revised to SP-211602.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7F3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DF3D2" w14:textId="77777777" w:rsidR="00061339" w:rsidRDefault="00061339" w:rsidP="002275DB">
            <w:pPr>
              <w:rPr>
                <w:rFonts w:eastAsia="Times New Roman"/>
              </w:rPr>
            </w:pPr>
            <w:r>
              <w:rPr>
                <w:rFonts w:eastAsia="Times New Roman" w:cs="Arial"/>
                <w:color w:val="000000"/>
                <w:sz w:val="16"/>
                <w:szCs w:val="16"/>
              </w:rPr>
              <w:t>SP-211602</w:t>
            </w:r>
          </w:p>
        </w:tc>
      </w:tr>
      <w:tr w:rsidR="00061339" w14:paraId="5DE15E7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E09CE"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AF656" w14:textId="77777777" w:rsidR="00061339" w:rsidRDefault="00061339" w:rsidP="002275DB">
            <w:pPr>
              <w:rPr>
                <w:rFonts w:eastAsia="Times New Roman"/>
              </w:rPr>
            </w:pPr>
            <w:r>
              <w:rPr>
                <w:rFonts w:eastAsia="Times New Roman" w:cs="Arial"/>
                <w:color w:val="000000"/>
                <w:sz w:val="16"/>
                <w:szCs w:val="16"/>
              </w:rPr>
              <w:t>SP-211318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8F43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CE96B" w14:textId="77777777" w:rsidR="00061339" w:rsidRDefault="00061339" w:rsidP="002275DB">
            <w:pPr>
              <w:rPr>
                <w:rFonts w:eastAsia="Times New Roman"/>
              </w:rPr>
            </w:pPr>
            <w:r>
              <w:rPr>
                <w:rFonts w:eastAsia="Times New Roman" w:cs="Arial"/>
                <w:color w:val="000000"/>
                <w:sz w:val="16"/>
                <w:szCs w:val="16"/>
              </w:rPr>
              <w:t>New SID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A41D" w14:textId="77777777" w:rsidR="00061339" w:rsidRDefault="00061339" w:rsidP="002275DB">
            <w:pPr>
              <w:rPr>
                <w:rFonts w:eastAsia="Times New Roman"/>
              </w:rPr>
            </w:pPr>
            <w:r>
              <w:rPr>
                <w:rFonts w:eastAsia="Times New Roman" w:cs="Arial"/>
                <w:color w:val="000000"/>
                <w:sz w:val="16"/>
                <w:szCs w:val="16"/>
              </w:rPr>
              <w:t xml:space="preserve">Huawei, HiSilicon, Samsung, CATT, China Mobile, China Telecom, China Unicom, ZTE, Juniper, SK Telecom, KT Corp, LG Uplus, KPN, Siemens, Robert </w:t>
            </w:r>
            <w:r>
              <w:rPr>
                <w:rFonts w:eastAsia="Times New Roman" w:cs="Arial"/>
                <w:color w:val="000000"/>
                <w:sz w:val="16"/>
                <w:szCs w:val="16"/>
              </w:rPr>
              <w:lastRenderedPageBreak/>
              <w:t>Bosch GmbH, LGE, Spreadtrum Communications, ETRI, CAICT, China Southern Power Grid, CEPRI, CBN, SIA, DISH Networ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91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9FD1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EB9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45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604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E23E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46A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6D24E"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SP-211164r01. SP-</w:t>
            </w:r>
            <w:r>
              <w:rPr>
                <w:rFonts w:eastAsia="Times New Roman" w:cs="Arial"/>
                <w:color w:val="000000"/>
                <w:sz w:val="16"/>
                <w:szCs w:val="16"/>
              </w:rPr>
              <w:lastRenderedPageBreak/>
              <w:t>211318rev_06 agreed. Revised to SP-211603.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EB109" w14:textId="77777777" w:rsidR="00061339" w:rsidRDefault="00061339" w:rsidP="002275DB">
            <w:pPr>
              <w:rPr>
                <w:rFonts w:eastAsia="Times New Roman"/>
              </w:rPr>
            </w:pPr>
            <w:r>
              <w:rPr>
                <w:rFonts w:eastAsia="Times New Roman"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A70AD" w14:textId="77777777" w:rsidR="00061339" w:rsidRDefault="00061339" w:rsidP="002275DB">
            <w:pPr>
              <w:rPr>
                <w:rFonts w:eastAsia="Times New Roman"/>
              </w:rPr>
            </w:pPr>
            <w:r>
              <w:rPr>
                <w:rFonts w:eastAsia="Times New Roman" w:cs="Arial"/>
                <w:color w:val="000000"/>
                <w:sz w:val="16"/>
                <w:szCs w:val="16"/>
              </w:rPr>
              <w:t>SP-211603</w:t>
            </w:r>
          </w:p>
        </w:tc>
      </w:tr>
      <w:tr w:rsidR="00061339" w14:paraId="616FD3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2996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31260" w14:textId="77777777" w:rsidR="00061339" w:rsidRDefault="00061339" w:rsidP="002275DB">
            <w:pPr>
              <w:rPr>
                <w:rFonts w:eastAsia="Times New Roman"/>
              </w:rPr>
            </w:pPr>
            <w:r>
              <w:rPr>
                <w:rFonts w:eastAsia="Times New Roman" w:cs="Arial"/>
                <w:color w:val="000000"/>
                <w:sz w:val="16"/>
                <w:szCs w:val="16"/>
              </w:rPr>
              <w:t>SP-211319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4DB8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74833" w14:textId="77777777" w:rsidR="00061339" w:rsidRDefault="00061339" w:rsidP="002275DB">
            <w:pPr>
              <w:rPr>
                <w:rFonts w:eastAsia="Times New Roman"/>
              </w:rPr>
            </w:pPr>
            <w:r>
              <w:rPr>
                <w:rFonts w:eastAsia="Times New Roman" w:cs="Arial"/>
                <w:color w:val="000000"/>
                <w:sz w:val="16"/>
                <w:szCs w:val="16"/>
              </w:rPr>
              <w:t>New SID: new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9AB29"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2D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80BA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4F8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ACB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CBC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6B17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2CF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FFC63"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SP-211169r01. SP-211319rev_02 agreed. Revised to SP-211604.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21F69"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BB085" w14:textId="77777777" w:rsidR="00061339" w:rsidRDefault="00061339" w:rsidP="002275DB">
            <w:pPr>
              <w:rPr>
                <w:rFonts w:eastAsia="Times New Roman"/>
              </w:rPr>
            </w:pPr>
            <w:r>
              <w:rPr>
                <w:rFonts w:eastAsia="Times New Roman" w:cs="Arial"/>
                <w:color w:val="000000"/>
                <w:sz w:val="16"/>
                <w:szCs w:val="16"/>
              </w:rPr>
              <w:t>SP-211604</w:t>
            </w:r>
          </w:p>
        </w:tc>
      </w:tr>
      <w:tr w:rsidR="00061339" w14:paraId="76F5C39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099C7"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82B08" w14:textId="77777777" w:rsidR="00061339" w:rsidRDefault="00061339" w:rsidP="002275DB">
            <w:pPr>
              <w:rPr>
                <w:rFonts w:eastAsia="Times New Roman"/>
              </w:rPr>
            </w:pPr>
            <w:r>
              <w:rPr>
                <w:rFonts w:eastAsia="Times New Roman" w:cs="Arial"/>
                <w:color w:val="000000"/>
                <w:sz w:val="16"/>
                <w:szCs w:val="16"/>
              </w:rPr>
              <w:t>SP-211320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78D2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FC4D3" w14:textId="77777777" w:rsidR="00061339" w:rsidRDefault="00061339" w:rsidP="002275DB">
            <w:pPr>
              <w:rPr>
                <w:rFonts w:eastAsia="Times New Roman"/>
              </w:rPr>
            </w:pPr>
            <w:r>
              <w:rPr>
                <w:rFonts w:eastAsia="Times New Roman" w:cs="Arial"/>
                <w:color w:val="000000"/>
                <w:sz w:val="16"/>
                <w:szCs w:val="16"/>
              </w:rPr>
              <w:t>Study on Enhancement of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EA572" w14:textId="77777777" w:rsidR="00061339" w:rsidRDefault="00061339" w:rsidP="002275DB">
            <w:pPr>
              <w:rPr>
                <w:rFonts w:eastAsia="Times New Roman"/>
              </w:rPr>
            </w:pPr>
            <w:r>
              <w:rPr>
                <w:rFonts w:eastAsia="Times New Roman" w:cs="Arial"/>
                <w:color w:val="000000"/>
                <w:sz w:val="16"/>
                <w:szCs w:val="16"/>
              </w:rPr>
              <w:t>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DFB9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A201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D97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6BE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59C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FBD7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583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677F1"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SP-211170r01. SP-211320rev_09 agreed. Revised to SP-211605.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4388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9BBC9" w14:textId="77777777" w:rsidR="00061339" w:rsidRDefault="00061339" w:rsidP="002275DB">
            <w:pPr>
              <w:rPr>
                <w:rFonts w:eastAsia="Times New Roman"/>
              </w:rPr>
            </w:pPr>
            <w:r>
              <w:rPr>
                <w:rFonts w:eastAsia="Times New Roman" w:cs="Arial"/>
                <w:color w:val="000000"/>
                <w:sz w:val="16"/>
                <w:szCs w:val="16"/>
              </w:rPr>
              <w:t>SP-211605</w:t>
            </w:r>
          </w:p>
        </w:tc>
      </w:tr>
      <w:tr w:rsidR="00061339" w14:paraId="1246EC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D7330"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8D1AE" w14:textId="77777777" w:rsidR="00061339" w:rsidRDefault="00061339" w:rsidP="002275DB">
            <w:pPr>
              <w:rPr>
                <w:rFonts w:eastAsia="Times New Roman"/>
              </w:rPr>
            </w:pPr>
            <w:r>
              <w:rPr>
                <w:rFonts w:eastAsia="Times New Roman" w:cs="Arial"/>
                <w:color w:val="000000"/>
                <w:sz w:val="16"/>
                <w:szCs w:val="16"/>
              </w:rPr>
              <w:t>SP-211321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0C07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C27F" w14:textId="77777777" w:rsidR="00061339" w:rsidRDefault="00061339" w:rsidP="002275DB">
            <w:pPr>
              <w:rPr>
                <w:rFonts w:eastAsia="Times New Roman"/>
              </w:rPr>
            </w:pPr>
            <w:r>
              <w:rPr>
                <w:rFonts w:eastAsia="Times New Roman" w:cs="Arial"/>
                <w:color w:val="000000"/>
                <w:sz w:val="16"/>
                <w:szCs w:val="16"/>
              </w:rPr>
              <w:t>New SID on enhancement of 5G AM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34D71" w14:textId="77777777" w:rsidR="00061339" w:rsidRDefault="00061339" w:rsidP="002275DB">
            <w:pPr>
              <w:rPr>
                <w:rFonts w:eastAsia="Times New Roman"/>
              </w:rPr>
            </w:pPr>
            <w:r>
              <w:rPr>
                <w:rFonts w:eastAsia="Times New Roman" w:cs="Arial"/>
                <w:color w:val="000000"/>
                <w:sz w:val="16"/>
                <w:szCs w:val="16"/>
              </w:rPr>
              <w:t>China Telecom, CATT, China Mobile, China Unicom, Ericsson, Huawei, Intel, Oracle, Tencent, vivo, ZTE, CAICT, CEPRI, Inspur, Vodafone, Facebook, Charter, Telstra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EB0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9176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290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0C6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0FF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A85B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7D3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667E0"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SP-211174r01. SP-211321rev_01 agreed. Revised to SP-211606.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BB98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8DF2F" w14:textId="77777777" w:rsidR="00061339" w:rsidRDefault="00061339" w:rsidP="002275DB">
            <w:pPr>
              <w:rPr>
                <w:rFonts w:eastAsia="Times New Roman"/>
              </w:rPr>
            </w:pPr>
            <w:r>
              <w:rPr>
                <w:rFonts w:eastAsia="Times New Roman" w:cs="Arial"/>
                <w:color w:val="000000"/>
                <w:sz w:val="16"/>
                <w:szCs w:val="16"/>
              </w:rPr>
              <w:t>SP-211606</w:t>
            </w:r>
          </w:p>
        </w:tc>
      </w:tr>
      <w:tr w:rsidR="00061339" w14:paraId="0B2D0AC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C6504"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C1C45" w14:textId="77777777" w:rsidR="00061339" w:rsidRDefault="00061339" w:rsidP="002275DB">
            <w:pPr>
              <w:rPr>
                <w:rFonts w:eastAsia="Times New Roman"/>
              </w:rPr>
            </w:pPr>
            <w:r>
              <w:rPr>
                <w:rFonts w:eastAsia="Times New Roman" w:cs="Arial"/>
                <w:color w:val="000000"/>
                <w:sz w:val="16"/>
                <w:szCs w:val="16"/>
              </w:rPr>
              <w:t>SP-211322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590C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F2889" w14:textId="77777777" w:rsidR="00061339" w:rsidRDefault="00061339" w:rsidP="002275DB">
            <w:pPr>
              <w:rPr>
                <w:rFonts w:eastAsia="Times New Roman"/>
              </w:rPr>
            </w:pPr>
            <w:r>
              <w:rPr>
                <w:rFonts w:eastAsia="Times New Roman" w:cs="Arial"/>
                <w:color w:val="000000"/>
                <w:sz w:val="16"/>
                <w:szCs w:val="16"/>
              </w:rPr>
              <w:t>New SID on Personal IoT Network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2E33D"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482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8FBA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B0A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B48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093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2CB5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10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F02B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SP-211175r03. SP-211322rev_05 agreed. Revised to SP-211607.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8217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7A260" w14:textId="77777777" w:rsidR="00061339" w:rsidRDefault="00061339" w:rsidP="002275DB">
            <w:pPr>
              <w:rPr>
                <w:rFonts w:eastAsia="Times New Roman"/>
              </w:rPr>
            </w:pPr>
            <w:r>
              <w:rPr>
                <w:rFonts w:eastAsia="Times New Roman" w:cs="Arial"/>
                <w:color w:val="000000"/>
                <w:sz w:val="16"/>
                <w:szCs w:val="16"/>
              </w:rPr>
              <w:t>SP-211607</w:t>
            </w:r>
          </w:p>
        </w:tc>
      </w:tr>
      <w:tr w:rsidR="00061339" w14:paraId="03E004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43C2E"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58527" w14:textId="77777777" w:rsidR="00061339" w:rsidRDefault="00061339" w:rsidP="002275DB">
            <w:pPr>
              <w:rPr>
                <w:rFonts w:eastAsia="Times New Roman"/>
              </w:rPr>
            </w:pPr>
            <w:r>
              <w:rPr>
                <w:rFonts w:eastAsia="Times New Roman" w:cs="Arial"/>
                <w:color w:val="000000"/>
                <w:sz w:val="16"/>
                <w:szCs w:val="16"/>
              </w:rPr>
              <w:t>SP-211323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21E3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A69B" w14:textId="77777777" w:rsidR="00061339" w:rsidRDefault="00061339" w:rsidP="002275DB">
            <w:pPr>
              <w:rPr>
                <w:rFonts w:eastAsia="Times New Roman"/>
              </w:rPr>
            </w:pPr>
            <w:r>
              <w:rPr>
                <w:rFonts w:eastAsia="Times New Roman" w:cs="Arial"/>
                <w:color w:val="000000"/>
                <w:sz w:val="16"/>
                <w:szCs w:val="16"/>
              </w:rPr>
              <w:t>New SID: Study on system architecture for next generation real time communication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D4992" w14:textId="77777777" w:rsidR="00061339" w:rsidRDefault="00061339" w:rsidP="002275DB">
            <w:pPr>
              <w:rPr>
                <w:rFonts w:eastAsia="Times New Roman"/>
              </w:rPr>
            </w:pPr>
            <w:r>
              <w:rPr>
                <w:rFonts w:eastAsia="Times New Roman" w:cs="Arial"/>
                <w:color w:val="000000"/>
                <w:sz w:val="16"/>
                <w:szCs w:val="16"/>
              </w:rPr>
              <w:t xml:space="preserve">China Mobile, China Unicom, Huawei, Hisilicon, ZTE, CATT, Vivo, Deutsche Telekom, T-Mobile USA, Ericsson, AT&amp;T, HONOR, KPN, Telefonica, </w:t>
            </w:r>
            <w:r>
              <w:rPr>
                <w:rFonts w:eastAsia="Times New Roman" w:cs="Arial"/>
                <w:color w:val="000000"/>
                <w:sz w:val="16"/>
                <w:szCs w:val="16"/>
              </w:rPr>
              <w:lastRenderedPageBreak/>
              <w:t>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C47E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EFE9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913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AC8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200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84B4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D65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520A2"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SP-211176. SP-211323rev_02 agreed. Revised to SP-211608.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1D54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948F" w14:textId="77777777" w:rsidR="00061339" w:rsidRDefault="00061339" w:rsidP="002275DB">
            <w:pPr>
              <w:rPr>
                <w:rFonts w:eastAsia="Times New Roman"/>
              </w:rPr>
            </w:pPr>
            <w:r>
              <w:rPr>
                <w:rFonts w:eastAsia="Times New Roman" w:cs="Arial"/>
                <w:color w:val="000000"/>
                <w:sz w:val="16"/>
                <w:szCs w:val="16"/>
              </w:rPr>
              <w:t>SP-211608</w:t>
            </w:r>
          </w:p>
        </w:tc>
      </w:tr>
      <w:tr w:rsidR="00061339" w14:paraId="58908D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A4299"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9D115" w14:textId="77777777" w:rsidR="00061339" w:rsidRDefault="00061339" w:rsidP="002275DB">
            <w:pPr>
              <w:rPr>
                <w:rFonts w:eastAsia="Times New Roman"/>
              </w:rPr>
            </w:pPr>
            <w:r>
              <w:rPr>
                <w:rFonts w:eastAsia="Times New Roman" w:cs="Arial"/>
                <w:color w:val="000000"/>
                <w:sz w:val="16"/>
                <w:szCs w:val="16"/>
              </w:rPr>
              <w:t>SP-211324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6E2E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A99D2" w14:textId="77777777" w:rsidR="00061339" w:rsidRDefault="00061339" w:rsidP="002275DB">
            <w:pPr>
              <w:rPr>
                <w:rFonts w:eastAsia="Times New Roman"/>
              </w:rPr>
            </w:pPr>
            <w:r>
              <w:rPr>
                <w:rFonts w:eastAsia="Times New Roman" w:cs="Arial"/>
                <w:color w:val="000000"/>
                <w:sz w:val="16"/>
                <w:szCs w:val="16"/>
              </w:rPr>
              <w:t>New SID: Architectural enhancements for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BDD16"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D7F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3F57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B8C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98C3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425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FD5C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8CE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3AF45"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SP-211177. SP-211324rev_03 agreed. Revised to SP-211609.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7C01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0D38D" w14:textId="77777777" w:rsidR="00061339" w:rsidRDefault="00061339" w:rsidP="002275DB">
            <w:pPr>
              <w:rPr>
                <w:rFonts w:eastAsia="Times New Roman"/>
              </w:rPr>
            </w:pPr>
            <w:r>
              <w:rPr>
                <w:rFonts w:eastAsia="Times New Roman" w:cs="Arial"/>
                <w:color w:val="000000"/>
                <w:sz w:val="16"/>
                <w:szCs w:val="16"/>
              </w:rPr>
              <w:t>SP-211609</w:t>
            </w:r>
          </w:p>
        </w:tc>
      </w:tr>
      <w:tr w:rsidR="00061339" w14:paraId="500CFB0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54CA"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2AF49" w14:textId="77777777" w:rsidR="00061339" w:rsidRDefault="00061339" w:rsidP="002275DB">
            <w:pPr>
              <w:rPr>
                <w:rFonts w:eastAsia="Times New Roman"/>
              </w:rPr>
            </w:pPr>
            <w:r>
              <w:rPr>
                <w:rFonts w:eastAsia="Times New Roman" w:cs="Arial"/>
                <w:color w:val="000000"/>
                <w:sz w:val="16"/>
                <w:szCs w:val="16"/>
              </w:rPr>
              <w:t>SP-211325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B5E8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76206" w14:textId="77777777" w:rsidR="00061339" w:rsidRDefault="00061339" w:rsidP="002275DB">
            <w:pPr>
              <w:rPr>
                <w:rFonts w:eastAsia="Times New Roman"/>
              </w:rPr>
            </w:pPr>
            <w:r>
              <w:rPr>
                <w:rFonts w:eastAsia="Times New Roman" w:cs="Arial"/>
                <w:color w:val="000000"/>
                <w:sz w:val="16"/>
                <w:szCs w:val="16"/>
              </w:rPr>
              <w:t>New SID on Study on architecture enhancement for XR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8645D"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EF1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900B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D21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1E8B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908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357E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0BC1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CC9E0"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SP-211178. SP-211325rev_06 agreed. Revised to SP-211610.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9521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F33A5" w14:textId="77777777" w:rsidR="00061339" w:rsidRDefault="00061339" w:rsidP="002275DB">
            <w:pPr>
              <w:rPr>
                <w:rFonts w:eastAsia="Times New Roman"/>
              </w:rPr>
            </w:pPr>
            <w:r>
              <w:rPr>
                <w:rFonts w:eastAsia="Times New Roman" w:cs="Arial"/>
                <w:color w:val="000000"/>
                <w:sz w:val="16"/>
                <w:szCs w:val="16"/>
              </w:rPr>
              <w:t>SP-211610</w:t>
            </w:r>
          </w:p>
        </w:tc>
      </w:tr>
      <w:tr w:rsidR="00061339" w14:paraId="270402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6732A"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CDA44" w14:textId="77777777" w:rsidR="00061339" w:rsidRDefault="00061339" w:rsidP="002275DB">
            <w:pPr>
              <w:rPr>
                <w:rFonts w:eastAsia="Times New Roman"/>
              </w:rPr>
            </w:pPr>
            <w:r>
              <w:rPr>
                <w:rFonts w:eastAsia="Times New Roman" w:cs="Arial"/>
                <w:color w:val="000000"/>
                <w:sz w:val="16"/>
                <w:szCs w:val="16"/>
              </w:rPr>
              <w:t>SP-211326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2B8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8EF86" w14:textId="77777777" w:rsidR="00061339" w:rsidRDefault="00061339" w:rsidP="002275DB">
            <w:pPr>
              <w:rPr>
                <w:rFonts w:eastAsia="Times New Roman"/>
              </w:rPr>
            </w:pPr>
            <w:r>
              <w:rPr>
                <w:rFonts w:eastAsia="Times New Roman" w:cs="Arial"/>
                <w:color w:val="000000"/>
                <w:sz w:val="16"/>
                <w:szCs w:val="16"/>
              </w:rPr>
              <w:t>New SID on Study on Architecture Enhancement to support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9CFD5"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6E4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0B06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CC1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87E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3B4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772B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994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320E2"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SP-211180r03. SP-211326rev_03 agreed. Revised to SP-211611.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187A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E97D7" w14:textId="77777777" w:rsidR="00061339" w:rsidRDefault="00061339" w:rsidP="002275DB">
            <w:pPr>
              <w:rPr>
                <w:rFonts w:eastAsia="Times New Roman"/>
              </w:rPr>
            </w:pPr>
            <w:r>
              <w:rPr>
                <w:rFonts w:eastAsia="Times New Roman" w:cs="Arial"/>
                <w:color w:val="000000"/>
                <w:sz w:val="16"/>
                <w:szCs w:val="16"/>
              </w:rPr>
              <w:t>SP-211611</w:t>
            </w:r>
          </w:p>
        </w:tc>
      </w:tr>
      <w:tr w:rsidR="00061339" w14:paraId="3213CFC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ECC7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6F782" w14:textId="77777777" w:rsidR="00061339" w:rsidRDefault="00061339" w:rsidP="002275DB">
            <w:pPr>
              <w:rPr>
                <w:rFonts w:eastAsia="Times New Roman"/>
              </w:rPr>
            </w:pPr>
            <w:r>
              <w:rPr>
                <w:rFonts w:eastAsia="Times New Roman" w:cs="Arial"/>
                <w:color w:val="000000"/>
                <w:sz w:val="16"/>
                <w:szCs w:val="16"/>
              </w:rPr>
              <w:t>SP-211327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D68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F912C" w14:textId="77777777" w:rsidR="00061339" w:rsidRDefault="00061339" w:rsidP="002275DB">
            <w:pPr>
              <w:rPr>
                <w:rFonts w:eastAsia="Times New Roman"/>
              </w:rPr>
            </w:pPr>
            <w:r>
              <w:rPr>
                <w:rFonts w:eastAsia="Times New Roman" w:cs="Arial"/>
                <w:color w:val="000000"/>
                <w:sz w:val="16"/>
                <w:szCs w:val="16"/>
              </w:rPr>
              <w:t>New SID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116B2" w14:textId="77777777" w:rsidR="00061339" w:rsidRDefault="00061339" w:rsidP="002275DB">
            <w:pPr>
              <w:rPr>
                <w:rFonts w:eastAsia="Times New Roman"/>
              </w:rPr>
            </w:pPr>
            <w:r>
              <w:rPr>
                <w:rFonts w:eastAsia="Times New Roman" w:cs="Arial"/>
                <w:color w:val="000000"/>
                <w:sz w:val="16"/>
                <w:szCs w:val="16"/>
              </w:rPr>
              <w:t>Lenovo, Motorola Mobility, ZTE, Broadcom, Apple, Alibaba, Tencent, China Mobile, Convida Wireless, Deutsche Telekom, Nokia, Nokia Shanghai Bell, Samsung, Interdigital, MATRIXX Software, Cisco Systems, Charter Communications, CableLabs, Comcast, CATT, Inte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0603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8D92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EA0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FF7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934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CDDB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27E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BEC34"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SP-211191r02. SP-211327rev_02 agreed. Revised to SP-211612.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17B6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80990" w14:textId="77777777" w:rsidR="00061339" w:rsidRDefault="00061339" w:rsidP="002275DB">
            <w:pPr>
              <w:rPr>
                <w:rFonts w:eastAsia="Times New Roman"/>
              </w:rPr>
            </w:pPr>
            <w:r>
              <w:rPr>
                <w:rFonts w:eastAsia="Times New Roman" w:cs="Arial"/>
                <w:color w:val="000000"/>
                <w:sz w:val="16"/>
                <w:szCs w:val="16"/>
              </w:rPr>
              <w:t>SP-211612</w:t>
            </w:r>
          </w:p>
        </w:tc>
      </w:tr>
      <w:tr w:rsidR="00061339" w14:paraId="5025613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6BF70"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B03BB" w14:textId="77777777" w:rsidR="00061339" w:rsidRDefault="00061339" w:rsidP="002275DB">
            <w:pPr>
              <w:rPr>
                <w:rFonts w:eastAsia="Times New Roman"/>
              </w:rPr>
            </w:pPr>
            <w:r>
              <w:rPr>
                <w:rFonts w:eastAsia="Times New Roman" w:cs="Arial"/>
                <w:color w:val="000000"/>
                <w:sz w:val="16"/>
                <w:szCs w:val="16"/>
              </w:rPr>
              <w:t>SP-211328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AE0D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FA17E" w14:textId="77777777" w:rsidR="00061339" w:rsidRDefault="00061339" w:rsidP="002275DB">
            <w:pPr>
              <w:rPr>
                <w:rFonts w:eastAsia="Times New Roman"/>
              </w:rPr>
            </w:pPr>
            <w:r>
              <w:rPr>
                <w:rFonts w:eastAsia="Times New Roman" w:cs="Arial"/>
                <w:color w:val="000000"/>
                <w:sz w:val="16"/>
                <w:szCs w:val="16"/>
              </w:rPr>
              <w:t>New SID on 5G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34A5E"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F2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AF13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53E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414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C9B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A043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F5C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B9540"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SP-211192r01. SP-211328rev_08 agreed. Revised to SP-211613.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97E0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3F0B0" w14:textId="77777777" w:rsidR="00061339" w:rsidRDefault="00061339" w:rsidP="002275DB">
            <w:pPr>
              <w:rPr>
                <w:rFonts w:eastAsia="Times New Roman"/>
              </w:rPr>
            </w:pPr>
            <w:r>
              <w:rPr>
                <w:rFonts w:eastAsia="Times New Roman" w:cs="Arial"/>
                <w:color w:val="000000"/>
                <w:sz w:val="16"/>
                <w:szCs w:val="16"/>
              </w:rPr>
              <w:t>SP-211613</w:t>
            </w:r>
          </w:p>
        </w:tc>
      </w:tr>
      <w:tr w:rsidR="00061339" w14:paraId="6A0D15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017B5"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A5D96" w14:textId="77777777" w:rsidR="00061339" w:rsidRDefault="00061339" w:rsidP="002275DB">
            <w:pPr>
              <w:rPr>
                <w:rFonts w:eastAsia="Times New Roman"/>
              </w:rPr>
            </w:pPr>
            <w:r>
              <w:rPr>
                <w:rFonts w:eastAsia="Times New Roman" w:cs="Arial"/>
                <w:color w:val="000000"/>
                <w:sz w:val="16"/>
                <w:szCs w:val="16"/>
              </w:rPr>
              <w:t>SP-211329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50D5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ED318"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53AE7" w14:textId="77777777" w:rsidR="00061339" w:rsidRDefault="00061339" w:rsidP="002275DB">
            <w:pPr>
              <w:rPr>
                <w:rFonts w:eastAsia="Times New Roman"/>
              </w:rPr>
            </w:pPr>
            <w:r>
              <w:rPr>
                <w:rFonts w:eastAsia="Times New Roman" w:cs="Arial"/>
                <w:color w:val="000000"/>
                <w:sz w:val="16"/>
                <w:szCs w:val="16"/>
              </w:rPr>
              <w:t xml:space="preserve">Intel, Qualcomm Incorporated, OPPO, ZTE, NTT Docomo, vivo, Telecom Italia, China Unicom, Huawei, HiSilicon, Vodafone, CATT, MediaTek, KPN, China Telecom, CMCC, KDDI, Xiaomi, Apple, Verizon UK Ltd, Samsung, </w:t>
            </w:r>
            <w:r>
              <w:rPr>
                <w:rFonts w:eastAsia="Times New Roman" w:cs="Arial"/>
                <w:color w:val="000000"/>
                <w:sz w:val="16"/>
                <w:szCs w:val="16"/>
              </w:rPr>
              <w:lastRenderedPageBreak/>
              <w:t>Lenovo, Motorola Mobility, LG Electronics, Rakute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17B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42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2DD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D14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DEF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3BBF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FDE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2F365"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SP-211193r02. SP-211329rev_08 agreed. Revised to SP-211614.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0328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F0770" w14:textId="77777777" w:rsidR="00061339" w:rsidRDefault="00061339" w:rsidP="002275DB">
            <w:pPr>
              <w:rPr>
                <w:rFonts w:eastAsia="Times New Roman"/>
              </w:rPr>
            </w:pPr>
            <w:r>
              <w:rPr>
                <w:rFonts w:eastAsia="Times New Roman" w:cs="Arial"/>
                <w:color w:val="000000"/>
                <w:sz w:val="16"/>
                <w:szCs w:val="16"/>
              </w:rPr>
              <w:t>SP-211614</w:t>
            </w:r>
          </w:p>
        </w:tc>
      </w:tr>
      <w:tr w:rsidR="00061339" w14:paraId="14CA76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AF3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83B6F" w14:textId="77777777" w:rsidR="00061339" w:rsidRDefault="00061339" w:rsidP="002275DB">
            <w:pPr>
              <w:rPr>
                <w:rFonts w:eastAsia="Times New Roman"/>
              </w:rPr>
            </w:pPr>
            <w:r>
              <w:rPr>
                <w:rFonts w:eastAsia="Times New Roman" w:cs="Arial"/>
                <w:color w:val="000000"/>
                <w:sz w:val="16"/>
                <w:szCs w:val="16"/>
              </w:rPr>
              <w:t>SP-211330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CD25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06BD"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2491E"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BD0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E24B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451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683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31B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9AC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0CD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DBE08"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SP-211194r01. SP-211330rev_02 agreed. Revised to SP-211615.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0E4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F82D1" w14:textId="77777777" w:rsidR="00061339" w:rsidRDefault="00061339" w:rsidP="002275DB">
            <w:pPr>
              <w:rPr>
                <w:rFonts w:eastAsia="Times New Roman"/>
              </w:rPr>
            </w:pPr>
            <w:r>
              <w:rPr>
                <w:rFonts w:eastAsia="Times New Roman" w:cs="Arial"/>
                <w:color w:val="000000"/>
                <w:sz w:val="16"/>
                <w:szCs w:val="16"/>
              </w:rPr>
              <w:t>SP-211615</w:t>
            </w:r>
          </w:p>
        </w:tc>
      </w:tr>
      <w:tr w:rsidR="00061339" w14:paraId="55B2F5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D053E"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EDB5C" w14:textId="77777777" w:rsidR="00061339" w:rsidRDefault="00061339" w:rsidP="002275DB">
            <w:pPr>
              <w:rPr>
                <w:rFonts w:eastAsia="Times New Roman"/>
              </w:rPr>
            </w:pPr>
            <w:r>
              <w:rPr>
                <w:rFonts w:eastAsia="Times New Roman" w:cs="Arial"/>
                <w:color w:val="000000"/>
                <w:sz w:val="16"/>
                <w:szCs w:val="16"/>
              </w:rPr>
              <w:t>SP-211331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24F5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A53E8" w14:textId="77777777" w:rsidR="00061339" w:rsidRDefault="00061339" w:rsidP="002275DB">
            <w:pPr>
              <w:rPr>
                <w:rFonts w:eastAsia="Times New Roman"/>
              </w:rPr>
            </w:pPr>
            <w:r>
              <w:rPr>
                <w:rFonts w:eastAsia="Times New Roman" w:cs="Arial"/>
                <w:color w:val="000000"/>
                <w:sz w:val="16"/>
                <w:szCs w:val="16"/>
              </w:rPr>
              <w:t>New SID: Study on 5GC enhancement for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1D7EC"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587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B07D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8CF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F49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20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CB66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B8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AF454"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SP-211195r01. SP-211331rev_04 agreed. Revised to SP-211616.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C251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6BBE3" w14:textId="77777777" w:rsidR="00061339" w:rsidRDefault="00061339" w:rsidP="002275DB">
            <w:pPr>
              <w:rPr>
                <w:rFonts w:eastAsia="Times New Roman"/>
              </w:rPr>
            </w:pPr>
            <w:r>
              <w:rPr>
                <w:rFonts w:eastAsia="Times New Roman" w:cs="Arial"/>
                <w:color w:val="000000"/>
                <w:sz w:val="16"/>
                <w:szCs w:val="16"/>
              </w:rPr>
              <w:t>SP-211616</w:t>
            </w:r>
          </w:p>
        </w:tc>
      </w:tr>
      <w:tr w:rsidR="00061339" w14:paraId="5B44CE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E768A" w14:textId="77777777" w:rsidR="00061339" w:rsidRDefault="00061339" w:rsidP="002275DB">
            <w:pPr>
              <w:rPr>
                <w:rFonts w:eastAsia="Times New Roman"/>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66F0A" w14:textId="77777777" w:rsidR="00061339" w:rsidRDefault="00061339" w:rsidP="002275DB">
            <w:pPr>
              <w:rPr>
                <w:rFonts w:eastAsia="Times New Roman"/>
              </w:rPr>
            </w:pPr>
            <w:r>
              <w:rPr>
                <w:rFonts w:eastAsia="Times New Roman" w:cs="Arial"/>
                <w:color w:val="000000"/>
                <w:sz w:val="16"/>
                <w:szCs w:val="16"/>
              </w:rPr>
              <w:t>SP-211333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EA37B"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27F25" w14:textId="77777777" w:rsidR="00061339" w:rsidRDefault="00061339" w:rsidP="002275DB">
            <w:pPr>
              <w:rPr>
                <w:rFonts w:eastAsia="Times New Roman"/>
              </w:rPr>
            </w:pPr>
            <w:r>
              <w:rPr>
                <w:rFonts w:eastAsia="Times New Roman" w:cs="Arial"/>
                <w:color w:val="000000"/>
                <w:sz w:val="16"/>
                <w:szCs w:val="16"/>
              </w:rPr>
              <w:t>21.905 CR0122 (Rel-17, 'F'): Correction of IMC definition for SNPN terminals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4AA00"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A89A2" w14:textId="77777777" w:rsidR="00061339" w:rsidRDefault="00061339" w:rsidP="002275DB">
            <w:pPr>
              <w:rPr>
                <w:rFonts w:eastAsia="Times New Roman"/>
              </w:rPr>
            </w:pPr>
            <w:r>
              <w:rPr>
                <w:rFonts w:eastAsia="Times New Roman" w:cs="Arial"/>
                <w:color w:val="000000"/>
                <w:sz w:val="16"/>
                <w:szCs w:val="16"/>
              </w:rPr>
              <w:t>21.905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ED835" w14:textId="77777777" w:rsidR="00061339" w:rsidRDefault="00061339" w:rsidP="002275DB">
            <w:pPr>
              <w:rPr>
                <w:rFonts w:eastAsia="Times New Roman"/>
              </w:rPr>
            </w:pPr>
            <w:r>
              <w:rPr>
                <w:rFonts w:eastAsia="Times New Roman" w:cs="Arial"/>
                <w:color w:val="000000"/>
                <w:sz w:val="16"/>
                <w:szCs w:val="16"/>
              </w:rPr>
              <w:t>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920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71D87"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49B8F"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09CC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B8AB6"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52ABB" w14:textId="77777777" w:rsidR="00061339" w:rsidRDefault="00061339" w:rsidP="002275DB">
            <w:pPr>
              <w:rPr>
                <w:rFonts w:eastAsia="Times New Roman"/>
              </w:rPr>
            </w:pPr>
            <w:r>
              <w:rPr>
                <w:rFonts w:eastAsia="Times New Roman" w:cs="Arial"/>
                <w:color w:val="000000"/>
                <w:sz w:val="16"/>
                <w:szCs w:val="16"/>
              </w:rPr>
              <w:t>CC#4: SP-211333r02 was approved. Revised to SP-211630.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50DC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DFD22" w14:textId="77777777" w:rsidR="00061339" w:rsidRDefault="00061339" w:rsidP="002275DB">
            <w:pPr>
              <w:rPr>
                <w:rFonts w:eastAsia="Times New Roman"/>
              </w:rPr>
            </w:pPr>
            <w:r>
              <w:rPr>
                <w:rFonts w:eastAsia="Times New Roman" w:cs="Arial"/>
                <w:color w:val="000000"/>
                <w:sz w:val="16"/>
                <w:szCs w:val="16"/>
              </w:rPr>
              <w:t>SP-211630</w:t>
            </w:r>
          </w:p>
        </w:tc>
      </w:tr>
      <w:tr w:rsidR="00061339" w14:paraId="4B56F1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3EE53" w14:textId="77777777" w:rsidR="00061339" w:rsidRDefault="00061339" w:rsidP="002275DB">
            <w:pPr>
              <w:rPr>
                <w:rFonts w:eastAsia="Times New Roman"/>
              </w:rPr>
            </w:pPr>
            <w:r>
              <w:rPr>
                <w:rFonts w:eastAsia="Times New Roman"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AEBD4" w14:textId="77777777" w:rsidR="00061339" w:rsidRDefault="00061339" w:rsidP="002275DB">
            <w:pPr>
              <w:rPr>
                <w:rFonts w:eastAsia="Times New Roman"/>
              </w:rPr>
            </w:pPr>
            <w:r>
              <w:rPr>
                <w:rFonts w:eastAsia="Times New Roman" w:cs="Arial"/>
                <w:color w:val="000000"/>
                <w:sz w:val="16"/>
                <w:szCs w:val="16"/>
              </w:rPr>
              <w:t>SP-211334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5D94A"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DCB58" w14:textId="77777777" w:rsidR="00061339" w:rsidRDefault="00061339" w:rsidP="002275DB">
            <w:pPr>
              <w:rPr>
                <w:rFonts w:eastAsia="Times New Roman"/>
              </w:rPr>
            </w:pPr>
            <w:r>
              <w:rPr>
                <w:rFonts w:eastAsia="Times New Roman" w:cs="Arial"/>
                <w:color w:val="000000"/>
                <w:sz w:val="16"/>
                <w:szCs w:val="16"/>
              </w:rPr>
              <w:t>SA WG4 Chair Report to TSG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EB22F" w14:textId="77777777" w:rsidR="00061339" w:rsidRDefault="00061339" w:rsidP="002275DB">
            <w:pPr>
              <w:rPr>
                <w:rFonts w:eastAsia="Times New Roman"/>
              </w:rPr>
            </w:pPr>
            <w:r>
              <w:rPr>
                <w:rFonts w:eastAsia="Times New Roman"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665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11F6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F42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377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8B2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CD97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F93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95E6B"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8230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3F266" w14:textId="77777777" w:rsidR="00061339" w:rsidRDefault="00061339" w:rsidP="002275DB">
            <w:pPr>
              <w:rPr>
                <w:rFonts w:eastAsia="Times New Roman"/>
              </w:rPr>
            </w:pPr>
          </w:p>
        </w:tc>
      </w:tr>
      <w:tr w:rsidR="00061339" w14:paraId="3EF78BD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78E53"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EFCD" w14:textId="77777777" w:rsidR="00061339" w:rsidRDefault="00061339" w:rsidP="002275DB">
            <w:pPr>
              <w:rPr>
                <w:rFonts w:eastAsia="Times New Roman"/>
              </w:rPr>
            </w:pPr>
            <w:r>
              <w:rPr>
                <w:rFonts w:eastAsia="Times New Roman" w:cs="Arial"/>
                <w:color w:val="000000"/>
                <w:sz w:val="16"/>
                <w:szCs w:val="16"/>
              </w:rPr>
              <w:t>SP-211335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B69A8"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383C" w14:textId="77777777" w:rsidR="00061339" w:rsidRDefault="00061339" w:rsidP="002275DB">
            <w:pPr>
              <w:rPr>
                <w:rFonts w:eastAsia="Times New Roman"/>
              </w:rPr>
            </w:pPr>
            <w:r>
              <w:rPr>
                <w:rFonts w:eastAsia="Times New Roman" w:cs="Arial"/>
                <w:color w:val="000000"/>
                <w:sz w:val="16"/>
                <w:szCs w:val="16"/>
              </w:rPr>
              <w:t>WID New: 5G Multicast-Broadcast Protocols [WI Code: 5MBP3; UID: 940008]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72659"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6E1E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6006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AA8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755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6C4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95C4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57A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C7FC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DAE6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9AF51" w14:textId="77777777" w:rsidR="00061339" w:rsidRDefault="00061339" w:rsidP="002275DB">
            <w:pPr>
              <w:rPr>
                <w:rFonts w:eastAsia="Times New Roman"/>
              </w:rPr>
            </w:pPr>
          </w:p>
        </w:tc>
      </w:tr>
      <w:tr w:rsidR="00061339" w14:paraId="25BD3E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CBA02"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89EB8" w14:textId="77777777" w:rsidR="00061339" w:rsidRDefault="00061339" w:rsidP="002275DB">
            <w:pPr>
              <w:rPr>
                <w:rFonts w:eastAsia="Times New Roman"/>
              </w:rPr>
            </w:pPr>
            <w:r>
              <w:rPr>
                <w:rFonts w:eastAsia="Times New Roman" w:cs="Arial"/>
                <w:color w:val="000000"/>
                <w:sz w:val="16"/>
                <w:szCs w:val="16"/>
              </w:rPr>
              <w:t>SP-211336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DB0F7"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ACF72" w14:textId="77777777" w:rsidR="00061339" w:rsidRDefault="00061339" w:rsidP="002275DB">
            <w:pPr>
              <w:rPr>
                <w:rFonts w:eastAsia="Times New Roman"/>
              </w:rPr>
            </w:pPr>
            <w:r>
              <w:rPr>
                <w:rFonts w:eastAsia="Times New Roman" w:cs="Arial"/>
                <w:color w:val="000000"/>
                <w:sz w:val="16"/>
                <w:szCs w:val="16"/>
              </w:rPr>
              <w:t>WID New: Edge Extensions to 5GMS Stage 3 [WI Code: 5GMS_EDGE_3; UID: 940009]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5087B"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315C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7248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0E9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05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87F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AFB7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DAE3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05CD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6F13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1FB95" w14:textId="77777777" w:rsidR="00061339" w:rsidRDefault="00061339" w:rsidP="002275DB">
            <w:pPr>
              <w:rPr>
                <w:rFonts w:eastAsia="Times New Roman"/>
              </w:rPr>
            </w:pPr>
          </w:p>
        </w:tc>
      </w:tr>
      <w:tr w:rsidR="00061339" w14:paraId="2F0892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9C87"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4E034" w14:textId="77777777" w:rsidR="00061339" w:rsidRDefault="00061339" w:rsidP="002275DB">
            <w:pPr>
              <w:rPr>
                <w:rFonts w:eastAsia="Times New Roman"/>
              </w:rPr>
            </w:pPr>
            <w:r>
              <w:rPr>
                <w:rFonts w:eastAsia="Times New Roman" w:cs="Arial"/>
                <w:color w:val="000000"/>
                <w:sz w:val="16"/>
                <w:szCs w:val="16"/>
              </w:rPr>
              <w:t>SP-211337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9F9B8"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DBE9D" w14:textId="77777777" w:rsidR="00061339" w:rsidRDefault="00061339" w:rsidP="002275DB">
            <w:pPr>
              <w:rPr>
                <w:rFonts w:eastAsia="Times New Roman"/>
              </w:rPr>
            </w:pPr>
            <w:r>
              <w:rPr>
                <w:rFonts w:eastAsia="Times New Roman" w:cs="Arial"/>
                <w:color w:val="000000"/>
                <w:sz w:val="16"/>
                <w:szCs w:val="16"/>
              </w:rPr>
              <w:t>Revised WID : 5G Multicast-Broadcast User Service Architecture and related 5GMS Extensions [WI Code: 5MBUSA; UID: 920010]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684C6"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074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3154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4A5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296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DF7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F7AD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7C1E0" w14:textId="77777777" w:rsidR="00061339" w:rsidRDefault="00061339" w:rsidP="002275D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5845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1FE6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898BE" w14:textId="77777777" w:rsidR="00061339" w:rsidRDefault="00061339" w:rsidP="002275DB">
            <w:pPr>
              <w:rPr>
                <w:rFonts w:eastAsia="Times New Roman"/>
              </w:rPr>
            </w:pPr>
          </w:p>
        </w:tc>
      </w:tr>
      <w:tr w:rsidR="00061339" w14:paraId="1A56FFA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AE569"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FDCCA" w14:textId="77777777" w:rsidR="00061339" w:rsidRDefault="00061339" w:rsidP="002275DB">
            <w:pPr>
              <w:rPr>
                <w:rFonts w:eastAsia="Times New Roman"/>
              </w:rPr>
            </w:pPr>
            <w:r>
              <w:rPr>
                <w:rFonts w:eastAsia="Times New Roman" w:cs="Arial"/>
                <w:color w:val="000000"/>
                <w:sz w:val="16"/>
                <w:szCs w:val="16"/>
              </w:rPr>
              <w:t>SP-211338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5FDB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3F2A7" w14:textId="77777777" w:rsidR="00061339" w:rsidRDefault="00061339" w:rsidP="002275DB">
            <w:pPr>
              <w:rPr>
                <w:rFonts w:eastAsia="Times New Roman"/>
              </w:rPr>
            </w:pPr>
            <w:r>
              <w:rPr>
                <w:rFonts w:eastAsia="Times New Roman" w:cs="Arial"/>
                <w:color w:val="000000"/>
                <w:sz w:val="16"/>
                <w:szCs w:val="16"/>
              </w:rPr>
              <w:t>SID New: Feasibility Study on 5G Media Service Enablers [WI Code: FS_5G_MSE; UID: 940010]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0FD75"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857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FAC8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B13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BD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9C7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0094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FB72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1A03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C4A6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F24E3" w14:textId="77777777" w:rsidR="00061339" w:rsidRDefault="00061339" w:rsidP="002275DB">
            <w:pPr>
              <w:rPr>
                <w:rFonts w:eastAsia="Times New Roman"/>
              </w:rPr>
            </w:pPr>
          </w:p>
        </w:tc>
      </w:tr>
      <w:tr w:rsidR="00061339" w14:paraId="1FE3082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A14FE"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02A8" w14:textId="77777777" w:rsidR="00061339" w:rsidRDefault="00061339" w:rsidP="002275DB">
            <w:pPr>
              <w:rPr>
                <w:rFonts w:eastAsia="Times New Roman"/>
              </w:rPr>
            </w:pPr>
            <w:r>
              <w:rPr>
                <w:rFonts w:eastAsia="Times New Roman" w:cs="Arial"/>
                <w:color w:val="000000"/>
                <w:sz w:val="16"/>
                <w:szCs w:val="16"/>
              </w:rPr>
              <w:t>SP-211339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6AB3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3420E" w14:textId="77777777" w:rsidR="00061339" w:rsidRDefault="00061339" w:rsidP="002275DB">
            <w:pPr>
              <w:rPr>
                <w:rFonts w:eastAsia="Times New Roman"/>
              </w:rPr>
            </w:pPr>
            <w:r>
              <w:rPr>
                <w:rFonts w:eastAsia="Times New Roman" w:cs="Arial"/>
                <w:color w:val="000000"/>
                <w:sz w:val="16"/>
                <w:szCs w:val="16"/>
              </w:rPr>
              <w:t>Presentation TR titled, 'Traffic Models and Quality Evaluation Methods for Media and XR Services in 5G Systems' to TSG: 26.926,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A14A2"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68D4E" w14:textId="77777777" w:rsidR="00061339" w:rsidRDefault="00061339" w:rsidP="002275DB">
            <w:pPr>
              <w:rPr>
                <w:rFonts w:eastAsia="Times New Roman"/>
              </w:rPr>
            </w:pPr>
            <w:r>
              <w:rPr>
                <w:rFonts w:eastAsia="Times New Roman" w:cs="Arial"/>
                <w:color w:val="000000"/>
                <w:sz w:val="16"/>
                <w:szCs w:val="16"/>
              </w:rPr>
              <w:t>26.926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7A5F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659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2C9D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67C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063B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DC630" w14:textId="77777777" w:rsidR="00061339" w:rsidRDefault="00061339" w:rsidP="002275DB">
            <w:pPr>
              <w:rPr>
                <w:rFonts w:eastAsia="Times New Roman"/>
              </w:rPr>
            </w:pPr>
            <w:r>
              <w:rPr>
                <w:rFonts w:eastAsia="Times New Roman" w:cs="Arial"/>
                <w:color w:val="000000"/>
                <w:sz w:val="16"/>
                <w:szCs w:val="16"/>
              </w:rPr>
              <w:t>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8D229"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36DF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EC5B1" w14:textId="77777777" w:rsidR="00061339" w:rsidRDefault="00061339" w:rsidP="002275DB">
            <w:pPr>
              <w:rPr>
                <w:rFonts w:eastAsia="Times New Roman"/>
              </w:rPr>
            </w:pPr>
          </w:p>
        </w:tc>
      </w:tr>
      <w:tr w:rsidR="00061339" w14:paraId="73A1E4B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C3C0C" w14:textId="77777777" w:rsidR="00061339" w:rsidRDefault="00061339" w:rsidP="002275DB">
            <w:pPr>
              <w:rPr>
                <w:rFonts w:eastAsia="Times New Roman"/>
                <w:sz w:val="24"/>
                <w:szCs w:val="24"/>
              </w:rPr>
            </w:pPr>
            <w:r>
              <w:rPr>
                <w:rFonts w:eastAsia="Times New Roman" w:cs="Arial"/>
                <w:color w:val="000000"/>
                <w:sz w:val="16"/>
                <w:szCs w:val="16"/>
              </w:rPr>
              <w:lastRenderedPageBreak/>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87293" w14:textId="77777777" w:rsidR="00061339" w:rsidRDefault="00061339" w:rsidP="002275DB">
            <w:pPr>
              <w:rPr>
                <w:rFonts w:eastAsia="Times New Roman"/>
              </w:rPr>
            </w:pPr>
            <w:r>
              <w:rPr>
                <w:rFonts w:eastAsia="Times New Roman" w:cs="Arial"/>
                <w:color w:val="000000"/>
                <w:sz w:val="16"/>
                <w:szCs w:val="16"/>
              </w:rPr>
              <w:t>SP-211340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03F8E"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2EF60" w14:textId="77777777" w:rsidR="00061339" w:rsidRDefault="00061339" w:rsidP="002275DB">
            <w:pPr>
              <w:rPr>
                <w:rFonts w:eastAsia="Times New Roman"/>
              </w:rPr>
            </w:pPr>
            <w:r>
              <w:rPr>
                <w:rFonts w:eastAsia="Times New Roman" w:cs="Arial"/>
                <w:color w:val="000000"/>
                <w:sz w:val="16"/>
                <w:szCs w:val="16"/>
              </w:rPr>
              <w:t>Presentation of TR titled, 'Study on 5G media streaming extensions' to TSG: 26.804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5DF9C"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0442E" w14:textId="77777777" w:rsidR="00061339" w:rsidRDefault="00061339" w:rsidP="002275DB">
            <w:pPr>
              <w:rPr>
                <w:rFonts w:eastAsia="Times New Roman"/>
              </w:rPr>
            </w:pPr>
            <w:r>
              <w:rPr>
                <w:rFonts w:eastAsia="Times New Roman" w:cs="Arial"/>
                <w:color w:val="000000"/>
                <w:sz w:val="16"/>
                <w:szCs w:val="16"/>
              </w:rPr>
              <w:t>26.804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47C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E2C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2F2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D0A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156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74478" w14:textId="77777777" w:rsidR="00061339" w:rsidRDefault="00061339" w:rsidP="002275DB">
            <w:pPr>
              <w:rPr>
                <w:rFonts w:eastAsia="Times New Roman"/>
              </w:rPr>
            </w:pPr>
            <w:r>
              <w:rPr>
                <w:rFonts w:eastAsia="Times New Roman" w:cs="Arial"/>
                <w:color w:val="000000"/>
                <w:sz w:val="16"/>
                <w:szCs w:val="16"/>
              </w:rPr>
              <w:t>FS_5GMS_EXT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A9BF0"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D390E"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29318" w14:textId="77777777" w:rsidR="00061339" w:rsidRDefault="00061339" w:rsidP="002275DB">
            <w:pPr>
              <w:rPr>
                <w:rFonts w:eastAsia="Times New Roman"/>
              </w:rPr>
            </w:pPr>
          </w:p>
        </w:tc>
      </w:tr>
      <w:tr w:rsidR="00061339" w14:paraId="3310B51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0615A"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392EF" w14:textId="77777777" w:rsidR="00061339" w:rsidRDefault="00061339" w:rsidP="002275DB">
            <w:pPr>
              <w:rPr>
                <w:rFonts w:eastAsia="Times New Roman"/>
              </w:rPr>
            </w:pPr>
            <w:r>
              <w:rPr>
                <w:rFonts w:eastAsia="Times New Roman" w:cs="Arial"/>
                <w:color w:val="000000"/>
                <w:sz w:val="16"/>
                <w:szCs w:val="16"/>
              </w:rPr>
              <w:t>SP-211341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8C179"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33950" w14:textId="77777777" w:rsidR="00061339" w:rsidRDefault="00061339" w:rsidP="002275DB">
            <w:pPr>
              <w:rPr>
                <w:rFonts w:eastAsia="Times New Roman"/>
              </w:rPr>
            </w:pPr>
            <w:r>
              <w:rPr>
                <w:rFonts w:eastAsia="Times New Roman" w:cs="Arial"/>
                <w:color w:val="000000"/>
                <w:sz w:val="16"/>
                <w:szCs w:val="16"/>
              </w:rPr>
              <w:t>Presentation of TR titled, 'Study on Media Production over 5G NPN Systems' to TSG: 26.805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AA3BB"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80577" w14:textId="77777777" w:rsidR="00061339" w:rsidRDefault="00061339" w:rsidP="002275DB">
            <w:pPr>
              <w:rPr>
                <w:rFonts w:eastAsia="Times New Roman"/>
              </w:rPr>
            </w:pPr>
            <w:r>
              <w:rPr>
                <w:rFonts w:eastAsia="Times New Roman" w:cs="Arial"/>
                <w:color w:val="000000"/>
                <w:sz w:val="16"/>
                <w:szCs w:val="16"/>
              </w:rPr>
              <w:t>26.805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679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F0F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5FE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63A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012E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2BDE8" w14:textId="77777777" w:rsidR="00061339" w:rsidRDefault="00061339" w:rsidP="002275DB">
            <w:pPr>
              <w:rPr>
                <w:rFonts w:eastAsia="Times New Roman"/>
              </w:rPr>
            </w:pPr>
            <w:r>
              <w:rPr>
                <w:rFonts w:eastAsia="Times New Roman" w:cs="Arial"/>
                <w:color w:val="000000"/>
                <w:sz w:val="16"/>
                <w:szCs w:val="16"/>
              </w:rPr>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C3368"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CE7FA"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C0CB7" w14:textId="77777777" w:rsidR="00061339" w:rsidRDefault="00061339" w:rsidP="002275DB">
            <w:pPr>
              <w:rPr>
                <w:rFonts w:eastAsia="Times New Roman"/>
              </w:rPr>
            </w:pPr>
          </w:p>
        </w:tc>
      </w:tr>
      <w:tr w:rsidR="00061339" w14:paraId="5C245E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00508"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DB6EE" w14:textId="77777777" w:rsidR="00061339" w:rsidRDefault="00061339" w:rsidP="002275DB">
            <w:pPr>
              <w:rPr>
                <w:rFonts w:eastAsia="Times New Roman"/>
              </w:rPr>
            </w:pPr>
            <w:r>
              <w:rPr>
                <w:rFonts w:eastAsia="Times New Roman" w:cs="Arial"/>
                <w:color w:val="000000"/>
                <w:sz w:val="16"/>
                <w:szCs w:val="16"/>
              </w:rPr>
              <w:t>SP-211342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FBD0D"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46779" w14:textId="77777777" w:rsidR="00061339" w:rsidRDefault="00061339" w:rsidP="002275DB">
            <w:pPr>
              <w:rPr>
                <w:rFonts w:eastAsia="Times New Roman"/>
              </w:rPr>
            </w:pPr>
            <w:r>
              <w:rPr>
                <w:rFonts w:eastAsia="Times New Roman" w:cs="Arial"/>
                <w:color w:val="000000"/>
                <w:sz w:val="16"/>
                <w:szCs w:val="16"/>
              </w:rPr>
              <w:t>Presentation of TS titled,'General Description and Architecture' to TSG; 26.531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27F4C"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A677E" w14:textId="77777777" w:rsidR="00061339" w:rsidRDefault="00061339" w:rsidP="002275DB">
            <w:pPr>
              <w:rPr>
                <w:rFonts w:eastAsia="Times New Roman"/>
              </w:rPr>
            </w:pPr>
            <w:r>
              <w:rPr>
                <w:rFonts w:eastAsia="Times New Roman" w:cs="Arial"/>
                <w:color w:val="000000"/>
                <w:sz w:val="16"/>
                <w:szCs w:val="16"/>
              </w:rPr>
              <w:t>26.531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121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70F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968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D46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8AE9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DC233" w14:textId="77777777" w:rsidR="00061339" w:rsidRDefault="00061339" w:rsidP="002275D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FE9FB"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018A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E89AB" w14:textId="77777777" w:rsidR="00061339" w:rsidRDefault="00061339" w:rsidP="002275DB">
            <w:pPr>
              <w:rPr>
                <w:rFonts w:eastAsia="Times New Roman"/>
              </w:rPr>
            </w:pPr>
          </w:p>
        </w:tc>
      </w:tr>
      <w:tr w:rsidR="00061339" w14:paraId="36F4CA5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A5E97"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BBDFF" w14:textId="77777777" w:rsidR="00061339" w:rsidRDefault="00061339" w:rsidP="002275DB">
            <w:pPr>
              <w:rPr>
                <w:rFonts w:eastAsia="Times New Roman"/>
              </w:rPr>
            </w:pPr>
            <w:r>
              <w:rPr>
                <w:rFonts w:eastAsia="Times New Roman" w:cs="Arial"/>
                <w:color w:val="000000"/>
                <w:sz w:val="16"/>
                <w:szCs w:val="16"/>
              </w:rPr>
              <w:t>SP-211343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48BEB"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89D9F" w14:textId="77777777" w:rsidR="00061339" w:rsidRDefault="00061339" w:rsidP="002275DB">
            <w:pPr>
              <w:rPr>
                <w:rFonts w:eastAsia="Times New Roman"/>
              </w:rPr>
            </w:pPr>
            <w:r>
              <w:rPr>
                <w:rFonts w:eastAsia="Times New Roman" w:cs="Arial"/>
                <w:color w:val="000000"/>
                <w:sz w:val="16"/>
                <w:szCs w:val="16"/>
              </w:rPr>
              <w:t>Presentation of TS titled. '5G multicast-broadcast services; User Service architecture' to TSG: 26.502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3C223"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BAFB3" w14:textId="77777777" w:rsidR="00061339" w:rsidRDefault="00061339" w:rsidP="002275DB">
            <w:pPr>
              <w:rPr>
                <w:rFonts w:eastAsia="Times New Roman"/>
              </w:rPr>
            </w:pPr>
            <w:r>
              <w:rPr>
                <w:rFonts w:eastAsia="Times New Roman" w:cs="Arial"/>
                <w:color w:val="000000"/>
                <w:sz w:val="16"/>
                <w:szCs w:val="16"/>
              </w:rPr>
              <w:t>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050F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E5B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E7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B18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768D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E549A" w14:textId="77777777" w:rsidR="00061339" w:rsidRDefault="00061339" w:rsidP="002275D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076E1"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74E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A6941" w14:textId="77777777" w:rsidR="00061339" w:rsidRDefault="00061339" w:rsidP="002275DB">
            <w:pPr>
              <w:rPr>
                <w:rFonts w:eastAsia="Times New Roman"/>
              </w:rPr>
            </w:pPr>
          </w:p>
        </w:tc>
      </w:tr>
      <w:tr w:rsidR="00061339" w14:paraId="0682DB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247E3"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CADBA" w14:textId="77777777" w:rsidR="00061339" w:rsidRDefault="00061339" w:rsidP="002275DB">
            <w:pPr>
              <w:rPr>
                <w:rFonts w:eastAsia="Times New Roman"/>
              </w:rPr>
            </w:pPr>
            <w:r>
              <w:rPr>
                <w:rFonts w:eastAsia="Times New Roman" w:cs="Arial"/>
                <w:color w:val="000000"/>
                <w:sz w:val="16"/>
                <w:szCs w:val="16"/>
              </w:rPr>
              <w:t>SP-211345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17F6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078AA" w14:textId="77777777" w:rsidR="00061339" w:rsidRDefault="00061339" w:rsidP="002275DB">
            <w:pPr>
              <w:rPr>
                <w:rFonts w:eastAsia="Times New Roman"/>
              </w:rPr>
            </w:pPr>
            <w:r>
              <w:rPr>
                <w:rFonts w:eastAsia="Times New Roman" w:cs="Arial"/>
                <w:color w:val="000000"/>
                <w:sz w:val="16"/>
                <w:szCs w:val="16"/>
              </w:rPr>
              <w:t>CRs for Corrections to EVS Fixed-Point &amp; alternative Fixed Point Source Code, Floating Point Source Code and Update of Test Vectors (26.442, 26.443, 26.444 and 26.452) [WI Code: EVS_codec-SA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1F616"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A8C26" w14:textId="77777777" w:rsidR="00061339" w:rsidRDefault="00061339" w:rsidP="002275DB">
            <w:pPr>
              <w:rPr>
                <w:rFonts w:eastAsia="Times New Roman"/>
              </w:rPr>
            </w:pPr>
            <w:r>
              <w:rPr>
                <w:rFonts w:eastAsia="Times New Roman" w:cs="Arial"/>
                <w:color w:val="000000"/>
                <w:sz w:val="16"/>
                <w:szCs w:val="16"/>
              </w:rPr>
              <w:t>26.442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F65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D39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5FD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048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6FD0" w14:textId="77777777" w:rsidR="00061339" w:rsidRDefault="00061339" w:rsidP="002275DB">
            <w:pPr>
              <w:rPr>
                <w:rFonts w:eastAsia="Times New Roman"/>
              </w:rPr>
            </w:pPr>
            <w:r>
              <w:rPr>
                <w:rFonts w:eastAsia="Times New Roman"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F54A8" w14:textId="77777777" w:rsidR="00061339" w:rsidRDefault="00061339" w:rsidP="002275DB">
            <w:pPr>
              <w:rPr>
                <w:rFonts w:eastAsia="Times New Roman"/>
              </w:rPr>
            </w:pPr>
            <w:r>
              <w:rPr>
                <w:rFonts w:eastAsia="Times New Roman" w:cs="Arial"/>
                <w:color w:val="000000"/>
                <w:sz w:val="16"/>
                <w:szCs w:val="16"/>
              </w:rPr>
              <w:t>EVS_codec-SA4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F7F8E" w14:textId="77777777" w:rsidR="00061339" w:rsidRDefault="00061339" w:rsidP="002275DB">
            <w:pPr>
              <w:rPr>
                <w:rFonts w:eastAsia="Times New Roman"/>
              </w:rPr>
            </w:pPr>
            <w:r>
              <w:rPr>
                <w:rFonts w:eastAsia="Times New Roman" w:cs="Arial"/>
                <w:color w:val="000000"/>
                <w:sz w:val="16"/>
                <w:szCs w:val="16"/>
              </w:rPr>
              <w:t>CC#1: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523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7C379" w14:textId="77777777" w:rsidR="00061339" w:rsidRDefault="00061339" w:rsidP="002275DB">
            <w:pPr>
              <w:rPr>
                <w:rFonts w:eastAsia="Times New Roman"/>
              </w:rPr>
            </w:pPr>
          </w:p>
        </w:tc>
      </w:tr>
      <w:tr w:rsidR="00061339" w14:paraId="4CAA56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5F1C"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EB273" w14:textId="77777777" w:rsidR="00061339" w:rsidRDefault="00061339" w:rsidP="002275DB">
            <w:pPr>
              <w:rPr>
                <w:rFonts w:eastAsia="Times New Roman"/>
              </w:rPr>
            </w:pPr>
            <w:r>
              <w:rPr>
                <w:rFonts w:eastAsia="Times New Roman" w:cs="Arial"/>
                <w:color w:val="000000"/>
                <w:sz w:val="16"/>
                <w:szCs w:val="16"/>
              </w:rPr>
              <w:t>SP-211346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0DA9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EB383" w14:textId="77777777" w:rsidR="00061339" w:rsidRDefault="00061339" w:rsidP="002275DB">
            <w:pPr>
              <w:rPr>
                <w:rFonts w:eastAsia="Times New Roman"/>
              </w:rPr>
            </w:pPr>
            <w:r>
              <w:rPr>
                <w:rFonts w:eastAsia="Times New Roman" w:cs="Arial"/>
                <w:color w:val="000000"/>
                <w:sz w:val="16"/>
                <w:szCs w:val="16"/>
              </w:rPr>
              <w:t>CR for reference fixes to TV Video Profiles (26.116) [WI Code: TEI16, TVProf-SA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98E91"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F32AF" w14:textId="77777777" w:rsidR="00061339" w:rsidRDefault="00061339" w:rsidP="002275DB">
            <w:pPr>
              <w:rPr>
                <w:rFonts w:eastAsia="Times New Roman"/>
              </w:rPr>
            </w:pPr>
            <w:r>
              <w:rPr>
                <w:rFonts w:eastAsia="Times New Roman" w:cs="Arial"/>
                <w:color w:val="000000"/>
                <w:sz w:val="16"/>
                <w:szCs w:val="16"/>
              </w:rPr>
              <w:t>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2D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778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A56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D3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1BE02"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33FF8" w14:textId="77777777" w:rsidR="00061339" w:rsidRDefault="00061339" w:rsidP="002275DB">
            <w:pPr>
              <w:rPr>
                <w:rFonts w:eastAsia="Times New Roman"/>
              </w:rPr>
            </w:pPr>
            <w:r>
              <w:rPr>
                <w:rFonts w:eastAsia="Times New Roman" w:cs="Arial"/>
                <w:color w:val="000000"/>
                <w:sz w:val="16"/>
                <w:szCs w:val="16"/>
              </w:rPr>
              <w:t>TEI16, TVProf-SA4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A06D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5B97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966D1" w14:textId="77777777" w:rsidR="00061339" w:rsidRDefault="00061339" w:rsidP="002275DB">
            <w:pPr>
              <w:rPr>
                <w:rFonts w:eastAsia="Times New Roman"/>
              </w:rPr>
            </w:pPr>
          </w:p>
        </w:tc>
      </w:tr>
      <w:tr w:rsidR="00061339" w14:paraId="0D19382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6B44A"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F51A7" w14:textId="77777777" w:rsidR="00061339" w:rsidRDefault="00061339" w:rsidP="002275DB">
            <w:pPr>
              <w:rPr>
                <w:rFonts w:eastAsia="Times New Roman"/>
              </w:rPr>
            </w:pPr>
            <w:r>
              <w:rPr>
                <w:rFonts w:eastAsia="Times New Roman" w:cs="Arial"/>
                <w:color w:val="000000"/>
                <w:sz w:val="16"/>
                <w:szCs w:val="16"/>
              </w:rPr>
              <w:t>SP-211347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C342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AB19D" w14:textId="77777777" w:rsidR="00061339" w:rsidRDefault="00061339" w:rsidP="002275DB">
            <w:pPr>
              <w:rPr>
                <w:rFonts w:eastAsia="Times New Roman"/>
              </w:rPr>
            </w:pPr>
            <w:r>
              <w:rPr>
                <w:rFonts w:eastAsia="Times New Roman" w:cs="Arial"/>
                <w:color w:val="000000"/>
                <w:sz w:val="16"/>
                <w:szCs w:val="16"/>
              </w:rPr>
              <w:t>CR for adding MMtel Call Setup Time (26.114) [WI Code:EQoE_MTSI, TEI17 ]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92E7"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C6A9B" w14:textId="77777777" w:rsidR="00061339" w:rsidRDefault="00061339" w:rsidP="002275DB">
            <w:pPr>
              <w:rPr>
                <w:rFonts w:eastAsia="Times New Roman"/>
              </w:rPr>
            </w:pPr>
            <w:r>
              <w:rPr>
                <w:rFonts w:eastAsia="Times New Roman" w:cs="Arial"/>
                <w:color w:val="000000"/>
                <w:sz w:val="16"/>
                <w:szCs w:val="16"/>
              </w:rPr>
              <w:t>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289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2E3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DC1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3D5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327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22671" w14:textId="77777777" w:rsidR="00061339" w:rsidRDefault="00061339" w:rsidP="002275DB">
            <w:pPr>
              <w:rPr>
                <w:rFonts w:eastAsia="Times New Roman"/>
              </w:rPr>
            </w:pPr>
            <w:r>
              <w:rPr>
                <w:rFonts w:eastAsia="Times New Roman" w:cs="Arial"/>
                <w:color w:val="000000"/>
                <w:sz w:val="16"/>
                <w:szCs w:val="16"/>
              </w:rPr>
              <w:t>EQoE_MTSI,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98D8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741A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F1DDB" w14:textId="77777777" w:rsidR="00061339" w:rsidRDefault="00061339" w:rsidP="002275DB">
            <w:pPr>
              <w:rPr>
                <w:rFonts w:eastAsia="Times New Roman"/>
              </w:rPr>
            </w:pPr>
          </w:p>
        </w:tc>
      </w:tr>
      <w:tr w:rsidR="00061339" w14:paraId="519EA5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BB843"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8AD7E" w14:textId="77777777" w:rsidR="00061339" w:rsidRDefault="00061339" w:rsidP="002275DB">
            <w:pPr>
              <w:rPr>
                <w:rFonts w:eastAsia="Times New Roman"/>
              </w:rPr>
            </w:pPr>
            <w:r>
              <w:rPr>
                <w:rFonts w:eastAsia="Times New Roman" w:cs="Arial"/>
                <w:color w:val="000000"/>
                <w:sz w:val="16"/>
                <w:szCs w:val="16"/>
              </w:rPr>
              <w:t>SP-211348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49BB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7306D" w14:textId="77777777" w:rsidR="00061339" w:rsidRDefault="00061339" w:rsidP="002275DB">
            <w:pPr>
              <w:rPr>
                <w:rFonts w:eastAsia="Times New Roman"/>
              </w:rPr>
            </w:pPr>
            <w:r>
              <w:rPr>
                <w:rFonts w:eastAsia="Times New Roman" w:cs="Arial"/>
                <w:color w:val="000000"/>
                <w:sz w:val="16"/>
                <w:szCs w:val="16"/>
              </w:rPr>
              <w:t>CR for inclusive language review (26.237) [WI Code: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970C2"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78DED" w14:textId="77777777" w:rsidR="00061339" w:rsidRDefault="00061339" w:rsidP="002275DB">
            <w:pPr>
              <w:rPr>
                <w:rFonts w:eastAsia="Times New Roman"/>
              </w:rPr>
            </w:pPr>
            <w:r>
              <w:rPr>
                <w:rFonts w:eastAsia="Times New Roman" w:cs="Arial"/>
                <w:color w:val="000000"/>
                <w:sz w:val="16"/>
                <w:szCs w:val="16"/>
              </w:rPr>
              <w:t>26.237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CB9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AA9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F29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AD0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79A5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9AD3D"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7D3B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1725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D28AF" w14:textId="77777777" w:rsidR="00061339" w:rsidRDefault="00061339" w:rsidP="002275DB">
            <w:pPr>
              <w:rPr>
                <w:rFonts w:eastAsia="Times New Roman"/>
              </w:rPr>
            </w:pPr>
          </w:p>
        </w:tc>
      </w:tr>
      <w:tr w:rsidR="00061339" w14:paraId="6BCC87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6D176"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E8020" w14:textId="77777777" w:rsidR="00061339" w:rsidRDefault="00061339" w:rsidP="002275DB">
            <w:pPr>
              <w:rPr>
                <w:rFonts w:eastAsia="Times New Roman"/>
              </w:rPr>
            </w:pPr>
            <w:r>
              <w:rPr>
                <w:rFonts w:eastAsia="Times New Roman" w:cs="Arial"/>
                <w:color w:val="000000"/>
                <w:sz w:val="16"/>
                <w:szCs w:val="16"/>
              </w:rPr>
              <w:t>SP-211349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6007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C17CA" w14:textId="77777777" w:rsidR="00061339" w:rsidRDefault="00061339" w:rsidP="002275DB">
            <w:pPr>
              <w:rPr>
                <w:rFonts w:eastAsia="Times New Roman"/>
              </w:rPr>
            </w:pPr>
            <w:r>
              <w:rPr>
                <w:rFonts w:eastAsia="Times New Roman" w:cs="Arial"/>
                <w:color w:val="000000"/>
                <w:sz w:val="16"/>
                <w:szCs w:val="16"/>
              </w:rPr>
              <w:t>CRs for supporting network-based media processing in FLUS (26.238) [WI Code: E_FLUS,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97C52"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32AC3" w14:textId="77777777" w:rsidR="00061339" w:rsidRDefault="00061339" w:rsidP="002275DB">
            <w:pPr>
              <w:rPr>
                <w:rFonts w:eastAsia="Times New Roman"/>
              </w:rPr>
            </w:pPr>
            <w:r>
              <w:rPr>
                <w:rFonts w:eastAsia="Times New Roman" w:cs="Arial"/>
                <w:color w:val="000000"/>
                <w:sz w:val="16"/>
                <w:szCs w:val="16"/>
              </w:rPr>
              <w:t>26.238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C2D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CEC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594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1493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2C0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C1EF8" w14:textId="77777777" w:rsidR="00061339" w:rsidRDefault="00061339" w:rsidP="002275DB">
            <w:pPr>
              <w:rPr>
                <w:rFonts w:eastAsia="Times New Roman"/>
              </w:rPr>
            </w:pPr>
            <w:r>
              <w:rPr>
                <w:rFonts w:eastAsia="Times New Roman" w:cs="Arial"/>
                <w:color w:val="000000"/>
                <w:sz w:val="16"/>
                <w:szCs w:val="16"/>
              </w:rPr>
              <w:t>E_FLUS,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CEC8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BE2F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F26B4" w14:textId="77777777" w:rsidR="00061339" w:rsidRDefault="00061339" w:rsidP="002275DB">
            <w:pPr>
              <w:rPr>
                <w:rFonts w:eastAsia="Times New Roman"/>
              </w:rPr>
            </w:pPr>
          </w:p>
        </w:tc>
      </w:tr>
      <w:tr w:rsidR="00061339" w14:paraId="4F61E4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521E3"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1BAC9" w14:textId="77777777" w:rsidR="00061339" w:rsidRDefault="00061339" w:rsidP="002275DB">
            <w:pPr>
              <w:rPr>
                <w:rFonts w:eastAsia="Times New Roman"/>
              </w:rPr>
            </w:pPr>
            <w:r>
              <w:rPr>
                <w:rFonts w:eastAsia="Times New Roman" w:cs="Arial"/>
                <w:color w:val="000000"/>
                <w:sz w:val="16"/>
                <w:szCs w:val="16"/>
              </w:rPr>
              <w:t>SP-211350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7892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4CE92" w14:textId="77777777" w:rsidR="00061339" w:rsidRDefault="00061339" w:rsidP="002275DB">
            <w:pPr>
              <w:rPr>
                <w:rFonts w:eastAsia="Times New Roman"/>
              </w:rPr>
            </w:pPr>
            <w:r>
              <w:rPr>
                <w:rFonts w:eastAsia="Times New Roman" w:cs="Arial"/>
                <w:color w:val="000000"/>
                <w:sz w:val="16"/>
                <w:szCs w:val="16"/>
              </w:rPr>
              <w:t>CRs for Extension of headset interface tests of UE (26.131, 26.132) [WI Code: 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57C21"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79D3B" w14:textId="77777777" w:rsidR="00061339" w:rsidRDefault="00061339" w:rsidP="002275DB">
            <w:pPr>
              <w:rPr>
                <w:rFonts w:eastAsia="Times New Roman"/>
              </w:rPr>
            </w:pPr>
            <w:r>
              <w:rPr>
                <w:rFonts w:eastAsia="Times New Roman" w:cs="Arial"/>
                <w:color w:val="000000"/>
                <w:sz w:val="16"/>
                <w:szCs w:val="16"/>
              </w:rPr>
              <w:t>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7D6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90F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114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FEC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6136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6329" w14:textId="77777777" w:rsidR="00061339" w:rsidRDefault="00061339" w:rsidP="002275DB">
            <w:pPr>
              <w:rPr>
                <w:rFonts w:eastAsia="Times New Roman"/>
              </w:rPr>
            </w:pPr>
            <w:r>
              <w:rPr>
                <w:rFonts w:eastAsia="Times New Roman" w:cs="Arial"/>
                <w:color w:val="000000"/>
                <w:sz w:val="16"/>
                <w:szCs w:val="16"/>
              </w:rPr>
              <w:t>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D140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54AC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3452E" w14:textId="77777777" w:rsidR="00061339" w:rsidRDefault="00061339" w:rsidP="002275DB">
            <w:pPr>
              <w:rPr>
                <w:rFonts w:eastAsia="Times New Roman"/>
              </w:rPr>
            </w:pPr>
          </w:p>
        </w:tc>
      </w:tr>
      <w:tr w:rsidR="00061339" w14:paraId="471E1B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D8233" w14:textId="77777777" w:rsidR="00061339" w:rsidRDefault="00061339" w:rsidP="002275DB">
            <w:pPr>
              <w:rPr>
                <w:rFonts w:eastAsia="Times New Roman"/>
                <w:sz w:val="24"/>
                <w:szCs w:val="24"/>
              </w:rPr>
            </w:pPr>
            <w:r>
              <w:rPr>
                <w:rFonts w:eastAsia="Times New Roman" w:cs="Arial"/>
                <w:color w:val="000000"/>
                <w:sz w:val="16"/>
                <w:szCs w:val="16"/>
              </w:rPr>
              <w:lastRenderedPageBreak/>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8C567" w14:textId="77777777" w:rsidR="00061339" w:rsidRDefault="00061339" w:rsidP="002275DB">
            <w:pPr>
              <w:rPr>
                <w:rFonts w:eastAsia="Times New Roman"/>
              </w:rPr>
            </w:pPr>
            <w:r>
              <w:rPr>
                <w:rFonts w:eastAsia="Times New Roman" w:cs="Arial"/>
                <w:color w:val="000000"/>
                <w:sz w:val="16"/>
                <w:szCs w:val="16"/>
              </w:rPr>
              <w:t>SP-211351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9E96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8D86" w14:textId="77777777" w:rsidR="00061339" w:rsidRDefault="00061339" w:rsidP="002275DB">
            <w:pPr>
              <w:rPr>
                <w:rFonts w:eastAsia="Times New Roman"/>
              </w:rPr>
            </w:pPr>
            <w:r>
              <w:rPr>
                <w:rFonts w:eastAsia="Times New Roman" w:cs="Arial"/>
                <w:color w:val="000000"/>
                <w:sz w:val="16"/>
                <w:szCs w:val="16"/>
              </w:rPr>
              <w:t>CRs to support content hosting and Edge media processing in 5GMS (26.501) [WI Code: 5GMS_EDGE]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1329D"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F57D9" w14:textId="77777777" w:rsidR="00061339" w:rsidRDefault="00061339" w:rsidP="002275DB">
            <w:pPr>
              <w:rPr>
                <w:rFonts w:eastAsia="Times New Roman"/>
              </w:rPr>
            </w:pPr>
            <w:r>
              <w:rPr>
                <w:rFonts w:eastAsia="Times New Roman" w:cs="Arial"/>
                <w:color w:val="000000"/>
                <w:sz w:val="16"/>
                <w:szCs w:val="16"/>
              </w:rPr>
              <w:t>26.501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9FD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047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897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7E5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40B1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A6EEF" w14:textId="77777777" w:rsidR="00061339" w:rsidRDefault="00061339" w:rsidP="002275DB">
            <w:pPr>
              <w:rPr>
                <w:rFonts w:eastAsia="Times New Roman"/>
              </w:rPr>
            </w:pPr>
            <w:r>
              <w:rPr>
                <w:rFonts w:eastAsia="Times New Roman" w:cs="Arial"/>
                <w:color w:val="000000"/>
                <w:sz w:val="16"/>
                <w:szCs w:val="16"/>
              </w:rPr>
              <w:t>5GMS_EDGE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EB12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ECEF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7344D" w14:textId="77777777" w:rsidR="00061339" w:rsidRDefault="00061339" w:rsidP="002275DB">
            <w:pPr>
              <w:rPr>
                <w:rFonts w:eastAsia="Times New Roman"/>
              </w:rPr>
            </w:pPr>
          </w:p>
        </w:tc>
      </w:tr>
      <w:tr w:rsidR="00061339" w14:paraId="192B48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2F4AA"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09CF" w14:textId="77777777" w:rsidR="00061339" w:rsidRDefault="00061339" w:rsidP="002275DB">
            <w:pPr>
              <w:rPr>
                <w:rFonts w:eastAsia="Times New Roman"/>
              </w:rPr>
            </w:pPr>
            <w:r>
              <w:rPr>
                <w:rFonts w:eastAsia="Times New Roman" w:cs="Arial"/>
                <w:color w:val="000000"/>
                <w:sz w:val="16"/>
                <w:szCs w:val="16"/>
              </w:rPr>
              <w:t>SP-211353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1FAD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06C6E" w14:textId="77777777" w:rsidR="00061339" w:rsidRDefault="00061339" w:rsidP="002275DB">
            <w:pPr>
              <w:rPr>
                <w:rFonts w:eastAsia="Times New Roman"/>
              </w:rPr>
            </w:pPr>
            <w:r>
              <w:rPr>
                <w:rFonts w:eastAsia="Times New Roman" w:cs="Arial"/>
                <w:color w:val="000000"/>
                <w:sz w:val="16"/>
                <w:szCs w:val="16"/>
              </w:rPr>
              <w:t>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CBAD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9705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7EBD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035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092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19B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417F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833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E7360"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D0AE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848BD" w14:textId="77777777" w:rsidR="00061339" w:rsidRDefault="00061339" w:rsidP="002275DB">
            <w:pPr>
              <w:rPr>
                <w:rFonts w:eastAsia="Times New Roman"/>
              </w:rPr>
            </w:pPr>
          </w:p>
        </w:tc>
      </w:tr>
      <w:tr w:rsidR="00061339" w14:paraId="421AA8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859A4"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3BB87" w14:textId="77777777" w:rsidR="00061339" w:rsidRDefault="00061339" w:rsidP="002275DB">
            <w:pPr>
              <w:rPr>
                <w:rFonts w:eastAsia="Times New Roman"/>
              </w:rPr>
            </w:pPr>
            <w:r>
              <w:rPr>
                <w:rFonts w:eastAsia="Times New Roman" w:cs="Arial"/>
                <w:color w:val="000000"/>
                <w:sz w:val="16"/>
                <w:szCs w:val="16"/>
              </w:rPr>
              <w:t>SP-211354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DE071" w14:textId="77777777" w:rsidR="00061339" w:rsidRDefault="00061339" w:rsidP="002275D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823F2" w14:textId="77777777" w:rsidR="00061339" w:rsidRDefault="00061339" w:rsidP="002275DB">
            <w:pPr>
              <w:rPr>
                <w:rFonts w:eastAsia="Times New Roman"/>
              </w:rPr>
            </w:pPr>
            <w:r>
              <w:rPr>
                <w:rFonts w:eastAsia="Times New Roman" w:cs="Arial"/>
                <w:color w:val="000000"/>
                <w:sz w:val="16"/>
                <w:szCs w:val="16"/>
              </w:rPr>
              <w:t>Work Item Exception for 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7CD0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1AF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77AB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CC6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54A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576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C76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4B76F" w14:textId="77777777" w:rsidR="00061339" w:rsidRDefault="00061339" w:rsidP="002275DB">
            <w:pPr>
              <w:rPr>
                <w:rFonts w:eastAsia="Times New Roman"/>
                <w:sz w:val="24"/>
                <w:szCs w:val="24"/>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E0EB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66F6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C6064" w14:textId="77777777" w:rsidR="00061339" w:rsidRDefault="00061339" w:rsidP="002275DB">
            <w:pPr>
              <w:rPr>
                <w:rFonts w:eastAsia="Times New Roman"/>
              </w:rPr>
            </w:pPr>
          </w:p>
        </w:tc>
      </w:tr>
      <w:tr w:rsidR="00061339" w14:paraId="230F632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1780F"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786E0" w14:textId="77777777" w:rsidR="00061339" w:rsidRDefault="00061339" w:rsidP="002275DB">
            <w:pPr>
              <w:rPr>
                <w:rFonts w:eastAsia="Times New Roman"/>
              </w:rPr>
            </w:pPr>
            <w:r>
              <w:rPr>
                <w:rFonts w:eastAsia="Times New Roman" w:cs="Arial"/>
                <w:color w:val="000000"/>
                <w:sz w:val="16"/>
                <w:szCs w:val="16"/>
              </w:rPr>
              <w:t>SP-211355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E3EC0" w14:textId="77777777" w:rsidR="00061339" w:rsidRDefault="00061339" w:rsidP="002275D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A43DD" w14:textId="77777777" w:rsidR="00061339" w:rsidRDefault="00061339" w:rsidP="002275D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A2F4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4A74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1817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0A1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F3C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DA2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BC0B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D76B6" w14:textId="77777777" w:rsidR="00061339" w:rsidRDefault="00061339" w:rsidP="002275D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0077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B814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A5B5A" w14:textId="77777777" w:rsidR="00061339" w:rsidRDefault="00061339" w:rsidP="002275DB">
            <w:pPr>
              <w:rPr>
                <w:rFonts w:eastAsia="Times New Roman"/>
              </w:rPr>
            </w:pPr>
          </w:p>
        </w:tc>
      </w:tr>
      <w:tr w:rsidR="00061339" w14:paraId="24A1AC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B0E95"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B2DF0" w14:textId="77777777" w:rsidR="00061339" w:rsidRDefault="00061339" w:rsidP="002275DB">
            <w:pPr>
              <w:rPr>
                <w:rFonts w:eastAsia="Times New Roman"/>
              </w:rPr>
            </w:pPr>
            <w:r>
              <w:rPr>
                <w:rFonts w:eastAsia="Times New Roman" w:cs="Arial"/>
                <w:color w:val="000000"/>
                <w:sz w:val="16"/>
                <w:szCs w:val="16"/>
              </w:rPr>
              <w:t>SP-211356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E38CA" w14:textId="77777777" w:rsidR="00061339" w:rsidRDefault="00061339" w:rsidP="002275D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566BC" w14:textId="77777777" w:rsidR="00061339" w:rsidRDefault="00061339" w:rsidP="002275DB">
            <w:pPr>
              <w:rPr>
                <w:rFonts w:eastAsia="Times New Roman"/>
              </w:rPr>
            </w:pPr>
            <w:r>
              <w:rPr>
                <w:rFonts w:eastAsia="Times New Roman" w:cs="Arial"/>
                <w:color w:val="000000"/>
                <w:sz w:val="16"/>
                <w:szCs w:val="16"/>
              </w:rPr>
              <w:t>Work Item Exception for UAS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333D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83D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8EAD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651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E51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389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176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7E785" w14:textId="77777777" w:rsidR="00061339" w:rsidRDefault="00061339" w:rsidP="002275DB">
            <w:pPr>
              <w:rPr>
                <w:rFonts w:eastAsia="Times New Roman"/>
                <w:sz w:val="24"/>
                <w:szCs w:val="24"/>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D0F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2E3B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75FC3" w14:textId="77777777" w:rsidR="00061339" w:rsidRDefault="00061339" w:rsidP="002275DB">
            <w:pPr>
              <w:rPr>
                <w:rFonts w:eastAsia="Times New Roman"/>
              </w:rPr>
            </w:pPr>
          </w:p>
        </w:tc>
      </w:tr>
      <w:tr w:rsidR="00061339" w14:paraId="71E2AD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37F36"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435CD" w14:textId="77777777" w:rsidR="00061339" w:rsidRDefault="00061339" w:rsidP="002275DB">
            <w:pPr>
              <w:rPr>
                <w:rFonts w:eastAsia="Times New Roman"/>
              </w:rPr>
            </w:pPr>
            <w:r>
              <w:rPr>
                <w:rFonts w:eastAsia="Times New Roman" w:cs="Arial"/>
                <w:color w:val="000000"/>
                <w:sz w:val="16"/>
                <w:szCs w:val="16"/>
              </w:rPr>
              <w:t>SP-211357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0C4A1"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0F16" w14:textId="77777777" w:rsidR="00061339" w:rsidRDefault="00061339" w:rsidP="002275DB">
            <w:pPr>
              <w:rPr>
                <w:rFonts w:eastAsia="Times New Roman"/>
              </w:rPr>
            </w:pPr>
            <w:r>
              <w:rPr>
                <w:rFonts w:eastAsia="Times New Roman" w:cs="Arial"/>
                <w:color w:val="000000"/>
                <w:sz w:val="16"/>
                <w:szCs w:val="16"/>
              </w:rPr>
              <w:t>Revised WID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741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A746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11EB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31C6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58C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6CE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B395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4758E" w14:textId="77777777" w:rsidR="00061339" w:rsidRDefault="00061339" w:rsidP="002275DB">
            <w:pPr>
              <w:rPr>
                <w:rFonts w:eastAsia="Times New Roman"/>
              </w:rPr>
            </w:pPr>
            <w:r>
              <w:rPr>
                <w:rFonts w:eastAsia="Times New Roman"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EC17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00BC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1AC10" w14:textId="77777777" w:rsidR="00061339" w:rsidRDefault="00061339" w:rsidP="002275DB">
            <w:pPr>
              <w:rPr>
                <w:rFonts w:eastAsia="Times New Roman"/>
              </w:rPr>
            </w:pPr>
          </w:p>
        </w:tc>
      </w:tr>
      <w:tr w:rsidR="00061339" w14:paraId="758394B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95FA8"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76AB3" w14:textId="77777777" w:rsidR="00061339" w:rsidRDefault="00061339" w:rsidP="002275DB">
            <w:pPr>
              <w:rPr>
                <w:rFonts w:eastAsia="Times New Roman"/>
              </w:rPr>
            </w:pPr>
            <w:r>
              <w:rPr>
                <w:rFonts w:eastAsia="Times New Roman" w:cs="Arial"/>
                <w:color w:val="000000"/>
                <w:sz w:val="16"/>
                <w:szCs w:val="16"/>
              </w:rPr>
              <w:t>SP-211358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5377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5D99" w14:textId="77777777" w:rsidR="00061339" w:rsidRDefault="00061339" w:rsidP="002275DB">
            <w:pPr>
              <w:rPr>
                <w:rFonts w:eastAsia="Times New Roman"/>
              </w:rPr>
            </w:pPr>
            <w:r>
              <w:rPr>
                <w:rFonts w:eastAsia="Times New Roman" w:cs="Arial"/>
                <w:color w:val="000000"/>
                <w:sz w:val="16"/>
                <w:szCs w:val="16"/>
              </w:rPr>
              <w:t>New WID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9905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371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443C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91D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DD3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B6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6E26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781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732B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0AF7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7D859" w14:textId="77777777" w:rsidR="00061339" w:rsidRDefault="00061339" w:rsidP="002275DB">
            <w:pPr>
              <w:rPr>
                <w:rFonts w:eastAsia="Times New Roman"/>
              </w:rPr>
            </w:pPr>
          </w:p>
        </w:tc>
      </w:tr>
      <w:tr w:rsidR="00061339" w14:paraId="27AC29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C1348"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C8800" w14:textId="77777777" w:rsidR="00061339" w:rsidRDefault="00061339" w:rsidP="002275DB">
            <w:pPr>
              <w:rPr>
                <w:rFonts w:eastAsia="Times New Roman"/>
              </w:rPr>
            </w:pPr>
            <w:r>
              <w:rPr>
                <w:rFonts w:eastAsia="Times New Roman" w:cs="Arial"/>
                <w:color w:val="000000"/>
                <w:sz w:val="16"/>
                <w:szCs w:val="16"/>
              </w:rPr>
              <w:t>SP-211359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A2F7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C6676" w14:textId="77777777" w:rsidR="00061339" w:rsidRDefault="00061339" w:rsidP="002275DB">
            <w:pPr>
              <w:rPr>
                <w:rFonts w:eastAsia="Times New Roman"/>
              </w:rPr>
            </w:pPr>
            <w:r>
              <w:rPr>
                <w:rFonts w:eastAsia="Times New Roman" w:cs="Arial"/>
                <w:color w:val="000000"/>
                <w:sz w:val="16"/>
                <w:szCs w:val="16"/>
              </w:rPr>
              <w:t>Rel-17 CR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3A27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CBB2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372D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8C4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9406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86E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2A82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A722F"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B329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0A99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5E9EE" w14:textId="77777777" w:rsidR="00061339" w:rsidRDefault="00061339" w:rsidP="002275DB">
            <w:pPr>
              <w:rPr>
                <w:rFonts w:eastAsia="Times New Roman"/>
              </w:rPr>
            </w:pPr>
          </w:p>
        </w:tc>
      </w:tr>
      <w:tr w:rsidR="00061339" w14:paraId="29ADDF5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1E042"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51101" w14:textId="77777777" w:rsidR="00061339" w:rsidRDefault="00061339" w:rsidP="002275DB">
            <w:pPr>
              <w:rPr>
                <w:rFonts w:eastAsia="Times New Roman"/>
              </w:rPr>
            </w:pPr>
            <w:r>
              <w:rPr>
                <w:rFonts w:eastAsia="Times New Roman" w:cs="Arial"/>
                <w:color w:val="000000"/>
                <w:sz w:val="16"/>
                <w:szCs w:val="16"/>
              </w:rPr>
              <w:t>SP-211360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A22B6"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287AB" w14:textId="77777777" w:rsidR="00061339" w:rsidRDefault="00061339" w:rsidP="002275DB">
            <w:pPr>
              <w:rPr>
                <w:rFonts w:eastAsia="Times New Roman"/>
              </w:rPr>
            </w:pPr>
            <w:r>
              <w:rPr>
                <w:rFonts w:eastAsia="Times New Roman" w:cs="Arial"/>
                <w:color w:val="000000"/>
                <w:sz w:val="16"/>
                <w:szCs w:val="16"/>
              </w:rPr>
              <w:t>New WID on Authentication enhancements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B860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0E13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D5A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567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69CB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65D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B66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5748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3844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77F7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133D2" w14:textId="77777777" w:rsidR="00061339" w:rsidRDefault="00061339" w:rsidP="002275DB">
            <w:pPr>
              <w:rPr>
                <w:rFonts w:eastAsia="Times New Roman"/>
              </w:rPr>
            </w:pPr>
          </w:p>
        </w:tc>
      </w:tr>
      <w:tr w:rsidR="00061339" w14:paraId="5DF194F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E44EF"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73201" w14:textId="77777777" w:rsidR="00061339" w:rsidRDefault="00061339" w:rsidP="002275DB">
            <w:pPr>
              <w:rPr>
                <w:rFonts w:eastAsia="Times New Roman"/>
              </w:rPr>
            </w:pPr>
            <w:r>
              <w:rPr>
                <w:rFonts w:eastAsia="Times New Roman" w:cs="Arial"/>
                <w:color w:val="000000"/>
                <w:sz w:val="16"/>
                <w:szCs w:val="16"/>
              </w:rPr>
              <w:t>SP-211361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63E82"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8DB85" w14:textId="77777777" w:rsidR="00061339" w:rsidRDefault="00061339" w:rsidP="002275DB">
            <w:pPr>
              <w:rPr>
                <w:rFonts w:eastAsia="Times New Roman"/>
              </w:rPr>
            </w:pPr>
            <w:r>
              <w:rPr>
                <w:rFonts w:eastAsia="Times New Roman" w:cs="Arial"/>
                <w:color w:val="000000"/>
                <w:sz w:val="16"/>
                <w:szCs w:val="16"/>
              </w:rPr>
              <w:t>New WID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2C1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9959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BB7A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132D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782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7C55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977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8807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53A2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5041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A03D3" w14:textId="77777777" w:rsidR="00061339" w:rsidRDefault="00061339" w:rsidP="002275DB">
            <w:pPr>
              <w:rPr>
                <w:rFonts w:eastAsia="Times New Roman"/>
              </w:rPr>
            </w:pPr>
          </w:p>
        </w:tc>
      </w:tr>
      <w:tr w:rsidR="00061339" w14:paraId="636E5D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C7D02"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46ED2" w14:textId="77777777" w:rsidR="00061339" w:rsidRDefault="00061339" w:rsidP="002275DB">
            <w:pPr>
              <w:rPr>
                <w:rFonts w:eastAsia="Times New Roman"/>
              </w:rPr>
            </w:pPr>
            <w:r>
              <w:rPr>
                <w:rFonts w:eastAsia="Times New Roman" w:cs="Arial"/>
                <w:color w:val="000000"/>
                <w:sz w:val="16"/>
                <w:szCs w:val="16"/>
              </w:rPr>
              <w:t>SP-211362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C57DE"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39080" w14:textId="77777777" w:rsidR="00061339" w:rsidRDefault="00061339" w:rsidP="002275DB">
            <w:pPr>
              <w:rPr>
                <w:rFonts w:eastAsia="Times New Roman"/>
              </w:rPr>
            </w:pPr>
            <w:r>
              <w:rPr>
                <w:rFonts w:eastAsia="Times New Roman" w:cs="Arial"/>
                <w:color w:val="000000"/>
                <w:sz w:val="16"/>
                <w:szCs w:val="16"/>
              </w:rPr>
              <w:t>New WID on Security Assurance Specification for Management Function (MnF)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B68D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142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8F05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923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773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3B8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1E1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D08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A674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871B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F8DC4" w14:textId="77777777" w:rsidR="00061339" w:rsidRDefault="00061339" w:rsidP="002275DB">
            <w:pPr>
              <w:rPr>
                <w:rFonts w:eastAsia="Times New Roman"/>
              </w:rPr>
            </w:pPr>
          </w:p>
        </w:tc>
      </w:tr>
      <w:tr w:rsidR="00061339" w14:paraId="2EA93C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924FA"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C4A5D" w14:textId="77777777" w:rsidR="00061339" w:rsidRDefault="00061339" w:rsidP="002275DB">
            <w:pPr>
              <w:rPr>
                <w:rFonts w:eastAsia="Times New Roman"/>
              </w:rPr>
            </w:pPr>
            <w:r>
              <w:rPr>
                <w:rFonts w:eastAsia="Times New Roman" w:cs="Arial"/>
                <w:color w:val="000000"/>
                <w:sz w:val="16"/>
                <w:szCs w:val="16"/>
              </w:rPr>
              <w:t>SP-211363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D8677"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C2AF0" w14:textId="77777777" w:rsidR="00061339" w:rsidRDefault="00061339" w:rsidP="002275DB">
            <w:pPr>
              <w:rPr>
                <w:rFonts w:eastAsia="Times New Roman"/>
              </w:rPr>
            </w:pPr>
            <w:r>
              <w:rPr>
                <w:rFonts w:eastAsia="Times New Roman" w:cs="Arial"/>
                <w:color w:val="000000"/>
                <w:sz w:val="16"/>
                <w:szCs w:val="16"/>
              </w:rPr>
              <w:t>New WID on Mission critical security enhancements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843B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B31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C652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220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CE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76F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BBB4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D960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1333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72A1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75F8B" w14:textId="77777777" w:rsidR="00061339" w:rsidRDefault="00061339" w:rsidP="002275DB">
            <w:pPr>
              <w:rPr>
                <w:rFonts w:eastAsia="Times New Roman"/>
              </w:rPr>
            </w:pPr>
          </w:p>
        </w:tc>
      </w:tr>
      <w:tr w:rsidR="00061339" w14:paraId="5F5858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2CEA5" w14:textId="77777777" w:rsidR="00061339" w:rsidRDefault="00061339" w:rsidP="002275DB">
            <w:pPr>
              <w:rPr>
                <w:rFonts w:eastAsia="Times New Roman"/>
                <w:sz w:val="24"/>
                <w:szCs w:val="24"/>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E691C" w14:textId="77777777" w:rsidR="00061339" w:rsidRDefault="00061339" w:rsidP="002275DB">
            <w:pPr>
              <w:rPr>
                <w:rFonts w:eastAsia="Times New Roman"/>
              </w:rPr>
            </w:pPr>
            <w:r>
              <w:rPr>
                <w:rFonts w:eastAsia="Times New Roman" w:cs="Arial"/>
                <w:color w:val="000000"/>
                <w:sz w:val="16"/>
                <w:szCs w:val="16"/>
              </w:rPr>
              <w:t>SP-211364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3107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C89E4" w14:textId="77777777" w:rsidR="00061339" w:rsidRDefault="00061339" w:rsidP="002275DB">
            <w:pPr>
              <w:rPr>
                <w:rFonts w:eastAsia="Times New Roman"/>
              </w:rPr>
            </w:pPr>
            <w:r>
              <w:rPr>
                <w:rFonts w:eastAsia="Times New Roman" w:cs="Arial"/>
                <w:color w:val="000000"/>
                <w:sz w:val="16"/>
                <w:szCs w:val="16"/>
              </w:rPr>
              <w:t>New SID on privacy of identifiers over radio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BAA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90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A690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B1B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95E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660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0DB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83C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99C5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E563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F76AA" w14:textId="77777777" w:rsidR="00061339" w:rsidRDefault="00061339" w:rsidP="002275DB">
            <w:pPr>
              <w:rPr>
                <w:rFonts w:eastAsia="Times New Roman"/>
              </w:rPr>
            </w:pPr>
          </w:p>
        </w:tc>
      </w:tr>
      <w:tr w:rsidR="00061339" w14:paraId="35B723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A4914"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26A05" w14:textId="77777777" w:rsidR="00061339" w:rsidRDefault="00061339" w:rsidP="002275DB">
            <w:pPr>
              <w:rPr>
                <w:rFonts w:eastAsia="Times New Roman"/>
              </w:rPr>
            </w:pPr>
            <w:r>
              <w:rPr>
                <w:rFonts w:eastAsia="Times New Roman" w:cs="Arial"/>
                <w:color w:val="000000"/>
                <w:sz w:val="16"/>
                <w:szCs w:val="16"/>
              </w:rPr>
              <w:t>SP-211365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A0EEB"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B23B0" w14:textId="77777777" w:rsidR="00061339" w:rsidRDefault="00061339" w:rsidP="002275DB">
            <w:pPr>
              <w:rPr>
                <w:rFonts w:eastAsia="Times New Roman"/>
              </w:rPr>
            </w:pPr>
            <w:r>
              <w:rPr>
                <w:rFonts w:eastAsia="Times New Roman" w:cs="Arial"/>
                <w:color w:val="000000"/>
                <w:sz w:val="16"/>
                <w:szCs w:val="16"/>
              </w:rPr>
              <w:t>New WID on SECAM and SCAS for 3GPP virtualized network products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4FA5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5C36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6762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81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8A1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4754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34F9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18C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CD37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9EB1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D20FA" w14:textId="77777777" w:rsidR="00061339" w:rsidRDefault="00061339" w:rsidP="002275DB">
            <w:pPr>
              <w:rPr>
                <w:rFonts w:eastAsia="Times New Roman"/>
              </w:rPr>
            </w:pPr>
          </w:p>
        </w:tc>
      </w:tr>
      <w:tr w:rsidR="00061339" w14:paraId="5CC482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B1D67"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3E211" w14:textId="77777777" w:rsidR="00061339" w:rsidRDefault="00061339" w:rsidP="002275DB">
            <w:pPr>
              <w:rPr>
                <w:rFonts w:eastAsia="Times New Roman"/>
              </w:rPr>
            </w:pPr>
            <w:r>
              <w:rPr>
                <w:rFonts w:eastAsia="Times New Roman" w:cs="Arial"/>
                <w:color w:val="000000"/>
                <w:sz w:val="16"/>
                <w:szCs w:val="16"/>
              </w:rPr>
              <w:t>SP-211366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845D"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6A39F" w14:textId="77777777" w:rsidR="00061339" w:rsidRDefault="00061339" w:rsidP="002275DB">
            <w:pPr>
              <w:rPr>
                <w:rFonts w:eastAsia="Times New Roman"/>
              </w:rPr>
            </w:pPr>
            <w:r>
              <w:rPr>
                <w:rFonts w:eastAsia="Times New Roman" w:cs="Arial"/>
                <w:color w:val="000000"/>
                <w:sz w:val="16"/>
                <w:szCs w:val="16"/>
              </w:rPr>
              <w:t>New WID on Security enhancement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001A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D078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6193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306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26E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337E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E92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101E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24C6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9538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60257" w14:textId="77777777" w:rsidR="00061339" w:rsidRDefault="00061339" w:rsidP="002275DB">
            <w:pPr>
              <w:rPr>
                <w:rFonts w:eastAsia="Times New Roman"/>
              </w:rPr>
            </w:pPr>
          </w:p>
        </w:tc>
      </w:tr>
      <w:tr w:rsidR="00061339" w14:paraId="0D0666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FD64A"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CD396" w14:textId="77777777" w:rsidR="00061339" w:rsidRDefault="00061339" w:rsidP="002275DB">
            <w:pPr>
              <w:rPr>
                <w:rFonts w:eastAsia="Times New Roman"/>
              </w:rPr>
            </w:pPr>
            <w:r>
              <w:rPr>
                <w:rFonts w:eastAsia="Times New Roman" w:cs="Arial"/>
                <w:color w:val="000000"/>
                <w:sz w:val="16"/>
                <w:szCs w:val="16"/>
              </w:rPr>
              <w:t>SP-211367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015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5B335" w14:textId="77777777" w:rsidR="00061339" w:rsidRDefault="00061339" w:rsidP="002275DB">
            <w:pPr>
              <w:rPr>
                <w:rFonts w:eastAsia="Times New Roman"/>
              </w:rPr>
            </w:pPr>
            <w:r>
              <w:rPr>
                <w:rFonts w:eastAsia="Times New Roman" w:cs="Arial"/>
                <w:color w:val="000000"/>
                <w:sz w:val="16"/>
                <w:szCs w:val="16"/>
              </w:rPr>
              <w:t>Rel-17 CR on Security enhancement for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8BAD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59C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0FF9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AF7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D8F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17A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6AC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44296"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B231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E4F2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023B4" w14:textId="77777777" w:rsidR="00061339" w:rsidRDefault="00061339" w:rsidP="002275DB">
            <w:pPr>
              <w:rPr>
                <w:rFonts w:eastAsia="Times New Roman"/>
              </w:rPr>
            </w:pPr>
          </w:p>
        </w:tc>
      </w:tr>
      <w:tr w:rsidR="00061339" w14:paraId="57033D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E092E"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318AD" w14:textId="77777777" w:rsidR="00061339" w:rsidRDefault="00061339" w:rsidP="002275DB">
            <w:pPr>
              <w:rPr>
                <w:rFonts w:eastAsia="Times New Roman"/>
              </w:rPr>
            </w:pPr>
            <w:r>
              <w:rPr>
                <w:rFonts w:eastAsia="Times New Roman" w:cs="Arial"/>
                <w:color w:val="000000"/>
                <w:sz w:val="16"/>
                <w:szCs w:val="16"/>
              </w:rPr>
              <w:t>SP-211368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6A56D"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514BF" w14:textId="77777777" w:rsidR="00061339" w:rsidRDefault="00061339" w:rsidP="002275DB">
            <w:pPr>
              <w:rPr>
                <w:rFonts w:eastAsia="Times New Roman"/>
              </w:rPr>
            </w:pPr>
            <w:r>
              <w:rPr>
                <w:rFonts w:eastAsia="Times New Roman" w:cs="Arial"/>
                <w:color w:val="000000"/>
                <w:sz w:val="16"/>
                <w:szCs w:val="16"/>
              </w:rPr>
              <w:t>Revised Study on enhanced Security Aspects of the 5G Service Based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CE8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52DD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D7E2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D9C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C77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91B1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06A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8245" w14:textId="77777777" w:rsidR="00061339" w:rsidRDefault="00061339" w:rsidP="002275DB">
            <w:pPr>
              <w:rPr>
                <w:rFonts w:eastAsia="Times New Roman"/>
              </w:rPr>
            </w:pPr>
            <w:r>
              <w:rPr>
                <w:rFonts w:eastAsia="Times New Roman" w:cs="Arial"/>
                <w:color w:val="000000"/>
                <w:sz w:val="16"/>
                <w:szCs w:val="16"/>
              </w:rPr>
              <w:t>FS_eSBA_SEC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7B1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9FC0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61D6A" w14:textId="77777777" w:rsidR="00061339" w:rsidRDefault="00061339" w:rsidP="002275DB">
            <w:pPr>
              <w:rPr>
                <w:rFonts w:eastAsia="Times New Roman"/>
              </w:rPr>
            </w:pPr>
          </w:p>
        </w:tc>
      </w:tr>
      <w:tr w:rsidR="00061339" w14:paraId="329726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BA5CF" w14:textId="77777777" w:rsidR="00061339" w:rsidRDefault="00061339" w:rsidP="002275DB">
            <w:pPr>
              <w:rPr>
                <w:rFonts w:eastAsia="Times New Roman"/>
                <w:sz w:val="24"/>
                <w:szCs w:val="24"/>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4C193" w14:textId="77777777" w:rsidR="00061339" w:rsidRDefault="00061339" w:rsidP="002275DB">
            <w:pPr>
              <w:rPr>
                <w:rFonts w:eastAsia="Times New Roman"/>
              </w:rPr>
            </w:pPr>
            <w:r>
              <w:rPr>
                <w:rFonts w:eastAsia="Times New Roman" w:cs="Arial"/>
                <w:color w:val="000000"/>
                <w:sz w:val="16"/>
                <w:szCs w:val="16"/>
              </w:rPr>
              <w:t>SP-211369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31A4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71D4" w14:textId="77777777" w:rsidR="00061339" w:rsidRDefault="00061339" w:rsidP="002275DB">
            <w:pPr>
              <w:rPr>
                <w:rFonts w:eastAsia="Times New Roman"/>
              </w:rPr>
            </w:pPr>
            <w:r>
              <w:rPr>
                <w:rFonts w:eastAsia="Times New Roman" w:cs="Arial"/>
                <w:color w:val="000000"/>
                <w:sz w:val="16"/>
                <w:szCs w:val="16"/>
              </w:rPr>
              <w:t>Rel-14 CRs on Security Assurance Specification for 3GPP network products (SCAS)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2A4A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3CE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B755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09B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6F6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ACB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6B1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002C0" w14:textId="77777777" w:rsidR="00061339" w:rsidRDefault="00061339" w:rsidP="002275DB">
            <w:pPr>
              <w:rPr>
                <w:rFonts w:eastAsia="Times New Roman"/>
                <w:sz w:val="24"/>
                <w:szCs w:val="24"/>
              </w:rPr>
            </w:pPr>
            <w:r>
              <w:rPr>
                <w:rFonts w:eastAsia="Times New Roman" w:cs="Arial"/>
                <w:color w:val="000000"/>
                <w:sz w:val="16"/>
                <w:szCs w:val="16"/>
              </w:rPr>
              <w:t>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67490" w14:textId="77777777" w:rsidR="00061339" w:rsidRDefault="00061339" w:rsidP="002275DB">
            <w:pPr>
              <w:rPr>
                <w:rFonts w:eastAsia="Times New Roman"/>
              </w:rPr>
            </w:pPr>
            <w:r>
              <w:rPr>
                <w:rFonts w:eastAsia="Times New Roman" w:cs="Arial"/>
                <w:color w:val="000000"/>
                <w:sz w:val="16"/>
                <w:szCs w:val="16"/>
              </w:rPr>
              <w:t>CC#4: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2990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27F1" w14:textId="77777777" w:rsidR="00061339" w:rsidRDefault="00061339" w:rsidP="002275DB">
            <w:pPr>
              <w:rPr>
                <w:rFonts w:eastAsia="Times New Roman"/>
              </w:rPr>
            </w:pPr>
          </w:p>
        </w:tc>
      </w:tr>
      <w:tr w:rsidR="00061339" w14:paraId="6956564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A6104"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B77D" w14:textId="77777777" w:rsidR="00061339" w:rsidRDefault="00061339" w:rsidP="002275DB">
            <w:pPr>
              <w:rPr>
                <w:rFonts w:eastAsia="Times New Roman"/>
              </w:rPr>
            </w:pPr>
            <w:r>
              <w:rPr>
                <w:rFonts w:eastAsia="Times New Roman" w:cs="Arial"/>
                <w:color w:val="000000"/>
                <w:sz w:val="16"/>
                <w:szCs w:val="16"/>
              </w:rPr>
              <w:t>SP-211370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3F29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DEC24" w14:textId="77777777" w:rsidR="00061339" w:rsidRDefault="00061339" w:rsidP="002275DB">
            <w:pPr>
              <w:rPr>
                <w:rFonts w:eastAsia="Times New Roman"/>
              </w:rPr>
            </w:pPr>
            <w:r>
              <w:rPr>
                <w:rFonts w:eastAsia="Times New Roman"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8D96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9F4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334C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BEB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F95D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42D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BA94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A3116" w14:textId="77777777" w:rsidR="00061339" w:rsidRDefault="00061339" w:rsidP="002275DB">
            <w:pPr>
              <w:rPr>
                <w:rFonts w:eastAsia="Times New Roman"/>
                <w:sz w:val="24"/>
                <w:szCs w:val="24"/>
              </w:rPr>
            </w:pPr>
            <w:r>
              <w:rPr>
                <w:rFonts w:eastAsia="Times New Roman" w:cs="Arial"/>
                <w:color w:val="000000"/>
                <w:sz w:val="16"/>
                <w:szCs w:val="16"/>
              </w:rPr>
              <w:t>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9CB1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22B9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F3D0F" w14:textId="77777777" w:rsidR="00061339" w:rsidRDefault="00061339" w:rsidP="002275DB">
            <w:pPr>
              <w:rPr>
                <w:rFonts w:eastAsia="Times New Roman"/>
              </w:rPr>
            </w:pPr>
          </w:p>
        </w:tc>
      </w:tr>
      <w:tr w:rsidR="00061339" w14:paraId="375A4D7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96007"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5ABC9" w14:textId="77777777" w:rsidR="00061339" w:rsidRDefault="00061339" w:rsidP="002275DB">
            <w:pPr>
              <w:rPr>
                <w:rFonts w:eastAsia="Times New Roman"/>
              </w:rPr>
            </w:pPr>
            <w:r>
              <w:rPr>
                <w:rFonts w:eastAsia="Times New Roman" w:cs="Arial"/>
                <w:color w:val="000000"/>
                <w:sz w:val="16"/>
                <w:szCs w:val="16"/>
              </w:rPr>
              <w:t>SP-211371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BFD2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CD2A3" w14:textId="77777777" w:rsidR="00061339" w:rsidRDefault="00061339" w:rsidP="002275DB">
            <w:pPr>
              <w:rPr>
                <w:rFonts w:eastAsia="Times New Roman"/>
              </w:rPr>
            </w:pPr>
            <w:r>
              <w:rPr>
                <w:rFonts w:eastAsia="Times New Roman"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9738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0A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1CDF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690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4E5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E8D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3D5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C41DB" w14:textId="77777777" w:rsidR="00061339" w:rsidRDefault="00061339" w:rsidP="002275DB">
            <w:pPr>
              <w:rPr>
                <w:rFonts w:eastAsia="Times New Roman"/>
                <w:sz w:val="24"/>
                <w:szCs w:val="24"/>
              </w:rPr>
            </w:pPr>
            <w:r>
              <w:rPr>
                <w:rFonts w:eastAsia="Times New Roman" w:cs="Arial"/>
                <w:color w:val="000000"/>
                <w:sz w:val="16"/>
                <w:szCs w:val="16"/>
              </w:rPr>
              <w:t>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721E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BC53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91729" w14:textId="77777777" w:rsidR="00061339" w:rsidRDefault="00061339" w:rsidP="002275DB">
            <w:pPr>
              <w:rPr>
                <w:rFonts w:eastAsia="Times New Roman"/>
              </w:rPr>
            </w:pPr>
          </w:p>
        </w:tc>
      </w:tr>
      <w:tr w:rsidR="00061339" w14:paraId="30429B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9E82E"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CF769" w14:textId="77777777" w:rsidR="00061339" w:rsidRDefault="00061339" w:rsidP="002275DB">
            <w:pPr>
              <w:rPr>
                <w:rFonts w:eastAsia="Times New Roman"/>
              </w:rPr>
            </w:pPr>
            <w:r>
              <w:rPr>
                <w:rFonts w:eastAsia="Times New Roman" w:cs="Arial"/>
                <w:color w:val="000000"/>
                <w:sz w:val="16"/>
                <w:szCs w:val="16"/>
              </w:rPr>
              <w:t>SP-211372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C7B0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83CAB" w14:textId="77777777" w:rsidR="00061339" w:rsidRDefault="00061339" w:rsidP="002275DB">
            <w:pPr>
              <w:rPr>
                <w:rFonts w:eastAsia="Times New Roman"/>
              </w:rPr>
            </w:pPr>
            <w:r>
              <w:rPr>
                <w:rFonts w:eastAsia="Times New Roman" w:cs="Arial"/>
                <w:color w:val="000000"/>
                <w:sz w:val="16"/>
                <w:szCs w:val="16"/>
              </w:rPr>
              <w:t>Rel-17 CR on Assurance Specification for IMS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C3B6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F72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FC67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C9C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8C7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87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DE77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6966D" w14:textId="77777777" w:rsidR="00061339" w:rsidRDefault="00061339" w:rsidP="002275DB">
            <w:pPr>
              <w:rPr>
                <w:rFonts w:eastAsia="Times New Roman"/>
                <w:sz w:val="24"/>
                <w:szCs w:val="24"/>
              </w:rPr>
            </w:pPr>
            <w:r>
              <w:rPr>
                <w:rFonts w:eastAsia="Times New Roman" w:cs="Arial"/>
                <w:color w:val="000000"/>
                <w:sz w:val="16"/>
                <w:szCs w:val="16"/>
              </w:rPr>
              <w:t>SCAS_IMS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5C2A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8EEE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2389C" w14:textId="77777777" w:rsidR="00061339" w:rsidRDefault="00061339" w:rsidP="002275DB">
            <w:pPr>
              <w:rPr>
                <w:rFonts w:eastAsia="Times New Roman"/>
              </w:rPr>
            </w:pPr>
          </w:p>
        </w:tc>
      </w:tr>
      <w:tr w:rsidR="00061339" w14:paraId="73746C9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5ACF8"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96AF5" w14:textId="77777777" w:rsidR="00061339" w:rsidRDefault="00061339" w:rsidP="002275DB">
            <w:pPr>
              <w:rPr>
                <w:rFonts w:eastAsia="Times New Roman"/>
              </w:rPr>
            </w:pPr>
            <w:r>
              <w:rPr>
                <w:rFonts w:eastAsia="Times New Roman" w:cs="Arial"/>
                <w:color w:val="000000"/>
                <w:sz w:val="16"/>
                <w:szCs w:val="16"/>
              </w:rPr>
              <w:t>SP-211373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8E9B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AA123" w14:textId="77777777" w:rsidR="00061339" w:rsidRDefault="00061339" w:rsidP="002275DB">
            <w:pPr>
              <w:rPr>
                <w:rFonts w:eastAsia="Times New Roman"/>
              </w:rPr>
            </w:pPr>
            <w:r>
              <w:rPr>
                <w:rFonts w:eastAsia="Times New Roman"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4BA7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35A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3BB7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B8B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D4A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18A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50F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74726" w14:textId="77777777" w:rsidR="00061339" w:rsidRDefault="00061339" w:rsidP="002275DB">
            <w:pPr>
              <w:rPr>
                <w:rFonts w:eastAsia="Times New Roman"/>
                <w:sz w:val="24"/>
                <w:szCs w:val="24"/>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12D0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A716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CEB1C" w14:textId="77777777" w:rsidR="00061339" w:rsidRDefault="00061339" w:rsidP="002275DB">
            <w:pPr>
              <w:rPr>
                <w:rFonts w:eastAsia="Times New Roman"/>
              </w:rPr>
            </w:pPr>
          </w:p>
        </w:tc>
      </w:tr>
      <w:tr w:rsidR="00061339" w14:paraId="274259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6810C"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17902" w14:textId="77777777" w:rsidR="00061339" w:rsidRDefault="00061339" w:rsidP="002275DB">
            <w:pPr>
              <w:rPr>
                <w:rFonts w:eastAsia="Times New Roman"/>
              </w:rPr>
            </w:pPr>
            <w:r>
              <w:rPr>
                <w:rFonts w:eastAsia="Times New Roman" w:cs="Arial"/>
                <w:color w:val="000000"/>
                <w:sz w:val="16"/>
                <w:szCs w:val="16"/>
              </w:rPr>
              <w:t>SP-211374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C1EC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5F5C9" w14:textId="77777777" w:rsidR="00061339" w:rsidRDefault="00061339" w:rsidP="002275DB">
            <w:pPr>
              <w:rPr>
                <w:rFonts w:eastAsia="Times New Roman"/>
              </w:rPr>
            </w:pPr>
            <w:r>
              <w:rPr>
                <w:rFonts w:eastAsia="Times New Roman"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3080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786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253F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B33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8D0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23A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E0BF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F1AC9" w14:textId="77777777" w:rsidR="00061339" w:rsidRDefault="00061339" w:rsidP="002275DB">
            <w:pPr>
              <w:rPr>
                <w:rFonts w:eastAsia="Times New Roman"/>
                <w:sz w:val="24"/>
                <w:szCs w:val="24"/>
              </w:rPr>
            </w:pPr>
            <w:r>
              <w:rPr>
                <w:rFonts w:eastAsia="Times New Roman" w:cs="Arial"/>
                <w:color w:val="000000"/>
                <w:sz w:val="16"/>
                <w:szCs w:val="16"/>
              </w:rPr>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3997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3B3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4078B" w14:textId="77777777" w:rsidR="00061339" w:rsidRDefault="00061339" w:rsidP="002275DB">
            <w:pPr>
              <w:rPr>
                <w:rFonts w:eastAsia="Times New Roman"/>
              </w:rPr>
            </w:pPr>
          </w:p>
        </w:tc>
      </w:tr>
      <w:tr w:rsidR="00061339" w14:paraId="6EB7A9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B11EB"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B2A0F" w14:textId="77777777" w:rsidR="00061339" w:rsidRDefault="00061339" w:rsidP="002275DB">
            <w:pPr>
              <w:rPr>
                <w:rFonts w:eastAsia="Times New Roman"/>
              </w:rPr>
            </w:pPr>
            <w:r>
              <w:rPr>
                <w:rFonts w:eastAsia="Times New Roman" w:cs="Arial"/>
                <w:color w:val="000000"/>
                <w:sz w:val="16"/>
                <w:szCs w:val="16"/>
              </w:rPr>
              <w:t>SP-211375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9321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2FEAE" w14:textId="77777777" w:rsidR="00061339" w:rsidRDefault="00061339" w:rsidP="002275DB">
            <w:pPr>
              <w:rPr>
                <w:rFonts w:eastAsia="Times New Roman"/>
              </w:rPr>
            </w:pPr>
            <w:r>
              <w:rPr>
                <w:rFonts w:eastAsia="Times New Roman"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15C1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7849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6C70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E7B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28D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D4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E2C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02A5D" w14:textId="77777777" w:rsidR="00061339" w:rsidRDefault="00061339" w:rsidP="002275DB">
            <w:pPr>
              <w:rPr>
                <w:rFonts w:eastAsia="Times New Roman"/>
                <w:sz w:val="24"/>
                <w:szCs w:val="24"/>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5D7C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3A44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29129" w14:textId="77777777" w:rsidR="00061339" w:rsidRDefault="00061339" w:rsidP="002275DB">
            <w:pPr>
              <w:rPr>
                <w:rFonts w:eastAsia="Times New Roman"/>
              </w:rPr>
            </w:pPr>
          </w:p>
        </w:tc>
      </w:tr>
      <w:tr w:rsidR="00061339" w14:paraId="7821943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B00FB"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15CF2" w14:textId="77777777" w:rsidR="00061339" w:rsidRDefault="00061339" w:rsidP="002275DB">
            <w:pPr>
              <w:rPr>
                <w:rFonts w:eastAsia="Times New Roman"/>
              </w:rPr>
            </w:pPr>
            <w:r>
              <w:rPr>
                <w:rFonts w:eastAsia="Times New Roman" w:cs="Arial"/>
                <w:color w:val="000000"/>
                <w:sz w:val="16"/>
                <w:szCs w:val="16"/>
              </w:rPr>
              <w:t>SP-211376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79FD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C7CA3" w14:textId="77777777" w:rsidR="00061339" w:rsidRDefault="00061339" w:rsidP="002275DB">
            <w:pPr>
              <w:rPr>
                <w:rFonts w:eastAsia="Times New Roman"/>
              </w:rPr>
            </w:pPr>
            <w:r>
              <w:rPr>
                <w:rFonts w:eastAsia="Times New Roman" w:cs="Arial"/>
                <w:color w:val="000000"/>
                <w:sz w:val="16"/>
                <w:szCs w:val="16"/>
              </w:rPr>
              <w:t>Rel-15 CRs on MC Security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6383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800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70F8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C4E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7443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FCF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F5C2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EBCAE" w14:textId="77777777" w:rsidR="00061339" w:rsidRDefault="00061339" w:rsidP="002275DB">
            <w:pPr>
              <w:rPr>
                <w:rFonts w:eastAsia="Times New Roman"/>
                <w:sz w:val="24"/>
                <w:szCs w:val="24"/>
              </w:rPr>
            </w:pPr>
            <w:r>
              <w:rPr>
                <w:rFonts w:eastAsia="Times New Roman" w:cs="Arial"/>
                <w:color w:val="000000"/>
                <w:sz w:val="16"/>
                <w:szCs w:val="16"/>
              </w:rPr>
              <w:t>eMCSec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90C6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D467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575B6" w14:textId="77777777" w:rsidR="00061339" w:rsidRDefault="00061339" w:rsidP="002275DB">
            <w:pPr>
              <w:rPr>
                <w:rFonts w:eastAsia="Times New Roman"/>
              </w:rPr>
            </w:pPr>
          </w:p>
        </w:tc>
      </w:tr>
      <w:tr w:rsidR="00061339" w14:paraId="028FBB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FEA9"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97CD4" w14:textId="77777777" w:rsidR="00061339" w:rsidRDefault="00061339" w:rsidP="002275DB">
            <w:pPr>
              <w:rPr>
                <w:rFonts w:eastAsia="Times New Roman"/>
              </w:rPr>
            </w:pPr>
            <w:r>
              <w:rPr>
                <w:rFonts w:eastAsia="Times New Roman" w:cs="Arial"/>
                <w:color w:val="000000"/>
                <w:sz w:val="16"/>
                <w:szCs w:val="16"/>
              </w:rPr>
              <w:t>SP-211377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685E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C44FC" w14:textId="77777777" w:rsidR="00061339" w:rsidRDefault="00061339" w:rsidP="002275D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F75B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35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5279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1C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C9B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A3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7DFB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E5370" w14:textId="77777777" w:rsidR="00061339" w:rsidRDefault="00061339" w:rsidP="002275D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3AF01" w14:textId="77777777" w:rsidR="00061339" w:rsidRDefault="00061339" w:rsidP="002275DB">
            <w:pPr>
              <w:rPr>
                <w:rFonts w:eastAsia="Times New Roman"/>
              </w:rPr>
            </w:pPr>
            <w:r>
              <w:rPr>
                <w:rFonts w:eastAsia="Times New Roman" w:cs="Arial"/>
                <w:color w:val="000000"/>
                <w:sz w:val="16"/>
                <w:szCs w:val="16"/>
              </w:rPr>
              <w:t xml:space="preserve">SP-211564 proposes sending 33.501 CR1218R1 and 33.501 CR1219R1 back to SA </w:t>
            </w:r>
            <w:r>
              <w:rPr>
                <w:rFonts w:eastAsia="Times New Roman" w:cs="Arial"/>
                <w:color w:val="000000"/>
                <w:sz w:val="16"/>
                <w:szCs w:val="16"/>
              </w:rPr>
              <w:lastRenderedPageBreak/>
              <w:t>WG3. CC#2: For further discussion. CC#4: These CRs were returned to SA WG3.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D7F7F" w14:textId="77777777" w:rsidR="00061339" w:rsidRDefault="00061339" w:rsidP="002275DB">
            <w:pPr>
              <w:rPr>
                <w:rFonts w:eastAsia="Times New Roman"/>
              </w:rPr>
            </w:pPr>
            <w:r>
              <w:rPr>
                <w:rFonts w:eastAsia="Times New Roman"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10594" w14:textId="77777777" w:rsidR="00061339" w:rsidRDefault="00061339" w:rsidP="002275DB">
            <w:pPr>
              <w:rPr>
                <w:rFonts w:eastAsia="Times New Roman"/>
              </w:rPr>
            </w:pPr>
          </w:p>
        </w:tc>
      </w:tr>
      <w:tr w:rsidR="00061339" w14:paraId="58A7D9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75649"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6261C" w14:textId="77777777" w:rsidR="00061339" w:rsidRDefault="00061339" w:rsidP="002275DB">
            <w:pPr>
              <w:rPr>
                <w:rFonts w:eastAsia="Times New Roman"/>
              </w:rPr>
            </w:pPr>
            <w:r>
              <w:rPr>
                <w:rFonts w:eastAsia="Times New Roman" w:cs="Arial"/>
                <w:color w:val="000000"/>
                <w:sz w:val="16"/>
                <w:szCs w:val="16"/>
              </w:rPr>
              <w:t>SP-211378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C6C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5B7FF" w14:textId="77777777" w:rsidR="00061339" w:rsidRDefault="00061339" w:rsidP="002275D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0A25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051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54A5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0D2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4DA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F43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520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9A2A" w14:textId="77777777" w:rsidR="00061339" w:rsidRDefault="00061339" w:rsidP="002275D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0C0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B7EE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FECAF" w14:textId="77777777" w:rsidR="00061339" w:rsidRDefault="00061339" w:rsidP="002275DB">
            <w:pPr>
              <w:rPr>
                <w:rFonts w:eastAsia="Times New Roman"/>
              </w:rPr>
            </w:pPr>
          </w:p>
        </w:tc>
      </w:tr>
      <w:tr w:rsidR="00061339" w14:paraId="0F2E28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FB67F"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904FF" w14:textId="77777777" w:rsidR="00061339" w:rsidRDefault="00061339" w:rsidP="002275DB">
            <w:pPr>
              <w:rPr>
                <w:rFonts w:eastAsia="Times New Roman"/>
              </w:rPr>
            </w:pPr>
            <w:r>
              <w:rPr>
                <w:rFonts w:eastAsia="Times New Roman" w:cs="Arial"/>
                <w:color w:val="000000"/>
                <w:sz w:val="16"/>
                <w:szCs w:val="16"/>
              </w:rPr>
              <w:t>SP-211379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182D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4D0D6" w14:textId="77777777" w:rsidR="00061339" w:rsidRDefault="00061339" w:rsidP="002275DB">
            <w:pPr>
              <w:rPr>
                <w:rFonts w:eastAsia="Times New Roman"/>
              </w:rPr>
            </w:pPr>
            <w:r>
              <w:rPr>
                <w:rFonts w:eastAsia="Times New Roman" w:cs="Arial"/>
                <w:color w:val="000000"/>
                <w:sz w:val="16"/>
                <w:szCs w:val="16"/>
              </w:rPr>
              <w:t>Rel-17 CRs on Enhancements of 3GPP profiles for cryptographic algorithms and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C891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3D9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EEA0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5DC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A4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80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E8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22477" w14:textId="77777777" w:rsidR="00061339" w:rsidRDefault="00061339" w:rsidP="002275DB">
            <w:pPr>
              <w:rPr>
                <w:rFonts w:eastAsia="Times New Roman"/>
                <w:sz w:val="24"/>
                <w:szCs w:val="24"/>
              </w:rPr>
            </w:pPr>
            <w:r>
              <w:rPr>
                <w:rFonts w:eastAsia="Times New Roman"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D9BE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FED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AB993" w14:textId="77777777" w:rsidR="00061339" w:rsidRDefault="00061339" w:rsidP="002275DB">
            <w:pPr>
              <w:rPr>
                <w:rFonts w:eastAsia="Times New Roman"/>
              </w:rPr>
            </w:pPr>
          </w:p>
        </w:tc>
      </w:tr>
      <w:tr w:rsidR="00061339" w14:paraId="67DF70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43B6A"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3B89" w14:textId="77777777" w:rsidR="00061339" w:rsidRDefault="00061339" w:rsidP="002275DB">
            <w:pPr>
              <w:rPr>
                <w:rFonts w:eastAsia="Times New Roman"/>
              </w:rPr>
            </w:pPr>
            <w:r>
              <w:rPr>
                <w:rFonts w:eastAsia="Times New Roman" w:cs="Arial"/>
                <w:color w:val="000000"/>
                <w:sz w:val="16"/>
                <w:szCs w:val="16"/>
              </w:rPr>
              <w:t>SP-211380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AB2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28301" w14:textId="77777777" w:rsidR="00061339" w:rsidRDefault="00061339" w:rsidP="002275DB">
            <w:pPr>
              <w:rPr>
                <w:rFonts w:eastAsia="Times New Roman"/>
              </w:rPr>
            </w:pPr>
            <w:r>
              <w:rPr>
                <w:rFonts w:eastAsia="Times New Roman" w:cs="Arial"/>
                <w:color w:val="000000"/>
                <w:sz w:val="16"/>
                <w:szCs w:val="16"/>
              </w:rPr>
              <w:t>Rel-16 CRs on Security for 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8B22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849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8713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C02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8E7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899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7D06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29620" w14:textId="77777777" w:rsidR="00061339" w:rsidRDefault="00061339" w:rsidP="002275DB">
            <w:pPr>
              <w:rPr>
                <w:rFonts w:eastAsia="Times New Roman"/>
                <w:sz w:val="24"/>
                <w:szCs w:val="24"/>
              </w:rPr>
            </w:pPr>
            <w:r>
              <w:rPr>
                <w:rFonts w:eastAsia="Times New Roman" w:cs="Arial"/>
                <w:color w:val="000000"/>
                <w:sz w:val="16"/>
                <w:szCs w:val="16"/>
              </w:rPr>
              <w:t>NR_IAB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5FE8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23DA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45436" w14:textId="77777777" w:rsidR="00061339" w:rsidRDefault="00061339" w:rsidP="002275DB">
            <w:pPr>
              <w:rPr>
                <w:rFonts w:eastAsia="Times New Roman"/>
              </w:rPr>
            </w:pPr>
          </w:p>
        </w:tc>
      </w:tr>
      <w:tr w:rsidR="00061339" w14:paraId="276CB3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D62F0"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9554B" w14:textId="77777777" w:rsidR="00061339" w:rsidRDefault="00061339" w:rsidP="002275DB">
            <w:pPr>
              <w:rPr>
                <w:rFonts w:eastAsia="Times New Roman"/>
              </w:rPr>
            </w:pPr>
            <w:r>
              <w:rPr>
                <w:rFonts w:eastAsia="Times New Roman" w:cs="Arial"/>
                <w:color w:val="000000"/>
                <w:sz w:val="16"/>
                <w:szCs w:val="16"/>
              </w:rPr>
              <w:t>SP-211381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A22B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E328" w14:textId="77777777" w:rsidR="00061339" w:rsidRDefault="00061339" w:rsidP="002275DB">
            <w:pPr>
              <w:rPr>
                <w:rFonts w:eastAsia="Times New Roman"/>
              </w:rPr>
            </w:pPr>
            <w:r>
              <w:rPr>
                <w:rFonts w:eastAsia="Times New Roman"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1482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ACD9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4BF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4ED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770B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B86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039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CDFD3" w14:textId="77777777" w:rsidR="00061339" w:rsidRDefault="00061339" w:rsidP="002275DB">
            <w:pPr>
              <w:rPr>
                <w:rFonts w:eastAsia="Times New Roman"/>
                <w:sz w:val="24"/>
                <w:szCs w:val="24"/>
              </w:rPr>
            </w:pPr>
            <w:r>
              <w:rPr>
                <w:rFonts w:eastAsia="Times New Roman" w:cs="Arial"/>
                <w:color w:val="000000"/>
                <w:sz w:val="16"/>
                <w:szCs w:val="16"/>
              </w:rPr>
              <w:t>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3578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1A08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7FD49" w14:textId="77777777" w:rsidR="00061339" w:rsidRDefault="00061339" w:rsidP="002275DB">
            <w:pPr>
              <w:rPr>
                <w:rFonts w:eastAsia="Times New Roman"/>
              </w:rPr>
            </w:pPr>
          </w:p>
        </w:tc>
      </w:tr>
      <w:tr w:rsidR="00061339" w14:paraId="776CCC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80173"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C5D90" w14:textId="77777777" w:rsidR="00061339" w:rsidRDefault="00061339" w:rsidP="002275DB">
            <w:pPr>
              <w:rPr>
                <w:rFonts w:eastAsia="Times New Roman"/>
              </w:rPr>
            </w:pPr>
            <w:r>
              <w:rPr>
                <w:rFonts w:eastAsia="Times New Roman" w:cs="Arial"/>
                <w:color w:val="000000"/>
                <w:sz w:val="16"/>
                <w:szCs w:val="16"/>
              </w:rPr>
              <w:t>SP-211382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E2D6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0F5A6" w14:textId="77777777" w:rsidR="00061339" w:rsidRDefault="00061339" w:rsidP="002275DB">
            <w:pPr>
              <w:rPr>
                <w:rFonts w:eastAsia="Times New Roman"/>
              </w:rPr>
            </w:pPr>
            <w:r>
              <w:rPr>
                <w:rFonts w:eastAsia="Times New Roman" w:cs="Arial"/>
                <w:color w:val="000000"/>
                <w:sz w:val="16"/>
                <w:szCs w:val="16"/>
              </w:rPr>
              <w:t>Rel-17 CRs on Study on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CDFB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F0D0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2A89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9AE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86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A03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922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9159" w14:textId="77777777" w:rsidR="00061339" w:rsidRDefault="00061339" w:rsidP="002275DB">
            <w:pPr>
              <w:rPr>
                <w:rFonts w:eastAsia="Times New Roman"/>
                <w:sz w:val="24"/>
                <w:szCs w:val="24"/>
              </w:rPr>
            </w:pPr>
            <w:r>
              <w:rPr>
                <w:rFonts w:eastAsia="Times New Roman" w:cs="Arial"/>
                <w:color w:val="000000"/>
                <w:sz w:val="16"/>
                <w:szCs w:val="16"/>
              </w:rPr>
              <w:t>FS_UAS_SEC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EA4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ABC0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C134A" w14:textId="77777777" w:rsidR="00061339" w:rsidRDefault="00061339" w:rsidP="002275DB">
            <w:pPr>
              <w:rPr>
                <w:rFonts w:eastAsia="Times New Roman"/>
              </w:rPr>
            </w:pPr>
          </w:p>
        </w:tc>
      </w:tr>
      <w:tr w:rsidR="00061339" w14:paraId="0D6EB59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C0958"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F419F" w14:textId="77777777" w:rsidR="00061339" w:rsidRDefault="00061339" w:rsidP="002275DB">
            <w:pPr>
              <w:rPr>
                <w:rFonts w:eastAsia="Times New Roman"/>
              </w:rPr>
            </w:pPr>
            <w:r>
              <w:rPr>
                <w:rFonts w:eastAsia="Times New Roman" w:cs="Arial"/>
                <w:color w:val="000000"/>
                <w:sz w:val="16"/>
                <w:szCs w:val="16"/>
              </w:rPr>
              <w:t>SP-211383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543A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073A4" w14:textId="77777777" w:rsidR="00061339" w:rsidRDefault="00061339" w:rsidP="002275DB">
            <w:pPr>
              <w:rPr>
                <w:rFonts w:eastAsia="Times New Roman"/>
              </w:rPr>
            </w:pPr>
            <w:r>
              <w:rPr>
                <w:rFonts w:eastAsia="Times New Roman" w:cs="Arial"/>
                <w:color w:val="000000"/>
                <w:sz w:val="16"/>
                <w:szCs w:val="16"/>
              </w:rPr>
              <w:t>Rel-17 CR on Security Aspects of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15A0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7BD9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258F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D1F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05A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28C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29E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67DE6" w14:textId="77777777" w:rsidR="00061339" w:rsidRDefault="00061339" w:rsidP="002275DB">
            <w:pPr>
              <w:rPr>
                <w:rFonts w:eastAsia="Times New Roman"/>
                <w:sz w:val="24"/>
                <w:szCs w:val="24"/>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8904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40F0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2009F" w14:textId="77777777" w:rsidR="00061339" w:rsidRDefault="00061339" w:rsidP="002275DB">
            <w:pPr>
              <w:rPr>
                <w:rFonts w:eastAsia="Times New Roman"/>
              </w:rPr>
            </w:pPr>
          </w:p>
        </w:tc>
      </w:tr>
      <w:tr w:rsidR="00061339" w14:paraId="703048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A50C7"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CF17" w14:textId="77777777" w:rsidR="00061339" w:rsidRDefault="00061339" w:rsidP="002275DB">
            <w:pPr>
              <w:rPr>
                <w:rFonts w:eastAsia="Times New Roman"/>
              </w:rPr>
            </w:pPr>
            <w:r>
              <w:rPr>
                <w:rFonts w:eastAsia="Times New Roman" w:cs="Arial"/>
                <w:color w:val="000000"/>
                <w:sz w:val="16"/>
                <w:szCs w:val="16"/>
              </w:rPr>
              <w:t>SP-211384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A754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303E8" w14:textId="77777777" w:rsidR="00061339" w:rsidRDefault="00061339" w:rsidP="002275DB">
            <w:pPr>
              <w:rPr>
                <w:rFonts w:eastAsia="Times New Roman"/>
              </w:rPr>
            </w:pPr>
            <w:r>
              <w:rPr>
                <w:rFonts w:eastAsia="Times New Roman" w:cs="Arial"/>
                <w:color w:val="000000"/>
                <w:sz w:val="16"/>
                <w:szCs w:val="16"/>
              </w:rPr>
              <w:t>Rel-17 CRs on 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9BB9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6C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437C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DEE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8FF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DA0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229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3BBC9" w14:textId="77777777" w:rsidR="00061339" w:rsidRDefault="00061339" w:rsidP="002275DB">
            <w:pPr>
              <w:rPr>
                <w:rFonts w:eastAsia="Times New Roman"/>
                <w:sz w:val="24"/>
                <w:szCs w:val="24"/>
              </w:rPr>
            </w:pPr>
            <w:r>
              <w:rPr>
                <w:rFonts w:eastAsia="Times New Roman" w:cs="Arial"/>
                <w:color w:val="000000"/>
                <w:sz w:val="16"/>
                <w:szCs w:val="16"/>
              </w:rPr>
              <w:t>UPIP_SEC_LTE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7C64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EEE8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1B598" w14:textId="77777777" w:rsidR="00061339" w:rsidRDefault="00061339" w:rsidP="002275DB">
            <w:pPr>
              <w:rPr>
                <w:rFonts w:eastAsia="Times New Roman"/>
              </w:rPr>
            </w:pPr>
          </w:p>
        </w:tc>
      </w:tr>
      <w:tr w:rsidR="00061339" w14:paraId="4620DD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93800"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615AB" w14:textId="77777777" w:rsidR="00061339" w:rsidRDefault="00061339" w:rsidP="002275DB">
            <w:pPr>
              <w:rPr>
                <w:rFonts w:eastAsia="Times New Roman"/>
              </w:rPr>
            </w:pPr>
            <w:r>
              <w:rPr>
                <w:rFonts w:eastAsia="Times New Roman" w:cs="Arial"/>
                <w:color w:val="000000"/>
                <w:sz w:val="16"/>
                <w:szCs w:val="16"/>
              </w:rPr>
              <w:t>SP-211385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A076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AE2CB" w14:textId="77777777" w:rsidR="00061339" w:rsidRDefault="00061339" w:rsidP="002275DB">
            <w:pPr>
              <w:rPr>
                <w:rFonts w:eastAsia="Times New Roman"/>
              </w:rPr>
            </w:pPr>
            <w:r>
              <w:rPr>
                <w:rFonts w:eastAsia="Times New Roman" w:cs="Arial"/>
                <w:color w:val="000000"/>
                <w:sz w:val="16"/>
                <w:szCs w:val="16"/>
              </w:rPr>
              <w:t>Rel-17 CR on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B609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2D7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1B83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55C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DA2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DE0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B69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666E9" w14:textId="77777777" w:rsidR="00061339" w:rsidRDefault="00061339" w:rsidP="002275DB">
            <w:pPr>
              <w:rPr>
                <w:rFonts w:eastAsia="Times New Roman"/>
                <w:sz w:val="24"/>
                <w:szCs w:val="24"/>
              </w:rPr>
            </w:pPr>
            <w:r>
              <w:rPr>
                <w:rFonts w:eastAsia="Times New Roman" w:cs="Arial"/>
                <w:color w:val="000000"/>
                <w:sz w:val="16"/>
                <w:szCs w:val="16"/>
              </w:rPr>
              <w:t>UC3S_SEC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F48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B61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C0676" w14:textId="77777777" w:rsidR="00061339" w:rsidRDefault="00061339" w:rsidP="002275DB">
            <w:pPr>
              <w:rPr>
                <w:rFonts w:eastAsia="Times New Roman"/>
              </w:rPr>
            </w:pPr>
          </w:p>
        </w:tc>
      </w:tr>
      <w:tr w:rsidR="00061339" w14:paraId="00D376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04BBB"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4091" w14:textId="77777777" w:rsidR="00061339" w:rsidRDefault="00061339" w:rsidP="002275DB">
            <w:pPr>
              <w:rPr>
                <w:rFonts w:eastAsia="Times New Roman"/>
              </w:rPr>
            </w:pPr>
            <w:r>
              <w:rPr>
                <w:rFonts w:eastAsia="Times New Roman" w:cs="Arial"/>
                <w:color w:val="000000"/>
                <w:sz w:val="16"/>
                <w:szCs w:val="16"/>
              </w:rPr>
              <w:t>SP-211386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7C96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30C4" w14:textId="77777777" w:rsidR="00061339" w:rsidRDefault="00061339" w:rsidP="002275DB">
            <w:pPr>
              <w:rPr>
                <w:rFonts w:eastAsia="Times New Roman"/>
              </w:rPr>
            </w:pPr>
            <w:r>
              <w:rPr>
                <w:rFonts w:eastAsia="Times New Roman" w:cs="Arial"/>
                <w:color w:val="000000"/>
                <w:sz w:val="16"/>
                <w:szCs w:val="16"/>
              </w:rPr>
              <w:t>Rel-17 CR on Security Aspects of Enhancements for 5G Multicast-Broadcast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6A4B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9242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D67D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5F5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9D2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FC9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241A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CFA16" w14:textId="77777777" w:rsidR="00061339" w:rsidRDefault="00061339" w:rsidP="002275DB">
            <w:pPr>
              <w:rPr>
                <w:rFonts w:eastAsia="Times New Roman"/>
                <w:sz w:val="24"/>
                <w:szCs w:val="24"/>
              </w:rPr>
            </w:pPr>
            <w:r>
              <w:rPr>
                <w:rFonts w:eastAsia="Times New Roman"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D8B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8DB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6BB7D" w14:textId="77777777" w:rsidR="00061339" w:rsidRDefault="00061339" w:rsidP="002275DB">
            <w:pPr>
              <w:rPr>
                <w:rFonts w:eastAsia="Times New Roman"/>
              </w:rPr>
            </w:pPr>
          </w:p>
        </w:tc>
      </w:tr>
      <w:tr w:rsidR="00061339" w14:paraId="2845A23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A42D8"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34232" w14:textId="77777777" w:rsidR="00061339" w:rsidRDefault="00061339" w:rsidP="002275DB">
            <w:pPr>
              <w:rPr>
                <w:rFonts w:eastAsia="Times New Roman"/>
              </w:rPr>
            </w:pPr>
            <w:r>
              <w:rPr>
                <w:rFonts w:eastAsia="Times New Roman" w:cs="Arial"/>
                <w:color w:val="000000"/>
                <w:sz w:val="16"/>
                <w:szCs w:val="16"/>
              </w:rPr>
              <w:t>SP-211387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426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DCEF" w14:textId="77777777" w:rsidR="00061339" w:rsidRDefault="00061339" w:rsidP="002275DB">
            <w:pPr>
              <w:rPr>
                <w:rFonts w:eastAsia="Times New Roman"/>
              </w:rPr>
            </w:pPr>
            <w:r>
              <w:rPr>
                <w:rFonts w:eastAsia="Times New Roman" w:cs="Arial"/>
                <w:color w:val="000000"/>
                <w:sz w:val="16"/>
                <w:szCs w:val="16"/>
              </w:rPr>
              <w:t>Rel-17 CR on eSCAS_5G for Service Communication Proxy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FA38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233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7F8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3F6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FE1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138B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A27A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7467" w14:textId="77777777" w:rsidR="00061339" w:rsidRDefault="00061339" w:rsidP="002275DB">
            <w:pPr>
              <w:rPr>
                <w:rFonts w:eastAsia="Times New Roman"/>
                <w:sz w:val="24"/>
                <w:szCs w:val="24"/>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E96D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DA70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D60C0" w14:textId="77777777" w:rsidR="00061339" w:rsidRDefault="00061339" w:rsidP="002275DB">
            <w:pPr>
              <w:rPr>
                <w:rFonts w:eastAsia="Times New Roman"/>
              </w:rPr>
            </w:pPr>
          </w:p>
        </w:tc>
      </w:tr>
      <w:tr w:rsidR="00061339" w14:paraId="65B994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C99DB"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2ECA" w14:textId="77777777" w:rsidR="00061339" w:rsidRDefault="00061339" w:rsidP="002275DB">
            <w:pPr>
              <w:rPr>
                <w:rFonts w:eastAsia="Times New Roman"/>
              </w:rPr>
            </w:pPr>
            <w:r>
              <w:rPr>
                <w:rFonts w:eastAsia="Times New Roman" w:cs="Arial"/>
                <w:color w:val="000000"/>
                <w:sz w:val="16"/>
                <w:szCs w:val="16"/>
              </w:rPr>
              <w:t>SP-211388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AD91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36BA" w14:textId="77777777" w:rsidR="00061339" w:rsidRDefault="00061339" w:rsidP="002275DB">
            <w:pPr>
              <w:rPr>
                <w:rFonts w:eastAsia="Times New Roman"/>
              </w:rPr>
            </w:pPr>
            <w:r>
              <w:rPr>
                <w:rFonts w:eastAsia="Times New Roman" w:cs="Arial"/>
                <w:color w:val="000000"/>
                <w:sz w:val="16"/>
                <w:szCs w:val="16"/>
              </w:rPr>
              <w:t>Rel-17 CR on Security aspects of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86DC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9A2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60B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85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0DF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072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327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3BAC0" w14:textId="77777777" w:rsidR="00061339" w:rsidRDefault="00061339" w:rsidP="002275DB">
            <w:pPr>
              <w:rPr>
                <w:rFonts w:eastAsia="Times New Roman"/>
                <w:sz w:val="24"/>
                <w:szCs w:val="24"/>
              </w:rPr>
            </w:pPr>
            <w:r>
              <w:rPr>
                <w:rFonts w:eastAsia="Times New Roman" w:cs="Arial"/>
                <w:color w:val="000000"/>
                <w:sz w:val="16"/>
                <w:szCs w:val="16"/>
              </w:rPr>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02ED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0E45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3A97A" w14:textId="77777777" w:rsidR="00061339" w:rsidRDefault="00061339" w:rsidP="002275DB">
            <w:pPr>
              <w:rPr>
                <w:rFonts w:eastAsia="Times New Roman"/>
              </w:rPr>
            </w:pPr>
          </w:p>
        </w:tc>
      </w:tr>
      <w:tr w:rsidR="00061339" w14:paraId="0274FC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16B66"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1F621" w14:textId="77777777" w:rsidR="00061339" w:rsidRDefault="00061339" w:rsidP="002275DB">
            <w:pPr>
              <w:rPr>
                <w:rFonts w:eastAsia="Times New Roman"/>
              </w:rPr>
            </w:pPr>
            <w:r>
              <w:rPr>
                <w:rFonts w:eastAsia="Times New Roman" w:cs="Arial"/>
                <w:color w:val="000000"/>
                <w:sz w:val="16"/>
                <w:szCs w:val="16"/>
              </w:rPr>
              <w:t>SP-211389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C342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A29D8" w14:textId="77777777" w:rsidR="00061339" w:rsidRDefault="00061339" w:rsidP="002275DB">
            <w:pPr>
              <w:rPr>
                <w:rFonts w:eastAsia="Times New Roman"/>
              </w:rPr>
            </w:pPr>
            <w:r>
              <w:rPr>
                <w:rFonts w:eastAsia="Times New Roman" w:cs="Arial"/>
                <w:color w:val="000000"/>
                <w:sz w:val="16"/>
                <w:szCs w:val="16"/>
              </w:rPr>
              <w:t>Rel-17 CR on Security Aspects of Enhancements of Support for Edge Computing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3FD3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6E8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AD9B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E6F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2F3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B563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64B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DE2B3" w14:textId="77777777" w:rsidR="00061339" w:rsidRDefault="00061339" w:rsidP="002275DB">
            <w:pPr>
              <w:rPr>
                <w:rFonts w:eastAsia="Times New Roman"/>
                <w:sz w:val="24"/>
                <w:szCs w:val="24"/>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A41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405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2B561" w14:textId="77777777" w:rsidR="00061339" w:rsidRDefault="00061339" w:rsidP="002275DB">
            <w:pPr>
              <w:rPr>
                <w:rFonts w:eastAsia="Times New Roman"/>
              </w:rPr>
            </w:pPr>
          </w:p>
        </w:tc>
      </w:tr>
      <w:tr w:rsidR="00061339" w14:paraId="6B694D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CA9BD" w14:textId="77777777" w:rsidR="00061339" w:rsidRDefault="00061339" w:rsidP="002275DB">
            <w:pPr>
              <w:rPr>
                <w:rFonts w:eastAsia="Times New Roman"/>
                <w:sz w:val="24"/>
                <w:szCs w:val="24"/>
              </w:rPr>
            </w:pPr>
            <w:r>
              <w:rPr>
                <w:rFonts w:eastAsia="Times New Roman" w:cs="Arial"/>
                <w:color w:val="000000"/>
                <w:sz w:val="16"/>
                <w:szCs w:val="16"/>
              </w:rPr>
              <w:lastRenderedPageBreak/>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896BF" w14:textId="77777777" w:rsidR="00061339" w:rsidRDefault="00061339" w:rsidP="002275DB">
            <w:pPr>
              <w:rPr>
                <w:rFonts w:eastAsia="Times New Roman"/>
              </w:rPr>
            </w:pPr>
            <w:r>
              <w:rPr>
                <w:rFonts w:eastAsia="Times New Roman" w:cs="Arial"/>
                <w:color w:val="000000"/>
                <w:sz w:val="16"/>
                <w:szCs w:val="16"/>
              </w:rPr>
              <w:t>SP-211390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FB1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DB704" w14:textId="77777777" w:rsidR="00061339" w:rsidRDefault="00061339" w:rsidP="002275DB">
            <w:pPr>
              <w:rPr>
                <w:rFonts w:eastAsia="Times New Roman"/>
              </w:rPr>
            </w:pPr>
            <w:r>
              <w:rPr>
                <w:rFonts w:eastAsia="Times New Roman" w:cs="Arial"/>
                <w:color w:val="000000"/>
                <w:sz w:val="16"/>
                <w:szCs w:val="16"/>
              </w:rPr>
              <w:t>Rel-17 CR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2FDB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CAA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01A1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66E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2A5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652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920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8C4E0" w14:textId="77777777" w:rsidR="00061339" w:rsidRDefault="00061339" w:rsidP="002275DB">
            <w:pPr>
              <w:rPr>
                <w:rFonts w:eastAsia="Times New Roman"/>
                <w:sz w:val="24"/>
                <w:szCs w:val="24"/>
              </w:rPr>
            </w:pPr>
            <w:r>
              <w:rPr>
                <w:rFonts w:eastAsia="Times New Roman" w:cs="Arial"/>
                <w:color w:val="000000"/>
                <w:sz w:val="16"/>
                <w:szCs w:val="16"/>
              </w:rPr>
              <w:t>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80D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DA70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DA46B" w14:textId="77777777" w:rsidR="00061339" w:rsidRDefault="00061339" w:rsidP="002275DB">
            <w:pPr>
              <w:rPr>
                <w:rFonts w:eastAsia="Times New Roman"/>
              </w:rPr>
            </w:pPr>
          </w:p>
        </w:tc>
      </w:tr>
      <w:tr w:rsidR="00061339" w14:paraId="46CBC6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C1D0C"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33617" w14:textId="77777777" w:rsidR="00061339" w:rsidRDefault="00061339" w:rsidP="002275DB">
            <w:pPr>
              <w:rPr>
                <w:rFonts w:eastAsia="Times New Roman"/>
              </w:rPr>
            </w:pPr>
            <w:r>
              <w:rPr>
                <w:rFonts w:eastAsia="Times New Roman" w:cs="Arial"/>
                <w:color w:val="000000"/>
                <w:sz w:val="16"/>
                <w:szCs w:val="16"/>
              </w:rPr>
              <w:t>SP-211391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EFD4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850DC" w14:textId="77777777" w:rsidR="00061339" w:rsidRDefault="00061339" w:rsidP="002275DB">
            <w:pPr>
              <w:rPr>
                <w:rFonts w:eastAsia="Times New Roman"/>
              </w:rPr>
            </w:pPr>
            <w:r>
              <w:rPr>
                <w:rFonts w:eastAsia="Times New Roman" w:cs="Arial"/>
                <w:color w:val="000000"/>
                <w:sz w:val="16"/>
                <w:szCs w:val="16"/>
              </w:rPr>
              <w:t>Rel-17 CRs on Integration of Generic Bootstrapping Architecture (GBA) into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2D24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8C24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2269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022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5EE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EF0C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78E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75C86" w14:textId="77777777" w:rsidR="00061339" w:rsidRDefault="00061339" w:rsidP="002275DB">
            <w:pPr>
              <w:rPr>
                <w:rFonts w:eastAsia="Times New Roman"/>
                <w:sz w:val="24"/>
                <w:szCs w:val="24"/>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54F4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F5C6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83D12" w14:textId="77777777" w:rsidR="00061339" w:rsidRDefault="00061339" w:rsidP="002275DB">
            <w:pPr>
              <w:rPr>
                <w:rFonts w:eastAsia="Times New Roman"/>
              </w:rPr>
            </w:pPr>
          </w:p>
        </w:tc>
      </w:tr>
      <w:tr w:rsidR="00061339" w14:paraId="2AF8B2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B1F13"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3D0A8" w14:textId="77777777" w:rsidR="00061339" w:rsidRDefault="00061339" w:rsidP="002275DB">
            <w:pPr>
              <w:rPr>
                <w:rFonts w:eastAsia="Times New Roman"/>
              </w:rPr>
            </w:pPr>
            <w:r>
              <w:rPr>
                <w:rFonts w:eastAsia="Times New Roman" w:cs="Arial"/>
                <w:color w:val="000000"/>
                <w:sz w:val="16"/>
                <w:szCs w:val="16"/>
              </w:rPr>
              <w:t>SP-211392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86BB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052D" w14:textId="77777777" w:rsidR="00061339" w:rsidRDefault="00061339" w:rsidP="002275DB">
            <w:pPr>
              <w:rPr>
                <w:rFonts w:eastAsia="Times New Roman"/>
              </w:rPr>
            </w:pPr>
            <w:r>
              <w:rPr>
                <w:rFonts w:eastAsia="Times New Roman" w:cs="Arial"/>
                <w:color w:val="000000"/>
                <w:sz w:val="16"/>
                <w:szCs w:val="16"/>
              </w:rPr>
              <w:t>Rel-17 CR on Adapting BEST for use in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863F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EF12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69F3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6DB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99B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E4A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FC3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D55CD" w14:textId="77777777" w:rsidR="00061339" w:rsidRDefault="00061339" w:rsidP="002275DB">
            <w:pPr>
              <w:rPr>
                <w:rFonts w:eastAsia="Times New Roman"/>
                <w:sz w:val="24"/>
                <w:szCs w:val="24"/>
              </w:rPr>
            </w:pPr>
            <w:r>
              <w:rPr>
                <w:rFonts w:eastAsia="Times New Roman" w:cs="Arial"/>
                <w:color w:val="000000"/>
                <w:sz w:val="16"/>
                <w:szCs w:val="16"/>
              </w:rPr>
              <w:t>BEST_5G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175A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AB1B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0F94C" w14:textId="77777777" w:rsidR="00061339" w:rsidRDefault="00061339" w:rsidP="002275DB">
            <w:pPr>
              <w:rPr>
                <w:rFonts w:eastAsia="Times New Roman"/>
              </w:rPr>
            </w:pPr>
          </w:p>
        </w:tc>
      </w:tr>
      <w:tr w:rsidR="00061339" w14:paraId="332333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2B774"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4902C" w14:textId="77777777" w:rsidR="00061339" w:rsidRDefault="00061339" w:rsidP="002275DB">
            <w:pPr>
              <w:rPr>
                <w:rFonts w:eastAsia="Times New Roman"/>
              </w:rPr>
            </w:pPr>
            <w:r>
              <w:rPr>
                <w:rFonts w:eastAsia="Times New Roman" w:cs="Arial"/>
                <w:color w:val="000000"/>
                <w:sz w:val="16"/>
                <w:szCs w:val="16"/>
              </w:rPr>
              <w:t>SP-211393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B8FD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4396" w14:textId="77777777" w:rsidR="00061339" w:rsidRDefault="00061339" w:rsidP="002275DB">
            <w:pPr>
              <w:rPr>
                <w:rFonts w:eastAsia="Times New Roman"/>
              </w:rPr>
            </w:pPr>
            <w:r>
              <w:rPr>
                <w:rFonts w:eastAsia="Times New Roman" w:cs="Arial"/>
                <w:color w:val="000000"/>
                <w:sz w:val="16"/>
                <w:szCs w:val="16"/>
              </w:rPr>
              <w:t>TR 33.881 Study on Non-Seamless WLAN Offload (NSWO) in 5G System (5GS)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F9D8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BC559" w14:textId="77777777" w:rsidR="00061339" w:rsidRDefault="00061339" w:rsidP="002275DB">
            <w:pPr>
              <w:rPr>
                <w:rFonts w:eastAsia="Times New Roman"/>
              </w:rPr>
            </w:pPr>
            <w:r>
              <w:rPr>
                <w:rFonts w:eastAsia="Times New Roman" w:cs="Arial"/>
                <w:color w:val="000000"/>
                <w:sz w:val="16"/>
                <w:szCs w:val="16"/>
              </w:rPr>
              <w:t>33.881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EB7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B56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396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E7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EB74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EC57" w14:textId="77777777" w:rsidR="00061339" w:rsidRDefault="00061339" w:rsidP="002275DB">
            <w:pPr>
              <w:rPr>
                <w:rFonts w:eastAsia="Times New Roman"/>
              </w:rPr>
            </w:pPr>
            <w:r>
              <w:rPr>
                <w:rFonts w:eastAsia="Times New Roman" w:cs="Arial"/>
                <w:color w:val="000000"/>
                <w:sz w:val="16"/>
                <w:szCs w:val="16"/>
              </w:rPr>
              <w:t>FS_NSWO_5G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CC5B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A938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AF199" w14:textId="77777777" w:rsidR="00061339" w:rsidRDefault="00061339" w:rsidP="002275DB">
            <w:pPr>
              <w:rPr>
                <w:rFonts w:eastAsia="Times New Roman"/>
              </w:rPr>
            </w:pPr>
          </w:p>
        </w:tc>
      </w:tr>
      <w:tr w:rsidR="00061339" w14:paraId="1A36E31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F7D8D"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0710F" w14:textId="77777777" w:rsidR="00061339" w:rsidRDefault="00061339" w:rsidP="002275DB">
            <w:pPr>
              <w:rPr>
                <w:rFonts w:eastAsia="Times New Roman"/>
              </w:rPr>
            </w:pPr>
            <w:r>
              <w:rPr>
                <w:rFonts w:eastAsia="Times New Roman" w:cs="Arial"/>
                <w:color w:val="000000"/>
                <w:sz w:val="16"/>
                <w:szCs w:val="16"/>
              </w:rPr>
              <w:t>SP-211394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4515"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D218D" w14:textId="77777777" w:rsidR="00061339" w:rsidRDefault="00061339" w:rsidP="002275DB">
            <w:pPr>
              <w:rPr>
                <w:rFonts w:eastAsia="Times New Roman"/>
              </w:rPr>
            </w:pPr>
            <w:r>
              <w:rPr>
                <w:rFonts w:eastAsia="Times New Roman" w:cs="Arial"/>
                <w:color w:val="000000"/>
                <w:sz w:val="16"/>
                <w:szCs w:val="16"/>
              </w:rPr>
              <w:t>TR 33.851 Study on security for enhanced support of Industrial Internet of Things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CFFD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4209" w14:textId="77777777" w:rsidR="00061339" w:rsidRDefault="00061339" w:rsidP="002275DB">
            <w:pPr>
              <w:rPr>
                <w:rFonts w:eastAsia="Times New Roman"/>
              </w:rPr>
            </w:pPr>
            <w:r>
              <w:rPr>
                <w:rFonts w:eastAsia="Times New Roman" w:cs="Arial"/>
                <w:color w:val="000000"/>
                <w:sz w:val="16"/>
                <w:szCs w:val="16"/>
              </w:rPr>
              <w:t>33.851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226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B29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0C2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48A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251E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BB6B9" w14:textId="77777777" w:rsidR="00061339" w:rsidRDefault="00061339" w:rsidP="002275DB">
            <w:pPr>
              <w:rPr>
                <w:rFonts w:eastAsia="Times New Roman"/>
              </w:rPr>
            </w:pPr>
            <w:r>
              <w:rPr>
                <w:rFonts w:eastAsia="Times New Roman" w:cs="Arial"/>
                <w:color w:val="000000"/>
                <w:sz w:val="16"/>
                <w:szCs w:val="16"/>
              </w:rPr>
              <w:t>FS_IIoT_SEC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DA17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1CF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ADA56" w14:textId="77777777" w:rsidR="00061339" w:rsidRDefault="00061339" w:rsidP="002275DB">
            <w:pPr>
              <w:rPr>
                <w:rFonts w:eastAsia="Times New Roman"/>
              </w:rPr>
            </w:pPr>
          </w:p>
        </w:tc>
      </w:tr>
      <w:tr w:rsidR="00061339" w14:paraId="41EF26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2DEFE"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196DB" w14:textId="77777777" w:rsidR="00061339" w:rsidRDefault="00061339" w:rsidP="002275DB">
            <w:pPr>
              <w:rPr>
                <w:rFonts w:eastAsia="Times New Roman"/>
              </w:rPr>
            </w:pPr>
            <w:r>
              <w:rPr>
                <w:rFonts w:eastAsia="Times New Roman" w:cs="Arial"/>
                <w:color w:val="000000"/>
                <w:sz w:val="16"/>
                <w:szCs w:val="16"/>
              </w:rPr>
              <w:t>SP-211395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52E91"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856CD" w14:textId="77777777" w:rsidR="00061339" w:rsidRDefault="00061339" w:rsidP="002275DB">
            <w:pPr>
              <w:rPr>
                <w:rFonts w:eastAsia="Times New Roman"/>
              </w:rPr>
            </w:pPr>
            <w:r>
              <w:rPr>
                <w:rFonts w:eastAsia="Times New Roman" w:cs="Arial"/>
                <w:color w:val="000000"/>
                <w:sz w:val="16"/>
                <w:szCs w:val="16"/>
              </w:rPr>
              <w:t>TS 33.522 5G Security Assurance Specification (SCAS); Service Communication Proxy (SECOP)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E66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25895" w14:textId="77777777" w:rsidR="00061339" w:rsidRDefault="00061339" w:rsidP="002275DB">
            <w:pPr>
              <w:rPr>
                <w:rFonts w:eastAsia="Times New Roman"/>
              </w:rPr>
            </w:pPr>
            <w:r>
              <w:rPr>
                <w:rFonts w:eastAsia="Times New Roman" w:cs="Arial"/>
                <w:color w:val="000000"/>
                <w:sz w:val="16"/>
                <w:szCs w:val="16"/>
              </w:rPr>
              <w:t>33.522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D31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E38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CBD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F88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E37A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A483B" w14:textId="77777777" w:rsidR="00061339" w:rsidRDefault="00061339" w:rsidP="002275DB">
            <w:pPr>
              <w:rPr>
                <w:rFonts w:eastAsia="Times New Roman"/>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1C06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CF0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97F22" w14:textId="77777777" w:rsidR="00061339" w:rsidRDefault="00061339" w:rsidP="002275DB">
            <w:pPr>
              <w:rPr>
                <w:rFonts w:eastAsia="Times New Roman"/>
              </w:rPr>
            </w:pPr>
          </w:p>
        </w:tc>
      </w:tr>
      <w:tr w:rsidR="00061339" w14:paraId="2817D3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A8C58"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6BDDF" w14:textId="77777777" w:rsidR="00061339" w:rsidRDefault="00061339" w:rsidP="002275DB">
            <w:pPr>
              <w:rPr>
                <w:rFonts w:eastAsia="Times New Roman"/>
              </w:rPr>
            </w:pPr>
            <w:r>
              <w:rPr>
                <w:rFonts w:eastAsia="Times New Roman" w:cs="Arial"/>
                <w:color w:val="000000"/>
                <w:sz w:val="16"/>
                <w:szCs w:val="16"/>
              </w:rPr>
              <w:t>SP-211396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EECCE"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F57AE" w14:textId="77777777" w:rsidR="00061339" w:rsidRDefault="00061339" w:rsidP="002275DB">
            <w:pPr>
              <w:rPr>
                <w:rFonts w:eastAsia="Times New Roman"/>
              </w:rPr>
            </w:pPr>
            <w:r>
              <w:rPr>
                <w:rFonts w:eastAsia="Times New Roman" w:cs="Arial"/>
                <w:color w:val="000000"/>
                <w:sz w:val="16"/>
                <w:szCs w:val="16"/>
              </w:rPr>
              <w:t>TR 33.857 Study on enhanced security support for Non-Public Networks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3749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BCE04" w14:textId="77777777" w:rsidR="00061339" w:rsidRDefault="00061339" w:rsidP="002275DB">
            <w:pPr>
              <w:rPr>
                <w:rFonts w:eastAsia="Times New Roman"/>
              </w:rPr>
            </w:pPr>
            <w:r>
              <w:rPr>
                <w:rFonts w:eastAsia="Times New Roman" w:cs="Arial"/>
                <w:color w:val="000000"/>
                <w:sz w:val="16"/>
                <w:szCs w:val="16"/>
              </w:rPr>
              <w:t>33.857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B6C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E97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BC0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AEB4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0099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B90D5" w14:textId="77777777" w:rsidR="00061339" w:rsidRDefault="00061339" w:rsidP="002275DB">
            <w:pPr>
              <w:rPr>
                <w:rFonts w:eastAsia="Times New Roman"/>
              </w:rPr>
            </w:pPr>
            <w:r>
              <w:rPr>
                <w:rFonts w:eastAsia="Times New Roman" w:cs="Arial"/>
                <w:color w:val="000000"/>
                <w:sz w:val="16"/>
                <w:szCs w:val="16"/>
              </w:rPr>
              <w:t>FS_eNPN_SEC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02C1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78F9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BB691" w14:textId="77777777" w:rsidR="00061339" w:rsidRDefault="00061339" w:rsidP="002275DB">
            <w:pPr>
              <w:rPr>
                <w:rFonts w:eastAsia="Times New Roman"/>
              </w:rPr>
            </w:pPr>
          </w:p>
        </w:tc>
      </w:tr>
      <w:tr w:rsidR="00061339" w14:paraId="61F3340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62ADA"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6C084" w14:textId="77777777" w:rsidR="00061339" w:rsidRDefault="00061339" w:rsidP="002275DB">
            <w:pPr>
              <w:rPr>
                <w:rFonts w:eastAsia="Times New Roman"/>
              </w:rPr>
            </w:pPr>
            <w:r>
              <w:rPr>
                <w:rFonts w:eastAsia="Times New Roman" w:cs="Arial"/>
                <w:color w:val="000000"/>
                <w:sz w:val="16"/>
                <w:szCs w:val="16"/>
              </w:rPr>
              <w:t>SP-211397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46132"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17B74" w14:textId="77777777" w:rsidR="00061339" w:rsidRDefault="00061339" w:rsidP="002275DB">
            <w:pPr>
              <w:rPr>
                <w:rFonts w:eastAsia="Times New Roman"/>
              </w:rPr>
            </w:pPr>
            <w:r>
              <w:rPr>
                <w:rFonts w:eastAsia="Times New Roman" w:cs="Arial"/>
                <w:color w:val="000000"/>
                <w:sz w:val="16"/>
                <w:szCs w:val="16"/>
              </w:rPr>
              <w:t>TR 33.846 Study on authentication enhancements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E52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3AF1" w14:textId="77777777" w:rsidR="00061339" w:rsidRDefault="00061339" w:rsidP="002275DB">
            <w:pPr>
              <w:rPr>
                <w:rFonts w:eastAsia="Times New Roman"/>
              </w:rPr>
            </w:pPr>
            <w:r>
              <w:rPr>
                <w:rFonts w:eastAsia="Times New Roman" w:cs="Arial"/>
                <w:color w:val="000000"/>
                <w:sz w:val="16"/>
                <w:szCs w:val="16"/>
              </w:rPr>
              <w:t>33.846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A177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7A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683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C70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E3E9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3A2E2" w14:textId="77777777" w:rsidR="00061339" w:rsidRDefault="00061339" w:rsidP="002275DB">
            <w:pPr>
              <w:rPr>
                <w:rFonts w:eastAsia="Times New Roman"/>
              </w:rPr>
            </w:pPr>
            <w:r>
              <w:rPr>
                <w:rFonts w:eastAsia="Times New Roman" w:cs="Arial"/>
                <w:color w:val="000000"/>
                <w:sz w:val="16"/>
                <w:szCs w:val="16"/>
              </w:rPr>
              <w:t>FS_AUTH_ENH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CA04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CA38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A1137" w14:textId="77777777" w:rsidR="00061339" w:rsidRDefault="00061339" w:rsidP="002275DB">
            <w:pPr>
              <w:rPr>
                <w:rFonts w:eastAsia="Times New Roman"/>
              </w:rPr>
            </w:pPr>
          </w:p>
        </w:tc>
      </w:tr>
      <w:tr w:rsidR="00061339" w14:paraId="573F6F4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01AEE"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5F83F" w14:textId="77777777" w:rsidR="00061339" w:rsidRDefault="00061339" w:rsidP="002275DB">
            <w:pPr>
              <w:rPr>
                <w:rFonts w:eastAsia="Times New Roman"/>
              </w:rPr>
            </w:pPr>
            <w:r>
              <w:rPr>
                <w:rFonts w:eastAsia="Times New Roman" w:cs="Arial"/>
                <w:color w:val="000000"/>
                <w:sz w:val="16"/>
                <w:szCs w:val="16"/>
              </w:rPr>
              <w:t>SP-211398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1764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3897D" w14:textId="77777777" w:rsidR="00061339" w:rsidRDefault="00061339" w:rsidP="002275DB">
            <w:pPr>
              <w:rPr>
                <w:rFonts w:eastAsia="Times New Roman"/>
              </w:rPr>
            </w:pPr>
            <w:r>
              <w:rPr>
                <w:rFonts w:eastAsia="Times New Roman" w:cs="Arial"/>
                <w:color w:val="000000"/>
                <w:sz w:val="16"/>
                <w:szCs w:val="16"/>
              </w:rPr>
              <w:t>TR 33.864 Study on the security of Access and Mobility Management Function (AMF) re-allocation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E587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41E06" w14:textId="77777777" w:rsidR="00061339" w:rsidRDefault="00061339" w:rsidP="002275DB">
            <w:pPr>
              <w:rPr>
                <w:rFonts w:eastAsia="Times New Roman"/>
              </w:rPr>
            </w:pPr>
            <w:r>
              <w:rPr>
                <w:rFonts w:eastAsia="Times New Roman" w:cs="Arial"/>
                <w:color w:val="000000"/>
                <w:sz w:val="16"/>
                <w:szCs w:val="16"/>
              </w:rPr>
              <w:t>33.864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0BB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539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45F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EDC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D838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BA464" w14:textId="77777777" w:rsidR="00061339" w:rsidRDefault="00061339" w:rsidP="002275DB">
            <w:pPr>
              <w:rPr>
                <w:rFonts w:eastAsia="Times New Roman"/>
              </w:rPr>
            </w:pPr>
            <w:r>
              <w:rPr>
                <w:rFonts w:eastAsia="Times New Roman" w:cs="Arial"/>
                <w:color w:val="000000"/>
                <w:sz w:val="16"/>
                <w:szCs w:val="16"/>
              </w:rPr>
              <w:t>FS_AMFREAL_SEC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E5BB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0FE4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6D2BD" w14:textId="77777777" w:rsidR="00061339" w:rsidRDefault="00061339" w:rsidP="002275DB">
            <w:pPr>
              <w:rPr>
                <w:rFonts w:eastAsia="Times New Roman"/>
              </w:rPr>
            </w:pPr>
          </w:p>
        </w:tc>
      </w:tr>
      <w:tr w:rsidR="00061339" w14:paraId="6AEB0A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DEA97"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D61DF" w14:textId="77777777" w:rsidR="00061339" w:rsidRDefault="00061339" w:rsidP="002275DB">
            <w:pPr>
              <w:rPr>
                <w:rFonts w:eastAsia="Times New Roman"/>
              </w:rPr>
            </w:pPr>
            <w:r>
              <w:rPr>
                <w:rFonts w:eastAsia="Times New Roman" w:cs="Arial"/>
                <w:color w:val="000000"/>
                <w:sz w:val="16"/>
                <w:szCs w:val="16"/>
              </w:rPr>
              <w:t>SP-211399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078A3"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0C9C5" w14:textId="77777777" w:rsidR="00061339" w:rsidRDefault="00061339" w:rsidP="002275DB">
            <w:pPr>
              <w:rPr>
                <w:rFonts w:eastAsia="Times New Roman"/>
              </w:rPr>
            </w:pPr>
            <w:r>
              <w:rPr>
                <w:rFonts w:eastAsia="Times New Roman" w:cs="Arial"/>
                <w:color w:val="000000"/>
                <w:sz w:val="16"/>
                <w:szCs w:val="16"/>
              </w:rPr>
              <w:t>TR 33.850 Study on security aspects of enhancements for 5G Multicast-Broadcast Services (MBS)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9927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58C12" w14:textId="77777777" w:rsidR="00061339" w:rsidRDefault="00061339" w:rsidP="002275DB">
            <w:pPr>
              <w:rPr>
                <w:rFonts w:eastAsia="Times New Roman"/>
              </w:rPr>
            </w:pPr>
            <w:r>
              <w:rPr>
                <w:rFonts w:eastAsia="Times New Roman" w:cs="Arial"/>
                <w:color w:val="000000"/>
                <w:sz w:val="16"/>
                <w:szCs w:val="16"/>
              </w:rPr>
              <w:t>33.850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4D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F2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323F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B3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07B3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384F4" w14:textId="77777777" w:rsidR="00061339" w:rsidRDefault="00061339" w:rsidP="002275DB">
            <w:pPr>
              <w:rPr>
                <w:rFonts w:eastAsia="Times New Roman"/>
              </w:rPr>
            </w:pPr>
            <w:r>
              <w:rPr>
                <w:rFonts w:eastAsia="Times New Roman" w:cs="Arial"/>
                <w:color w:val="000000"/>
                <w:sz w:val="16"/>
                <w:szCs w:val="16"/>
              </w:rPr>
              <w:t>FS_5MBS_SEC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89A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D1BF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5AB58" w14:textId="77777777" w:rsidR="00061339" w:rsidRDefault="00061339" w:rsidP="002275DB">
            <w:pPr>
              <w:rPr>
                <w:rFonts w:eastAsia="Times New Roman"/>
              </w:rPr>
            </w:pPr>
          </w:p>
        </w:tc>
      </w:tr>
      <w:tr w:rsidR="00061339" w14:paraId="2E548FE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5D2DC"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7225B" w14:textId="77777777" w:rsidR="00061339" w:rsidRDefault="00061339" w:rsidP="002275DB">
            <w:pPr>
              <w:rPr>
                <w:rFonts w:eastAsia="Times New Roman"/>
              </w:rPr>
            </w:pPr>
            <w:r>
              <w:rPr>
                <w:rFonts w:eastAsia="Times New Roman" w:cs="Arial"/>
                <w:color w:val="000000"/>
                <w:sz w:val="16"/>
                <w:szCs w:val="16"/>
              </w:rPr>
              <w:t>SP-211400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DCE2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9B65D" w14:textId="77777777" w:rsidR="00061339" w:rsidRDefault="00061339" w:rsidP="002275DB">
            <w:pPr>
              <w:rPr>
                <w:rFonts w:eastAsia="Times New Roman"/>
              </w:rPr>
            </w:pPr>
            <w:r>
              <w:rPr>
                <w:rFonts w:eastAsia="Times New Roman" w:cs="Arial"/>
                <w:color w:val="000000"/>
                <w:sz w:val="16"/>
                <w:szCs w:val="16"/>
              </w:rPr>
              <w:t>TR 33.867 Study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5B04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7765F" w14:textId="77777777" w:rsidR="00061339" w:rsidRDefault="00061339" w:rsidP="002275DB">
            <w:pPr>
              <w:rPr>
                <w:rFonts w:eastAsia="Times New Roman"/>
              </w:rPr>
            </w:pPr>
            <w:r>
              <w:rPr>
                <w:rFonts w:eastAsia="Times New Roman" w:cs="Arial"/>
                <w:color w:val="000000"/>
                <w:sz w:val="16"/>
                <w:szCs w:val="16"/>
              </w:rPr>
              <w:t>33.867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4DC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43B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A12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C0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1F4B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65F5B" w14:textId="77777777" w:rsidR="00061339" w:rsidRDefault="00061339" w:rsidP="002275DB">
            <w:pPr>
              <w:rPr>
                <w:rFonts w:eastAsia="Times New Roman"/>
              </w:rPr>
            </w:pPr>
            <w:r>
              <w:rPr>
                <w:rFonts w:eastAsia="Times New Roman" w:cs="Arial"/>
                <w:color w:val="000000"/>
                <w:sz w:val="16"/>
                <w:szCs w:val="16"/>
              </w:rPr>
              <w:t>FS_UC3S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5137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82A7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23C00" w14:textId="77777777" w:rsidR="00061339" w:rsidRDefault="00061339" w:rsidP="002275DB">
            <w:pPr>
              <w:rPr>
                <w:rFonts w:eastAsia="Times New Roman"/>
              </w:rPr>
            </w:pPr>
          </w:p>
        </w:tc>
      </w:tr>
      <w:tr w:rsidR="00061339" w14:paraId="6298BE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0C0AB" w14:textId="77777777" w:rsidR="00061339" w:rsidRDefault="00061339" w:rsidP="002275DB">
            <w:pPr>
              <w:rPr>
                <w:rFonts w:eastAsia="Times New Roman"/>
                <w:sz w:val="24"/>
                <w:szCs w:val="24"/>
              </w:rPr>
            </w:pPr>
            <w:r>
              <w:rPr>
                <w:rFonts w:eastAsia="Times New Roman" w:cs="Arial"/>
                <w:color w:val="000000"/>
                <w:sz w:val="16"/>
                <w:szCs w:val="16"/>
              </w:rPr>
              <w:lastRenderedPageBreak/>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C4BB7" w14:textId="77777777" w:rsidR="00061339" w:rsidRDefault="00061339" w:rsidP="002275DB">
            <w:pPr>
              <w:rPr>
                <w:rFonts w:eastAsia="Times New Roman"/>
              </w:rPr>
            </w:pPr>
            <w:r>
              <w:rPr>
                <w:rFonts w:eastAsia="Times New Roman" w:cs="Arial"/>
                <w:color w:val="000000"/>
                <w:sz w:val="16"/>
                <w:szCs w:val="16"/>
              </w:rPr>
              <w:t>SP-211401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1A563"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2B52F" w14:textId="77777777" w:rsidR="00061339" w:rsidRDefault="00061339" w:rsidP="002275DB">
            <w:pPr>
              <w:rPr>
                <w:rFonts w:eastAsia="Times New Roman"/>
              </w:rPr>
            </w:pPr>
            <w:r>
              <w:rPr>
                <w:rFonts w:eastAsia="Times New Roman" w:cs="Arial"/>
                <w:color w:val="000000"/>
                <w:sz w:val="16"/>
                <w:szCs w:val="16"/>
              </w:rPr>
              <w:t>TR 33.875 Study on enhanced security aspects of the 5G Service Based Architecture (eSBA)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DAD5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F66E1" w14:textId="77777777" w:rsidR="00061339" w:rsidRDefault="00061339" w:rsidP="002275DB">
            <w:pPr>
              <w:rPr>
                <w:rFonts w:eastAsia="Times New Roman"/>
              </w:rPr>
            </w:pPr>
            <w:r>
              <w:rPr>
                <w:rFonts w:eastAsia="Times New Roman" w:cs="Arial"/>
                <w:color w:val="000000"/>
                <w:sz w:val="16"/>
                <w:szCs w:val="16"/>
              </w:rPr>
              <w:t>33.875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A86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14D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D32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E46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EAB6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1DEFE" w14:textId="77777777" w:rsidR="00061339" w:rsidRDefault="00061339" w:rsidP="002275DB">
            <w:pPr>
              <w:rPr>
                <w:rFonts w:eastAsia="Times New Roman"/>
              </w:rPr>
            </w:pPr>
            <w:r>
              <w:rPr>
                <w:rFonts w:eastAsia="Times New Roman" w:cs="Arial"/>
                <w:color w:val="000000"/>
                <w:sz w:val="16"/>
                <w:szCs w:val="16"/>
              </w:rPr>
              <w:t>FS_eSBA_SEC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46A93"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95B0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E16C" w14:textId="77777777" w:rsidR="00061339" w:rsidRDefault="00061339" w:rsidP="002275DB">
            <w:pPr>
              <w:rPr>
                <w:rFonts w:eastAsia="Times New Roman"/>
              </w:rPr>
            </w:pPr>
          </w:p>
        </w:tc>
      </w:tr>
      <w:tr w:rsidR="00061339" w14:paraId="05A08E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42582"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FBBBA" w14:textId="77777777" w:rsidR="00061339" w:rsidRDefault="00061339" w:rsidP="002275DB">
            <w:pPr>
              <w:rPr>
                <w:rFonts w:eastAsia="Times New Roman"/>
              </w:rPr>
            </w:pPr>
            <w:r>
              <w:rPr>
                <w:rFonts w:eastAsia="Times New Roman" w:cs="Arial"/>
                <w:color w:val="000000"/>
                <w:sz w:val="16"/>
                <w:szCs w:val="16"/>
              </w:rPr>
              <w:t>SP-211402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19DB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8850" w14:textId="77777777" w:rsidR="00061339" w:rsidRDefault="00061339" w:rsidP="002275DB">
            <w:pPr>
              <w:rPr>
                <w:rFonts w:eastAsia="Times New Roman"/>
              </w:rPr>
            </w:pPr>
            <w:r>
              <w:rPr>
                <w:rFonts w:eastAsia="Times New Roman" w:cs="Arial"/>
                <w:color w:val="000000"/>
                <w:sz w:val="16"/>
                <w:szCs w:val="16"/>
              </w:rPr>
              <w:t>TR 33.862 Study on security aspects of the Message Service for MIoT over the 5G System (MSGin5G)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9260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4A086" w14:textId="77777777" w:rsidR="00061339" w:rsidRDefault="00061339" w:rsidP="002275DB">
            <w:pPr>
              <w:rPr>
                <w:rFonts w:eastAsia="Times New Roman"/>
              </w:rPr>
            </w:pPr>
            <w:r>
              <w:rPr>
                <w:rFonts w:eastAsia="Times New Roman" w:cs="Arial"/>
                <w:color w:val="000000"/>
                <w:sz w:val="16"/>
                <w:szCs w:val="16"/>
              </w:rPr>
              <w:t>33.862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F27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D01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AC4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10C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9978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676F3" w14:textId="77777777" w:rsidR="00061339" w:rsidRDefault="00061339" w:rsidP="002275DB">
            <w:pPr>
              <w:rPr>
                <w:rFonts w:eastAsia="Times New Roman"/>
              </w:rPr>
            </w:pPr>
            <w:r>
              <w:rPr>
                <w:rFonts w:eastAsia="Times New Roman" w:cs="Arial"/>
                <w:color w:val="000000"/>
                <w:sz w:val="16"/>
                <w:szCs w:val="16"/>
              </w:rPr>
              <w:t>FS_SEC_5GMSG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E139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203A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33DA4" w14:textId="77777777" w:rsidR="00061339" w:rsidRDefault="00061339" w:rsidP="002275DB">
            <w:pPr>
              <w:rPr>
                <w:rFonts w:eastAsia="Times New Roman"/>
              </w:rPr>
            </w:pPr>
          </w:p>
        </w:tc>
      </w:tr>
      <w:tr w:rsidR="00061339" w14:paraId="03657A1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5059A"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DEEE" w14:textId="77777777" w:rsidR="00061339" w:rsidRDefault="00061339" w:rsidP="002275DB">
            <w:pPr>
              <w:rPr>
                <w:rFonts w:eastAsia="Times New Roman"/>
              </w:rPr>
            </w:pPr>
            <w:r>
              <w:rPr>
                <w:rFonts w:eastAsia="Times New Roman" w:cs="Arial"/>
                <w:color w:val="000000"/>
                <w:sz w:val="16"/>
                <w:szCs w:val="16"/>
              </w:rPr>
              <w:t>SP-211403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1F3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F30C9" w14:textId="77777777" w:rsidR="00061339" w:rsidRDefault="00061339" w:rsidP="002275DB">
            <w:pPr>
              <w:rPr>
                <w:rFonts w:eastAsia="Times New Roman"/>
              </w:rPr>
            </w:pPr>
            <w:r>
              <w:rPr>
                <w:rFonts w:eastAsia="Times New Roman" w:cs="Arial"/>
                <w:color w:val="000000"/>
                <w:sz w:val="16"/>
                <w:szCs w:val="16"/>
              </w:rPr>
              <w:t>TR 33.839 Study on security aspects of enhancement of support for edge computing in 5G Core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F648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FD919" w14:textId="77777777" w:rsidR="00061339" w:rsidRDefault="00061339" w:rsidP="002275DB">
            <w:pPr>
              <w:rPr>
                <w:rFonts w:eastAsia="Times New Roman"/>
              </w:rPr>
            </w:pPr>
            <w:r>
              <w:rPr>
                <w:rFonts w:eastAsia="Times New Roman" w:cs="Arial"/>
                <w:color w:val="000000"/>
                <w:sz w:val="16"/>
                <w:szCs w:val="16"/>
              </w:rPr>
              <w:t>33.839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84F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FFC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8A2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E70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F7CC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27DFD" w14:textId="77777777" w:rsidR="00061339" w:rsidRDefault="00061339" w:rsidP="002275DB">
            <w:pPr>
              <w:rPr>
                <w:rFonts w:eastAsia="Times New Roman"/>
              </w:rPr>
            </w:pPr>
            <w:r>
              <w:rPr>
                <w:rFonts w:eastAsia="Times New Roman" w:cs="Arial"/>
                <w:color w:val="000000"/>
                <w:sz w:val="16"/>
                <w:szCs w:val="16"/>
              </w:rPr>
              <w:t>FS_eEDGE_Sec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8266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53E6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846EC" w14:textId="77777777" w:rsidR="00061339" w:rsidRDefault="00061339" w:rsidP="002275DB">
            <w:pPr>
              <w:rPr>
                <w:rFonts w:eastAsia="Times New Roman"/>
              </w:rPr>
            </w:pPr>
          </w:p>
        </w:tc>
      </w:tr>
      <w:tr w:rsidR="00061339" w14:paraId="549EE5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9515"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62BB6" w14:textId="77777777" w:rsidR="00061339" w:rsidRDefault="00061339" w:rsidP="002275DB">
            <w:pPr>
              <w:rPr>
                <w:rFonts w:eastAsia="Times New Roman"/>
              </w:rPr>
            </w:pPr>
            <w:r>
              <w:rPr>
                <w:rFonts w:eastAsia="Times New Roman" w:cs="Arial"/>
                <w:color w:val="000000"/>
                <w:sz w:val="16"/>
                <w:szCs w:val="16"/>
              </w:rPr>
              <w:t>SP-211404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799DE"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6AEB2" w14:textId="77777777" w:rsidR="00061339" w:rsidRDefault="00061339" w:rsidP="002275DB">
            <w:pPr>
              <w:rPr>
                <w:rFonts w:eastAsia="Times New Roman"/>
              </w:rPr>
            </w:pPr>
            <w:r>
              <w:rPr>
                <w:rFonts w:eastAsia="Times New Roman" w:cs="Arial"/>
                <w:color w:val="000000"/>
                <w:sz w:val="16"/>
                <w:szCs w:val="16"/>
              </w:rPr>
              <w:t>TR 33.847 Study on security aspects of enhancement for proximity based services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89C5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34A04" w14:textId="77777777" w:rsidR="00061339" w:rsidRDefault="00061339" w:rsidP="002275DB">
            <w:pPr>
              <w:rPr>
                <w:rFonts w:eastAsia="Times New Roman"/>
              </w:rPr>
            </w:pPr>
            <w:r>
              <w:rPr>
                <w:rFonts w:eastAsia="Times New Roman" w:cs="Arial"/>
                <w:color w:val="000000"/>
                <w:sz w:val="16"/>
                <w:szCs w:val="16"/>
              </w:rPr>
              <w:t>33.847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B58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12B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B9B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D65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8F5D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B57C5" w14:textId="77777777" w:rsidR="00061339" w:rsidRDefault="00061339" w:rsidP="002275DB">
            <w:pPr>
              <w:rPr>
                <w:rFonts w:eastAsia="Times New Roman"/>
              </w:rPr>
            </w:pPr>
            <w:r>
              <w:rPr>
                <w:rFonts w:eastAsia="Times New Roman" w:cs="Arial"/>
                <w:color w:val="000000"/>
                <w:sz w:val="16"/>
                <w:szCs w:val="16"/>
              </w:rPr>
              <w:t>FS_5G_ProSe_Sec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322A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4DF7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DDC08" w14:textId="77777777" w:rsidR="00061339" w:rsidRDefault="00061339" w:rsidP="002275DB">
            <w:pPr>
              <w:rPr>
                <w:rFonts w:eastAsia="Times New Roman"/>
              </w:rPr>
            </w:pPr>
          </w:p>
        </w:tc>
      </w:tr>
      <w:tr w:rsidR="00061339" w14:paraId="6285C1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529A5"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BA164" w14:textId="77777777" w:rsidR="00061339" w:rsidRDefault="00061339" w:rsidP="002275DB">
            <w:pPr>
              <w:rPr>
                <w:rFonts w:eastAsia="Times New Roman"/>
              </w:rPr>
            </w:pPr>
            <w:r>
              <w:rPr>
                <w:rFonts w:eastAsia="Times New Roman" w:cs="Arial"/>
                <w:color w:val="000000"/>
                <w:sz w:val="16"/>
                <w:szCs w:val="16"/>
              </w:rPr>
              <w:t>SP-211405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B5C4E"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11A85" w14:textId="77777777" w:rsidR="00061339" w:rsidRDefault="00061339" w:rsidP="002275DB">
            <w:pPr>
              <w:rPr>
                <w:rFonts w:eastAsia="Times New Roman"/>
              </w:rPr>
            </w:pPr>
            <w:r>
              <w:rPr>
                <w:rFonts w:eastAsia="Times New Roman" w:cs="Arial"/>
                <w:color w:val="000000"/>
                <w:sz w:val="16"/>
                <w:szCs w:val="16"/>
              </w:rPr>
              <w:t>TR 33.866 Study on security aspects of enablers for Network Automation (eNA) for the 5G system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30F4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EAC2D" w14:textId="77777777" w:rsidR="00061339" w:rsidRDefault="00061339" w:rsidP="002275DB">
            <w:pPr>
              <w:rPr>
                <w:rFonts w:eastAsia="Times New Roman"/>
              </w:rPr>
            </w:pPr>
            <w:r>
              <w:rPr>
                <w:rFonts w:eastAsia="Times New Roman" w:cs="Arial"/>
                <w:color w:val="000000"/>
                <w:sz w:val="16"/>
                <w:szCs w:val="16"/>
              </w:rPr>
              <w:t>33.866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024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6A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BAA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0AD8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EDDC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FEAAC" w14:textId="77777777" w:rsidR="00061339" w:rsidRDefault="00061339" w:rsidP="002275DB">
            <w:pPr>
              <w:rPr>
                <w:rFonts w:eastAsia="Times New Roman"/>
              </w:rPr>
            </w:pPr>
            <w:r>
              <w:rPr>
                <w:rFonts w:eastAsia="Times New Roman" w:cs="Arial"/>
                <w:color w:val="000000"/>
                <w:sz w:val="16"/>
                <w:szCs w:val="16"/>
              </w:rPr>
              <w:t>FS_eNA_SEC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AA33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49A4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F3DE2" w14:textId="77777777" w:rsidR="00061339" w:rsidRDefault="00061339" w:rsidP="002275DB">
            <w:pPr>
              <w:rPr>
                <w:rFonts w:eastAsia="Times New Roman"/>
              </w:rPr>
            </w:pPr>
          </w:p>
        </w:tc>
      </w:tr>
      <w:tr w:rsidR="00061339" w14:paraId="798BB1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925AB"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6F321" w14:textId="77777777" w:rsidR="00061339" w:rsidRDefault="00061339" w:rsidP="002275DB">
            <w:pPr>
              <w:rPr>
                <w:rFonts w:eastAsia="Times New Roman"/>
              </w:rPr>
            </w:pPr>
            <w:r>
              <w:rPr>
                <w:rFonts w:eastAsia="Times New Roman" w:cs="Arial"/>
                <w:color w:val="000000"/>
                <w:sz w:val="16"/>
                <w:szCs w:val="16"/>
              </w:rPr>
              <w:t>SP-211406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A02F2"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FBC1B" w14:textId="77777777" w:rsidR="00061339" w:rsidRDefault="00061339" w:rsidP="002275DB">
            <w:pPr>
              <w:rPr>
                <w:rFonts w:eastAsia="Times New Roman"/>
              </w:rPr>
            </w:pPr>
            <w:r>
              <w:rPr>
                <w:rFonts w:eastAsia="Times New Roman" w:cs="Arial"/>
                <w:color w:val="000000"/>
                <w:sz w:val="16"/>
                <w:szCs w:val="16"/>
              </w:rPr>
              <w:t>TS 33.256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0288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ECEC2" w14:textId="77777777" w:rsidR="00061339" w:rsidRDefault="00061339" w:rsidP="002275DB">
            <w:pPr>
              <w:rPr>
                <w:rFonts w:eastAsia="Times New Roman"/>
              </w:rPr>
            </w:pPr>
            <w:r>
              <w:rPr>
                <w:rFonts w:eastAsia="Times New Roman" w:cs="Arial"/>
                <w:color w:val="000000"/>
                <w:sz w:val="16"/>
                <w:szCs w:val="16"/>
              </w:rPr>
              <w:t>33.256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E9F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BAB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FFE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7F1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92E9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E1168" w14:textId="77777777" w:rsidR="00061339" w:rsidRDefault="00061339" w:rsidP="002275D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E8A7C"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3B0B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FCF2D" w14:textId="77777777" w:rsidR="00061339" w:rsidRDefault="00061339" w:rsidP="002275DB">
            <w:pPr>
              <w:rPr>
                <w:rFonts w:eastAsia="Times New Roman"/>
              </w:rPr>
            </w:pPr>
          </w:p>
        </w:tc>
      </w:tr>
      <w:tr w:rsidR="00061339" w14:paraId="1C96F1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A8E3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E868F" w14:textId="77777777" w:rsidR="00061339" w:rsidRDefault="00061339" w:rsidP="002275DB">
            <w:pPr>
              <w:rPr>
                <w:rFonts w:eastAsia="Times New Roman"/>
              </w:rPr>
            </w:pPr>
            <w:r>
              <w:rPr>
                <w:rFonts w:eastAsia="Times New Roman" w:cs="Arial"/>
                <w:color w:val="000000"/>
                <w:sz w:val="16"/>
                <w:szCs w:val="16"/>
              </w:rPr>
              <w:t>SP-211407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CE6CE"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F31EC" w14:textId="77777777" w:rsidR="00061339" w:rsidRDefault="00061339" w:rsidP="002275DB">
            <w:pPr>
              <w:rPr>
                <w:rFonts w:eastAsia="Times New Roman"/>
              </w:rPr>
            </w:pPr>
            <w:r>
              <w:rPr>
                <w:rFonts w:eastAsia="Times New Roman" w:cs="Arial"/>
                <w:color w:val="000000"/>
                <w:sz w:val="16"/>
                <w:szCs w:val="16"/>
              </w:rPr>
              <w:t>23.256 CR0008R2 (Rel-17, 'F'): Clean up for List of Aerial UEs in a geographic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AF058" w14:textId="77777777" w:rsidR="00061339" w:rsidRDefault="00061339" w:rsidP="002275D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32FFE" w14:textId="77777777" w:rsidR="00061339" w:rsidRDefault="00061339" w:rsidP="002275DB">
            <w:pPr>
              <w:rPr>
                <w:rFonts w:eastAsia="Times New Roman"/>
              </w:rPr>
            </w:pPr>
            <w:r>
              <w:rPr>
                <w:rFonts w:eastAsia="Times New Roman" w:cs="Arial"/>
                <w:color w:val="000000"/>
                <w:sz w:val="16"/>
                <w:szCs w:val="16"/>
              </w:rPr>
              <w:t>23.256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FCD1" w14:textId="77777777" w:rsidR="00061339" w:rsidRDefault="00061339" w:rsidP="002275DB">
            <w:pPr>
              <w:rPr>
                <w:rFonts w:eastAsia="Times New Roman"/>
              </w:rPr>
            </w:pPr>
            <w:r>
              <w:rPr>
                <w:rFonts w:eastAsia="Times New Roman" w:cs="Arial"/>
                <w:color w:val="000000"/>
                <w:sz w:val="16"/>
                <w:szCs w:val="16"/>
              </w:rPr>
              <w:t>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393BA"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70A1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A945B"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A40E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8893A" w14:textId="77777777" w:rsidR="00061339" w:rsidRDefault="00061339" w:rsidP="002275D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54F75" w14:textId="77777777" w:rsidR="00061339" w:rsidRDefault="00061339" w:rsidP="002275DB">
            <w:pPr>
              <w:rPr>
                <w:rFonts w:eastAsia="Times New Roman"/>
              </w:rPr>
            </w:pPr>
            <w:r>
              <w:rPr>
                <w:rFonts w:eastAsia="Times New Roman" w:cs="Arial"/>
                <w:color w:val="000000"/>
                <w:sz w:val="16"/>
                <w:szCs w:val="16"/>
              </w:rPr>
              <w:t>Revision of 23.256 CR0008R1 (S2-2107969) in CR Pack SP-211307.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6301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FD47A" w14:textId="77777777" w:rsidR="00061339" w:rsidRDefault="00061339" w:rsidP="002275DB">
            <w:pPr>
              <w:rPr>
                <w:rFonts w:eastAsia="Times New Roman"/>
              </w:rPr>
            </w:pPr>
          </w:p>
        </w:tc>
      </w:tr>
      <w:tr w:rsidR="00061339" w14:paraId="5C5BC8B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C3EB4"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E7A45" w14:textId="77777777" w:rsidR="00061339" w:rsidRDefault="00061339" w:rsidP="002275DB">
            <w:pPr>
              <w:rPr>
                <w:rFonts w:eastAsia="Times New Roman"/>
              </w:rPr>
            </w:pPr>
            <w:r>
              <w:rPr>
                <w:rFonts w:eastAsia="Times New Roman" w:cs="Arial"/>
                <w:color w:val="000000"/>
                <w:sz w:val="16"/>
                <w:szCs w:val="16"/>
              </w:rPr>
              <w:t>SP-211408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5A51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A94FA" w14:textId="77777777" w:rsidR="00061339" w:rsidRDefault="00061339" w:rsidP="002275DB">
            <w:pPr>
              <w:rPr>
                <w:rFonts w:eastAsia="Times New Roman"/>
              </w:rPr>
            </w:pPr>
            <w:r>
              <w:rPr>
                <w:rFonts w:eastAsia="Times New Roman"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23B2D"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4E6A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063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61D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3E7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65E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D6F0C"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9F8E7" w14:textId="77777777" w:rsidR="00061339" w:rsidRDefault="00061339" w:rsidP="002275DB">
            <w:pPr>
              <w:rPr>
                <w:rFonts w:eastAsia="Times New Roman"/>
              </w:rPr>
            </w:pPr>
            <w:r>
              <w:rPr>
                <w:rFonts w:eastAsia="Times New Roman"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E6BB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7355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6B0DB" w14:textId="77777777" w:rsidR="00061339" w:rsidRDefault="00061339" w:rsidP="002275DB">
            <w:pPr>
              <w:rPr>
                <w:rFonts w:eastAsia="Times New Roman"/>
              </w:rPr>
            </w:pPr>
          </w:p>
        </w:tc>
      </w:tr>
      <w:tr w:rsidR="00061339" w14:paraId="562CE85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07B7C"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E1DD1" w14:textId="77777777" w:rsidR="00061339" w:rsidRDefault="00061339" w:rsidP="002275DB">
            <w:pPr>
              <w:rPr>
                <w:rFonts w:eastAsia="Times New Roman"/>
              </w:rPr>
            </w:pPr>
            <w:r>
              <w:rPr>
                <w:rFonts w:eastAsia="Times New Roman" w:cs="Arial"/>
                <w:color w:val="000000"/>
                <w:sz w:val="16"/>
                <w:szCs w:val="16"/>
              </w:rPr>
              <w:t>SP-211409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A7F4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3137" w14:textId="77777777" w:rsidR="00061339" w:rsidRDefault="00061339" w:rsidP="002275DB">
            <w:pPr>
              <w:rPr>
                <w:rFonts w:eastAsia="Times New Roman"/>
              </w:rPr>
            </w:pPr>
            <w:r>
              <w:rPr>
                <w:rFonts w:eastAsia="Times New Roman"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9D8D5"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032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4114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6A34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218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AA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7E47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4DB2F" w14:textId="77777777" w:rsidR="00061339" w:rsidRDefault="00061339" w:rsidP="002275DB">
            <w:pPr>
              <w:rPr>
                <w:rFonts w:eastAsia="Times New Roman"/>
              </w:rPr>
            </w:pPr>
            <w:r>
              <w:rPr>
                <w:rFonts w:eastAsia="Times New Roman"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9832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2F6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04968" w14:textId="77777777" w:rsidR="00061339" w:rsidRDefault="00061339" w:rsidP="002275DB">
            <w:pPr>
              <w:rPr>
                <w:rFonts w:eastAsia="Times New Roman"/>
              </w:rPr>
            </w:pPr>
          </w:p>
        </w:tc>
      </w:tr>
      <w:tr w:rsidR="00061339" w14:paraId="067967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9DEA5"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F2AA6" w14:textId="77777777" w:rsidR="00061339" w:rsidRDefault="00061339" w:rsidP="002275DB">
            <w:pPr>
              <w:rPr>
                <w:rFonts w:eastAsia="Times New Roman"/>
              </w:rPr>
            </w:pPr>
            <w:r>
              <w:rPr>
                <w:rFonts w:eastAsia="Times New Roman" w:cs="Arial"/>
                <w:color w:val="000000"/>
                <w:sz w:val="16"/>
                <w:szCs w:val="16"/>
              </w:rPr>
              <w:t>SP-211410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D97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A04FE" w14:textId="77777777" w:rsidR="00061339" w:rsidRDefault="00061339" w:rsidP="002275DB">
            <w:pPr>
              <w:rPr>
                <w:rFonts w:eastAsia="Times New Roman"/>
              </w:rPr>
            </w:pPr>
            <w:r>
              <w:rPr>
                <w:rFonts w:eastAsia="Times New Roman" w:cs="Arial"/>
                <w:color w:val="000000"/>
                <w:sz w:val="16"/>
                <w:szCs w:val="16"/>
              </w:rPr>
              <w:t>LS from SA WG3: Reply LS on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E538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8027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880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A8D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630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C67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B5D3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2EAD5" w14:textId="77777777" w:rsidR="00061339" w:rsidRDefault="00061339" w:rsidP="002275D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7B28A"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924B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22604" w14:textId="77777777" w:rsidR="00061339" w:rsidRDefault="00061339" w:rsidP="002275DB">
            <w:pPr>
              <w:rPr>
                <w:rFonts w:eastAsia="Times New Roman"/>
              </w:rPr>
            </w:pPr>
          </w:p>
        </w:tc>
      </w:tr>
      <w:tr w:rsidR="00061339" w14:paraId="07B18A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D4992"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C61AC" w14:textId="77777777" w:rsidR="00061339" w:rsidRDefault="00061339" w:rsidP="002275DB">
            <w:pPr>
              <w:rPr>
                <w:rFonts w:eastAsia="Times New Roman"/>
              </w:rPr>
            </w:pPr>
            <w:r>
              <w:rPr>
                <w:rFonts w:eastAsia="Times New Roman" w:cs="Arial"/>
                <w:color w:val="000000"/>
                <w:sz w:val="16"/>
                <w:szCs w:val="16"/>
              </w:rPr>
              <w:t>SP-211411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BD23C"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D1DF7" w14:textId="77777777" w:rsidR="00061339" w:rsidRDefault="00061339" w:rsidP="002275DB">
            <w:pPr>
              <w:rPr>
                <w:rFonts w:eastAsia="Times New Roman"/>
              </w:rPr>
            </w:pPr>
            <w:r>
              <w:rPr>
                <w:rFonts w:eastAsia="Times New Roman" w:cs="Arial"/>
                <w:color w:val="000000"/>
                <w:sz w:val="16"/>
                <w:szCs w:val="16"/>
              </w:rPr>
              <w:t>LS on LTE User Plane Integrity Protection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3623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C08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3E1D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C20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EFE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BB9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4D73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08224" w14:textId="77777777" w:rsidR="00061339" w:rsidRDefault="00061339" w:rsidP="002275DB">
            <w:pPr>
              <w:rPr>
                <w:rFonts w:eastAsia="Times New Roman"/>
              </w:rPr>
            </w:pPr>
            <w:r>
              <w:rPr>
                <w:rFonts w:eastAsia="Times New Roman" w:cs="Arial"/>
                <w:color w:val="000000"/>
                <w:sz w:val="16"/>
                <w:szCs w:val="16"/>
              </w:rPr>
              <w:t>UPIP_SEC_LTE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D64EA"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5239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28B95" w14:textId="77777777" w:rsidR="00061339" w:rsidRDefault="00061339" w:rsidP="002275DB">
            <w:pPr>
              <w:rPr>
                <w:rFonts w:eastAsia="Times New Roman"/>
              </w:rPr>
            </w:pPr>
          </w:p>
        </w:tc>
      </w:tr>
      <w:tr w:rsidR="00061339" w14:paraId="6BA01D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9F408"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3B28B" w14:textId="77777777" w:rsidR="00061339" w:rsidRDefault="00061339" w:rsidP="002275DB">
            <w:pPr>
              <w:rPr>
                <w:rFonts w:eastAsia="Times New Roman"/>
              </w:rPr>
            </w:pPr>
            <w:r>
              <w:rPr>
                <w:rFonts w:eastAsia="Times New Roman" w:cs="Arial"/>
                <w:color w:val="000000"/>
                <w:sz w:val="16"/>
                <w:szCs w:val="16"/>
              </w:rPr>
              <w:t>SP-211412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55DF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24337" w14:textId="77777777" w:rsidR="00061339" w:rsidRDefault="00061339" w:rsidP="002275DB">
            <w:pPr>
              <w:rPr>
                <w:rFonts w:eastAsia="Times New Roman"/>
              </w:rPr>
            </w:pPr>
            <w:r>
              <w:rPr>
                <w:rFonts w:eastAsia="Times New Roman" w:cs="Arial"/>
                <w:color w:val="000000"/>
                <w:sz w:val="16"/>
                <w:szCs w:val="16"/>
              </w:rPr>
              <w:t>LS from ITU-R WP5D: Development of a draft new Report ITU-R M.[IMT.INDUSTRY] -Applications of IMT for specific societal, industrial and enterprise usages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96C46" w14:textId="77777777" w:rsidR="00061339" w:rsidRDefault="00061339" w:rsidP="002275D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B84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1897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3CE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1AB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0E2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20C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693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71DCC" w14:textId="77777777" w:rsidR="00061339" w:rsidRDefault="00061339" w:rsidP="002275DB">
            <w:pPr>
              <w:rPr>
                <w:rFonts w:eastAsia="Times New Roman"/>
                <w:sz w:val="24"/>
                <w:szCs w:val="24"/>
              </w:rPr>
            </w:pPr>
            <w:r>
              <w:rPr>
                <w:rFonts w:eastAsia="Times New Roman" w:cs="Arial"/>
                <w:color w:val="000000"/>
                <w:sz w:val="16"/>
                <w:szCs w:val="16"/>
              </w:rPr>
              <w:t>CC#1: Clarify which WGs can provide response information. CC#4: To be forward to SA WG1 - please provide input till March. This LS was postponed and will be forwarded to SA WG1 by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F274D"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3891D" w14:textId="77777777" w:rsidR="00061339" w:rsidRDefault="00061339" w:rsidP="002275DB">
            <w:pPr>
              <w:rPr>
                <w:rFonts w:eastAsia="Times New Roman"/>
              </w:rPr>
            </w:pPr>
          </w:p>
        </w:tc>
      </w:tr>
      <w:tr w:rsidR="00061339" w14:paraId="3E56A61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7CEA5"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F7612" w14:textId="77777777" w:rsidR="00061339" w:rsidRDefault="00061339" w:rsidP="002275DB">
            <w:pPr>
              <w:rPr>
                <w:rFonts w:eastAsia="Times New Roman"/>
              </w:rPr>
            </w:pPr>
            <w:r>
              <w:rPr>
                <w:rFonts w:eastAsia="Times New Roman" w:cs="Arial"/>
                <w:color w:val="000000"/>
                <w:sz w:val="16"/>
                <w:szCs w:val="16"/>
              </w:rPr>
              <w:t>SP-211413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15A32"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DF8D8" w14:textId="77777777" w:rsidR="00061339" w:rsidRDefault="00061339" w:rsidP="002275DB">
            <w:pPr>
              <w:rPr>
                <w:rFonts w:eastAsia="Times New Roman"/>
              </w:rPr>
            </w:pPr>
            <w:r>
              <w:rPr>
                <w:rFonts w:eastAsia="Times New Roman" w:cs="Arial"/>
                <w:color w:val="000000"/>
                <w:sz w:val="16"/>
                <w:szCs w:val="16"/>
              </w:rPr>
              <w:t>LS from ITU-T SG2: LS on new work item TR.SPN, 'spoofing using national numbers'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057A7" w14:textId="77777777" w:rsidR="00061339" w:rsidRDefault="00061339" w:rsidP="002275DB">
            <w:pPr>
              <w:rPr>
                <w:rFonts w:eastAsia="Times New Roman"/>
              </w:rPr>
            </w:pPr>
            <w:r>
              <w:rPr>
                <w:rFonts w:eastAsia="Times New Roman" w:cs="Arial"/>
                <w:color w:val="000000"/>
                <w:sz w:val="16"/>
                <w:szCs w:val="16"/>
              </w:rPr>
              <w:t>ITU-T SG2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F6BC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6570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A2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46A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8C6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DE2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417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6934B"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D7F8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18135" w14:textId="77777777" w:rsidR="00061339" w:rsidRDefault="00061339" w:rsidP="002275DB">
            <w:pPr>
              <w:rPr>
                <w:rFonts w:eastAsia="Times New Roman"/>
              </w:rPr>
            </w:pPr>
          </w:p>
        </w:tc>
      </w:tr>
      <w:tr w:rsidR="00061339" w14:paraId="6E1168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D5E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314AC" w14:textId="77777777" w:rsidR="00061339" w:rsidRDefault="00061339" w:rsidP="002275DB">
            <w:pPr>
              <w:rPr>
                <w:rFonts w:eastAsia="Times New Roman"/>
              </w:rPr>
            </w:pPr>
            <w:r>
              <w:rPr>
                <w:rFonts w:eastAsia="Times New Roman" w:cs="Arial"/>
                <w:color w:val="000000"/>
                <w:sz w:val="16"/>
                <w:szCs w:val="16"/>
              </w:rPr>
              <w:t>SP-211414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CCE99"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E7B54" w14:textId="77777777" w:rsidR="00061339" w:rsidRDefault="00061339" w:rsidP="002275DB">
            <w:pPr>
              <w:rPr>
                <w:rFonts w:eastAsia="Times New Roman"/>
              </w:rPr>
            </w:pPr>
            <w:r>
              <w:rPr>
                <w:rFonts w:eastAsia="Times New Roman" w:cs="Arial"/>
                <w:color w:val="000000"/>
                <w:sz w:val="16"/>
                <w:szCs w:val="16"/>
              </w:rPr>
              <w:t>LS from ITU-T JCA-IMT2020: LS on Invitation to update the information in the IMT2020 roadmap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E3BC0" w14:textId="77777777" w:rsidR="00061339" w:rsidRDefault="00061339" w:rsidP="002275DB">
            <w:pPr>
              <w:rPr>
                <w:rFonts w:eastAsia="Times New Roman"/>
              </w:rPr>
            </w:pPr>
            <w:r>
              <w:rPr>
                <w:rFonts w:eastAsia="Times New Roman" w:cs="Arial"/>
                <w:color w:val="000000"/>
                <w:sz w:val="16"/>
                <w:szCs w:val="16"/>
              </w:rPr>
              <w:t>ITU-T JCA-IMT2020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726D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ADEB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60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768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89C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7B3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33A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242C5" w14:textId="77777777" w:rsidR="00061339" w:rsidRDefault="00061339" w:rsidP="002275DB">
            <w:pPr>
              <w:rPr>
                <w:rFonts w:eastAsia="Times New Roman"/>
                <w:sz w:val="24"/>
                <w:szCs w:val="24"/>
              </w:rPr>
            </w:pPr>
            <w:r>
              <w:rPr>
                <w:rFonts w:eastAsia="Times New Roman" w:cs="Arial"/>
                <w:color w:val="000000"/>
                <w:sz w:val="16"/>
                <w:szCs w:val="16"/>
              </w:rPr>
              <w:t>CC#1: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8629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C4C8C" w14:textId="77777777" w:rsidR="00061339" w:rsidRDefault="00061339" w:rsidP="002275DB">
            <w:pPr>
              <w:rPr>
                <w:rFonts w:eastAsia="Times New Roman"/>
              </w:rPr>
            </w:pPr>
          </w:p>
        </w:tc>
      </w:tr>
      <w:tr w:rsidR="00061339" w14:paraId="5F5F60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2C39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59F11" w14:textId="77777777" w:rsidR="00061339" w:rsidRDefault="00061339" w:rsidP="002275DB">
            <w:pPr>
              <w:rPr>
                <w:rFonts w:eastAsia="Times New Roman"/>
              </w:rPr>
            </w:pPr>
            <w:r>
              <w:rPr>
                <w:rFonts w:eastAsia="Times New Roman" w:cs="Arial"/>
                <w:color w:val="000000"/>
                <w:sz w:val="16"/>
                <w:szCs w:val="16"/>
              </w:rPr>
              <w:t>SP-211415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41FA6"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F004B" w14:textId="77777777" w:rsidR="00061339" w:rsidRDefault="00061339" w:rsidP="002275DB">
            <w:pPr>
              <w:rPr>
                <w:rFonts w:eastAsia="Times New Roman"/>
              </w:rPr>
            </w:pPr>
            <w:r>
              <w:rPr>
                <w:rFonts w:eastAsia="Times New Roman" w:cs="Arial"/>
                <w:color w:val="000000"/>
                <w:sz w:val="16"/>
                <w:szCs w:val="16"/>
              </w:rPr>
              <w:t>23.501 CR3345R3 (Rel-17, 'F'): Clarifications of NSAC and NSAC for roaming cases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B00AF"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5FF56"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13DD6" w14:textId="77777777" w:rsidR="00061339" w:rsidRDefault="00061339" w:rsidP="002275DB">
            <w:pPr>
              <w:rPr>
                <w:rFonts w:eastAsia="Times New Roman"/>
              </w:rPr>
            </w:pPr>
            <w:r>
              <w:rPr>
                <w:rFonts w:eastAsia="Times New Roman" w:cs="Arial"/>
                <w:color w:val="000000"/>
                <w:sz w:val="16"/>
                <w:szCs w:val="16"/>
              </w:rPr>
              <w:t>3345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E3267"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0765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85758"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BBB3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9E45A"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A3373" w14:textId="77777777" w:rsidR="00061339" w:rsidRDefault="00061339" w:rsidP="002275DB">
            <w:pPr>
              <w:rPr>
                <w:rFonts w:eastAsia="Times New Roman"/>
              </w:rPr>
            </w:pPr>
            <w:r>
              <w:rPr>
                <w:rFonts w:eastAsia="Times New Roman" w:cs="Arial"/>
                <w:color w:val="000000"/>
                <w:sz w:val="16"/>
                <w:szCs w:val="16"/>
              </w:rPr>
              <w:t>Revision of S2-2107943 in CR Pack SP-211307. CC#4: SP-211415r01 was approved. Revised to SP-211626.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4AC0D"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9506D" w14:textId="77777777" w:rsidR="00061339" w:rsidRDefault="00061339" w:rsidP="002275DB">
            <w:pPr>
              <w:rPr>
                <w:rFonts w:eastAsia="Times New Roman"/>
              </w:rPr>
            </w:pPr>
            <w:r>
              <w:rPr>
                <w:rFonts w:eastAsia="Times New Roman" w:cs="Arial"/>
                <w:color w:val="000000"/>
                <w:sz w:val="16"/>
                <w:szCs w:val="16"/>
              </w:rPr>
              <w:t>SP-211626</w:t>
            </w:r>
          </w:p>
        </w:tc>
      </w:tr>
      <w:tr w:rsidR="00061339" w14:paraId="47FF4D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24487"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BEB94" w14:textId="77777777" w:rsidR="00061339" w:rsidRDefault="00061339" w:rsidP="002275DB">
            <w:pPr>
              <w:rPr>
                <w:rFonts w:eastAsia="Times New Roman"/>
              </w:rPr>
            </w:pPr>
            <w:r>
              <w:rPr>
                <w:rFonts w:eastAsia="Times New Roman" w:cs="Arial"/>
                <w:color w:val="000000"/>
                <w:sz w:val="16"/>
                <w:szCs w:val="16"/>
              </w:rPr>
              <w:t>SP-211416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93BE5"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BA3B2" w14:textId="77777777" w:rsidR="00061339" w:rsidRDefault="00061339" w:rsidP="002275DB">
            <w:pPr>
              <w:rPr>
                <w:rFonts w:eastAsia="Times New Roman"/>
              </w:rPr>
            </w:pPr>
            <w:r>
              <w:rPr>
                <w:rFonts w:eastAsia="Times New Roman" w:cs="Arial"/>
                <w:color w:val="000000"/>
                <w:sz w:val="16"/>
                <w:szCs w:val="16"/>
              </w:rPr>
              <w:t>23.501 CR3331R2 (Rel-17, 'F'): Clarification on definition of NSSRG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3C5E6" w14:textId="77777777" w:rsidR="00061339" w:rsidRDefault="00061339" w:rsidP="002275DB">
            <w:pPr>
              <w:rPr>
                <w:rFonts w:eastAsia="Times New Roman"/>
              </w:rPr>
            </w:pPr>
            <w:r>
              <w:rPr>
                <w:rFonts w:eastAsia="Times New Roman" w:cs="Arial"/>
                <w:color w:val="000000"/>
                <w:sz w:val="16"/>
                <w:szCs w:val="16"/>
              </w:rPr>
              <w:t>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BC10C"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9E7EA" w14:textId="77777777" w:rsidR="00061339" w:rsidRDefault="00061339" w:rsidP="002275DB">
            <w:pPr>
              <w:rPr>
                <w:rFonts w:eastAsia="Times New Roman"/>
              </w:rPr>
            </w:pPr>
            <w:r>
              <w:rPr>
                <w:rFonts w:eastAsia="Times New Roman" w:cs="Arial"/>
                <w:color w:val="000000"/>
                <w:sz w:val="16"/>
                <w:szCs w:val="16"/>
              </w:rPr>
              <w:t>3331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2CDD5"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F2557"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866F4"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26B2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52F60"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53E9" w14:textId="77777777" w:rsidR="00061339" w:rsidRDefault="00061339" w:rsidP="002275DB">
            <w:pPr>
              <w:rPr>
                <w:rFonts w:eastAsia="Times New Roman"/>
              </w:rPr>
            </w:pPr>
            <w:r>
              <w:rPr>
                <w:rFonts w:eastAsia="Times New Roman" w:cs="Arial"/>
                <w:color w:val="000000"/>
                <w:sz w:val="16"/>
                <w:szCs w:val="16"/>
              </w:rPr>
              <w:t>Revision of S2-2107955 in CR Pack SP-211307.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AE9E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6870" w14:textId="77777777" w:rsidR="00061339" w:rsidRDefault="00061339" w:rsidP="002275DB">
            <w:pPr>
              <w:rPr>
                <w:rFonts w:eastAsia="Times New Roman"/>
              </w:rPr>
            </w:pPr>
          </w:p>
        </w:tc>
      </w:tr>
      <w:tr w:rsidR="00061339" w14:paraId="3EA7AE0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E20C4" w14:textId="77777777" w:rsidR="00061339" w:rsidRDefault="00061339" w:rsidP="002275D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BC82F" w14:textId="77777777" w:rsidR="00061339" w:rsidRDefault="00061339" w:rsidP="002275DB">
            <w:pPr>
              <w:rPr>
                <w:rFonts w:eastAsia="Times New Roman"/>
              </w:rPr>
            </w:pPr>
            <w:r>
              <w:rPr>
                <w:rFonts w:eastAsia="Times New Roman" w:cs="Arial"/>
                <w:color w:val="000000"/>
                <w:sz w:val="16"/>
                <w:szCs w:val="16"/>
              </w:rPr>
              <w:t>SP-211417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B89C4" w14:textId="77777777" w:rsidR="00061339" w:rsidRDefault="00061339" w:rsidP="002275D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1041C" w14:textId="77777777" w:rsidR="00061339" w:rsidRDefault="00061339" w:rsidP="002275DB">
            <w:pPr>
              <w:rPr>
                <w:rFonts w:eastAsia="Times New Roman"/>
              </w:rPr>
            </w:pPr>
            <w:r>
              <w:rPr>
                <w:rFonts w:eastAsia="Times New Roman" w:cs="Arial"/>
                <w:color w:val="000000"/>
                <w:sz w:val="16"/>
                <w:szCs w:val="16"/>
              </w:rPr>
              <w:t>Summary for WI 'Extension for headset interface tests of UE' (HInT)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79331" w14:textId="77777777" w:rsidR="00061339" w:rsidRDefault="00061339" w:rsidP="002275DB">
            <w:pPr>
              <w:rPr>
                <w:rFonts w:eastAsia="Times New Roman"/>
              </w:rPr>
            </w:pPr>
            <w:r>
              <w:rPr>
                <w:rFonts w:eastAsia="Times New Roman" w:cs="Arial"/>
                <w:color w:val="000000"/>
                <w:sz w:val="16"/>
                <w:szCs w:val="16"/>
              </w:rPr>
              <w:t>HEAD acoustics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6A3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12A3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E47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C64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C93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0201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B86F7" w14:textId="77777777" w:rsidR="00061339" w:rsidRDefault="00061339" w:rsidP="002275DB">
            <w:pPr>
              <w:rPr>
                <w:rFonts w:eastAsia="Times New Roman"/>
              </w:rPr>
            </w:pPr>
            <w:r>
              <w:rPr>
                <w:rFonts w:eastAsia="Times New Roman" w:cs="Arial"/>
                <w:color w:val="000000"/>
                <w:sz w:val="16"/>
                <w:szCs w:val="16"/>
              </w:rPr>
              <w:t>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9A8E" w14:textId="77777777" w:rsidR="00061339" w:rsidRDefault="00061339" w:rsidP="002275DB">
            <w:pPr>
              <w:rPr>
                <w:rFonts w:eastAsia="Times New Roman"/>
              </w:rPr>
            </w:pPr>
            <w:r>
              <w:rPr>
                <w:rFonts w:eastAsia="Times New Roman" w:cs="Arial"/>
                <w:color w:val="000000"/>
                <w:sz w:val="16"/>
                <w:szCs w:val="16"/>
              </w:rPr>
              <w:t>For Block Noting. CC#4: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717D8" w14:textId="77777777" w:rsidR="00061339" w:rsidRDefault="00061339" w:rsidP="002275D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AA6A5" w14:textId="77777777" w:rsidR="00061339" w:rsidRDefault="00061339" w:rsidP="002275DB">
            <w:pPr>
              <w:rPr>
                <w:rFonts w:eastAsia="Times New Roman"/>
              </w:rPr>
            </w:pPr>
          </w:p>
        </w:tc>
      </w:tr>
      <w:tr w:rsidR="00061339" w14:paraId="58EEF3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B40B1"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A875" w14:textId="77777777" w:rsidR="00061339" w:rsidRDefault="00061339" w:rsidP="002275DB">
            <w:pPr>
              <w:rPr>
                <w:rFonts w:eastAsia="Times New Roman"/>
              </w:rPr>
            </w:pPr>
            <w:r>
              <w:rPr>
                <w:rFonts w:eastAsia="Times New Roman" w:cs="Arial"/>
                <w:color w:val="000000"/>
                <w:sz w:val="16"/>
                <w:szCs w:val="16"/>
              </w:rPr>
              <w:t>SP-211418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46865"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5C701" w14:textId="77777777" w:rsidR="00061339" w:rsidRDefault="00061339" w:rsidP="002275DB">
            <w:pPr>
              <w:rPr>
                <w:rFonts w:eastAsia="Times New Roman"/>
              </w:rPr>
            </w:pPr>
            <w:r>
              <w:rPr>
                <w:rFonts w:eastAsia="Times New Roman" w:cs="Arial"/>
                <w:color w:val="000000"/>
                <w:sz w:val="16"/>
                <w:szCs w:val="16"/>
              </w:rPr>
              <w:t>TR 28.813 Study on new aspects of Energy Efficiency (EE)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042C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FEA0D" w14:textId="77777777" w:rsidR="00061339" w:rsidRDefault="00061339" w:rsidP="002275DB">
            <w:pPr>
              <w:rPr>
                <w:rFonts w:eastAsia="Times New Roman"/>
              </w:rPr>
            </w:pPr>
            <w:r>
              <w:rPr>
                <w:rFonts w:eastAsia="Times New Roman" w:cs="Arial"/>
                <w:color w:val="000000"/>
                <w:sz w:val="16"/>
                <w:szCs w:val="16"/>
              </w:rPr>
              <w:t>28.813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2A9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DFC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23A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F1F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91DA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2ACFE" w14:textId="77777777" w:rsidR="00061339" w:rsidRDefault="00061339" w:rsidP="002275DB">
            <w:pPr>
              <w:rPr>
                <w:rFonts w:eastAsia="Times New Roman"/>
              </w:rPr>
            </w:pPr>
            <w:r>
              <w:rPr>
                <w:rFonts w:eastAsia="Times New Roman" w:cs="Arial"/>
                <w:color w:val="000000"/>
                <w:sz w:val="16"/>
                <w:szCs w:val="16"/>
              </w:rPr>
              <w:t>FS_EE5G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3374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CA90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D9D0F" w14:textId="77777777" w:rsidR="00061339" w:rsidRDefault="00061339" w:rsidP="002275DB">
            <w:pPr>
              <w:rPr>
                <w:rFonts w:eastAsia="Times New Roman"/>
              </w:rPr>
            </w:pPr>
          </w:p>
        </w:tc>
      </w:tr>
      <w:tr w:rsidR="00061339" w14:paraId="7A8E566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8F3A4"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7C188" w14:textId="77777777" w:rsidR="00061339" w:rsidRDefault="00061339" w:rsidP="002275DB">
            <w:pPr>
              <w:rPr>
                <w:rFonts w:eastAsia="Times New Roman"/>
              </w:rPr>
            </w:pPr>
            <w:r>
              <w:rPr>
                <w:rFonts w:eastAsia="Times New Roman" w:cs="Arial"/>
                <w:color w:val="000000"/>
                <w:sz w:val="16"/>
                <w:szCs w:val="16"/>
              </w:rPr>
              <w:t>SP-211419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847EA"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B96C1" w14:textId="77777777" w:rsidR="00061339" w:rsidRDefault="00061339" w:rsidP="002275DB">
            <w:pPr>
              <w:rPr>
                <w:rFonts w:eastAsia="Times New Roman"/>
              </w:rPr>
            </w:pPr>
            <w:r>
              <w:rPr>
                <w:rFonts w:eastAsia="Times New Roman" w:cs="Arial"/>
                <w:color w:val="000000"/>
                <w:sz w:val="16"/>
                <w:szCs w:val="16"/>
              </w:rPr>
              <w:t>TS 28.556 Management and orchestration; Network policy management for 5G mobile networks; Stage 2 and stage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32D2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8E0A0" w14:textId="77777777" w:rsidR="00061339" w:rsidRDefault="00061339" w:rsidP="002275DB">
            <w:pPr>
              <w:rPr>
                <w:rFonts w:eastAsia="Times New Roman"/>
              </w:rPr>
            </w:pPr>
            <w:r>
              <w:rPr>
                <w:rFonts w:eastAsia="Times New Roman" w:cs="Arial"/>
                <w:color w:val="000000"/>
                <w:sz w:val="16"/>
                <w:szCs w:val="16"/>
              </w:rPr>
              <w:t>28.556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E4C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0F1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914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804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70C6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36B0A" w14:textId="77777777" w:rsidR="00061339" w:rsidRDefault="00061339" w:rsidP="002275DB">
            <w:pPr>
              <w:rPr>
                <w:rFonts w:eastAsia="Times New Roman"/>
              </w:rPr>
            </w:pPr>
            <w:r>
              <w:rPr>
                <w:rFonts w:eastAsia="Times New Roman" w:cs="Arial"/>
                <w:color w:val="000000"/>
                <w:sz w:val="16"/>
                <w:szCs w:val="16"/>
              </w:rPr>
              <w:t>NPM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E422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BBEE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8B395" w14:textId="77777777" w:rsidR="00061339" w:rsidRDefault="00061339" w:rsidP="002275DB">
            <w:pPr>
              <w:rPr>
                <w:rFonts w:eastAsia="Times New Roman"/>
              </w:rPr>
            </w:pPr>
          </w:p>
        </w:tc>
      </w:tr>
      <w:tr w:rsidR="00061339" w14:paraId="59CDB6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4E616"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BB6D5" w14:textId="77777777" w:rsidR="00061339" w:rsidRDefault="00061339" w:rsidP="002275DB">
            <w:pPr>
              <w:rPr>
                <w:rFonts w:eastAsia="Times New Roman"/>
              </w:rPr>
            </w:pPr>
            <w:r>
              <w:rPr>
                <w:rFonts w:eastAsia="Times New Roman" w:cs="Arial"/>
                <w:color w:val="000000"/>
                <w:sz w:val="16"/>
                <w:szCs w:val="16"/>
              </w:rPr>
              <w:t>SP-211420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1BEE0"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48BBD" w14:textId="77777777" w:rsidR="00061339" w:rsidRDefault="00061339" w:rsidP="002275DB">
            <w:pPr>
              <w:rPr>
                <w:rFonts w:eastAsia="Times New Roman"/>
              </w:rPr>
            </w:pPr>
            <w:r>
              <w:rPr>
                <w:rFonts w:eastAsia="Times New Roman" w:cs="Arial"/>
                <w:color w:val="000000"/>
                <w:sz w:val="16"/>
                <w:szCs w:val="16"/>
              </w:rPr>
              <w:t>TR 28.811 Study on network slice management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1AED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E795A" w14:textId="77777777" w:rsidR="00061339" w:rsidRDefault="00061339" w:rsidP="002275DB">
            <w:pPr>
              <w:rPr>
                <w:rFonts w:eastAsia="Times New Roman"/>
              </w:rPr>
            </w:pPr>
            <w:r>
              <w:rPr>
                <w:rFonts w:eastAsia="Times New Roman" w:cs="Arial"/>
                <w:color w:val="000000"/>
                <w:sz w:val="16"/>
                <w:szCs w:val="16"/>
              </w:rPr>
              <w:t>28.811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2517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BAE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7AD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37D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A8EB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12472" w14:textId="77777777" w:rsidR="00061339" w:rsidRDefault="00061339" w:rsidP="002275DB">
            <w:pPr>
              <w:rPr>
                <w:rFonts w:eastAsia="Times New Roman"/>
              </w:rPr>
            </w:pPr>
            <w:r>
              <w:rPr>
                <w:rFonts w:eastAsia="Times New Roman" w:cs="Arial"/>
                <w:color w:val="000000"/>
                <w:sz w:val="16"/>
                <w:szCs w:val="16"/>
              </w:rPr>
              <w:t>FS_NSMEN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004D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6039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3C79E" w14:textId="77777777" w:rsidR="00061339" w:rsidRDefault="00061339" w:rsidP="002275DB">
            <w:pPr>
              <w:rPr>
                <w:rFonts w:eastAsia="Times New Roman"/>
              </w:rPr>
            </w:pPr>
          </w:p>
        </w:tc>
      </w:tr>
      <w:tr w:rsidR="00061339" w14:paraId="3EC302A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FAFAF" w14:textId="77777777" w:rsidR="00061339" w:rsidRDefault="00061339" w:rsidP="002275DB">
            <w:pPr>
              <w:rPr>
                <w:rFonts w:eastAsia="Times New Roman"/>
                <w:sz w:val="24"/>
                <w:szCs w:val="24"/>
              </w:rPr>
            </w:pPr>
            <w:r>
              <w:rPr>
                <w:rFonts w:eastAsia="Times New Roman" w:cs="Arial"/>
                <w:color w:val="000000"/>
                <w:sz w:val="16"/>
                <w:szCs w:val="16"/>
              </w:rPr>
              <w:lastRenderedPageBreak/>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39C38" w14:textId="77777777" w:rsidR="00061339" w:rsidRDefault="00061339" w:rsidP="002275DB">
            <w:pPr>
              <w:rPr>
                <w:rFonts w:eastAsia="Times New Roman"/>
              </w:rPr>
            </w:pPr>
            <w:r>
              <w:rPr>
                <w:rFonts w:eastAsia="Times New Roman" w:cs="Arial"/>
                <w:color w:val="000000"/>
                <w:sz w:val="16"/>
                <w:szCs w:val="16"/>
              </w:rPr>
              <w:t>SP-211421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13C5"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C371F" w14:textId="77777777" w:rsidR="00061339" w:rsidRDefault="00061339" w:rsidP="002275DB">
            <w:pPr>
              <w:rPr>
                <w:rFonts w:eastAsia="Times New Roman"/>
              </w:rPr>
            </w:pPr>
            <w:r>
              <w:rPr>
                <w:rFonts w:eastAsia="Times New Roman" w:cs="Arial"/>
                <w:color w:val="000000"/>
                <w:sz w:val="16"/>
                <w:szCs w:val="16"/>
              </w:rPr>
              <w:t>TR 28.816 Study on charging aspects of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B6FD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E3AD5" w14:textId="77777777" w:rsidR="00061339" w:rsidRDefault="00061339" w:rsidP="002275DB">
            <w:pPr>
              <w:rPr>
                <w:rFonts w:eastAsia="Times New Roman"/>
              </w:rPr>
            </w:pPr>
            <w:r>
              <w:rPr>
                <w:rFonts w:eastAsia="Times New Roman" w:cs="Arial"/>
                <w:color w:val="000000"/>
                <w:sz w:val="16"/>
                <w:szCs w:val="16"/>
              </w:rPr>
              <w:t>28.816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3F2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202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032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948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E3FA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AD12" w14:textId="77777777" w:rsidR="00061339" w:rsidRDefault="00061339" w:rsidP="002275DB">
            <w:pPr>
              <w:rPr>
                <w:rFonts w:eastAsia="Times New Roman"/>
              </w:rPr>
            </w:pPr>
            <w:r>
              <w:rPr>
                <w:rFonts w:eastAsia="Times New Roman" w:cs="Arial"/>
                <w:color w:val="000000"/>
                <w:sz w:val="16"/>
                <w:szCs w:val="16"/>
              </w:rPr>
              <w:t>FS_5G_CIoT_CH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B847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5F63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46BAA" w14:textId="77777777" w:rsidR="00061339" w:rsidRDefault="00061339" w:rsidP="002275DB">
            <w:pPr>
              <w:rPr>
                <w:rFonts w:eastAsia="Times New Roman"/>
              </w:rPr>
            </w:pPr>
          </w:p>
        </w:tc>
      </w:tr>
      <w:tr w:rsidR="00061339" w14:paraId="4BE822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3C06"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08D71" w14:textId="77777777" w:rsidR="00061339" w:rsidRDefault="00061339" w:rsidP="002275DB">
            <w:pPr>
              <w:rPr>
                <w:rFonts w:eastAsia="Times New Roman"/>
              </w:rPr>
            </w:pPr>
            <w:r>
              <w:rPr>
                <w:rFonts w:eastAsia="Times New Roman" w:cs="Arial"/>
                <w:color w:val="000000"/>
                <w:sz w:val="16"/>
                <w:szCs w:val="16"/>
              </w:rPr>
              <w:t>SP-211422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F0B0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709B9" w14:textId="77777777" w:rsidR="00061339" w:rsidRDefault="00061339" w:rsidP="002275DB">
            <w:pPr>
              <w:rPr>
                <w:rFonts w:eastAsia="Times New Roman"/>
              </w:rPr>
            </w:pPr>
            <w:r>
              <w:rPr>
                <w:rFonts w:eastAsia="Times New Roman" w:cs="Arial"/>
                <w:color w:val="000000"/>
                <w:sz w:val="16"/>
                <w:szCs w:val="16"/>
              </w:rPr>
              <w:t>TR 28.822 Study on charging aspect of 5G LAN-type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D38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9DCA" w14:textId="77777777" w:rsidR="00061339" w:rsidRDefault="00061339" w:rsidP="002275DB">
            <w:pPr>
              <w:rPr>
                <w:rFonts w:eastAsia="Times New Roman"/>
              </w:rPr>
            </w:pPr>
            <w:r>
              <w:rPr>
                <w:rFonts w:eastAsia="Times New Roman" w:cs="Arial"/>
                <w:color w:val="000000"/>
                <w:sz w:val="16"/>
                <w:szCs w:val="16"/>
              </w:rPr>
              <w:t>28.822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E38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07A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B0A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919B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CD82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D1302" w14:textId="77777777" w:rsidR="00061339" w:rsidRDefault="00061339" w:rsidP="002275DB">
            <w:pPr>
              <w:rPr>
                <w:rFonts w:eastAsia="Times New Roman"/>
              </w:rPr>
            </w:pPr>
            <w:r>
              <w:rPr>
                <w:rFonts w:eastAsia="Times New Roman" w:cs="Arial"/>
                <w:color w:val="000000"/>
                <w:sz w:val="16"/>
                <w:szCs w:val="16"/>
              </w:rPr>
              <w:t>FS_5GLAN_CH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EE81B"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060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26F65" w14:textId="77777777" w:rsidR="00061339" w:rsidRDefault="00061339" w:rsidP="002275DB">
            <w:pPr>
              <w:rPr>
                <w:rFonts w:eastAsia="Times New Roman"/>
              </w:rPr>
            </w:pPr>
          </w:p>
        </w:tc>
      </w:tr>
      <w:tr w:rsidR="00061339" w14:paraId="6606F5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F1495"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55305" w14:textId="77777777" w:rsidR="00061339" w:rsidRDefault="00061339" w:rsidP="002275DB">
            <w:pPr>
              <w:rPr>
                <w:rFonts w:eastAsia="Times New Roman"/>
              </w:rPr>
            </w:pPr>
            <w:r>
              <w:rPr>
                <w:rFonts w:eastAsia="Times New Roman" w:cs="Arial"/>
                <w:color w:val="000000"/>
                <w:sz w:val="16"/>
                <w:szCs w:val="16"/>
              </w:rPr>
              <w:t>SP-211423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EDE2D"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E4BD3" w14:textId="77777777" w:rsidR="00061339" w:rsidRDefault="00061339" w:rsidP="002275DB">
            <w:pPr>
              <w:rPr>
                <w:rFonts w:eastAsia="Times New Roman"/>
              </w:rPr>
            </w:pPr>
            <w:r>
              <w:rPr>
                <w:rFonts w:eastAsia="Times New Roman" w:cs="Arial"/>
                <w:color w:val="000000"/>
                <w:sz w:val="16"/>
                <w:szCs w:val="16"/>
              </w:rPr>
              <w:t>TR 32.846 Study on charging aspects of Proximity-based Services (ProSe)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FB1A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EF889" w14:textId="77777777" w:rsidR="00061339" w:rsidRDefault="00061339" w:rsidP="002275DB">
            <w:pPr>
              <w:rPr>
                <w:rFonts w:eastAsia="Times New Roman"/>
              </w:rPr>
            </w:pPr>
            <w:r>
              <w:rPr>
                <w:rFonts w:eastAsia="Times New Roman" w:cs="Arial"/>
                <w:color w:val="000000"/>
                <w:sz w:val="16"/>
                <w:szCs w:val="16"/>
              </w:rPr>
              <w:t>32.846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161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FD1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2F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4F9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5C78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36CBD" w14:textId="77777777" w:rsidR="00061339" w:rsidRDefault="00061339" w:rsidP="002275DB">
            <w:pPr>
              <w:rPr>
                <w:rFonts w:eastAsia="Times New Roman"/>
              </w:rPr>
            </w:pPr>
            <w:r>
              <w:rPr>
                <w:rFonts w:eastAsia="Times New Roman" w:cs="Arial"/>
                <w:color w:val="000000"/>
                <w:sz w:val="16"/>
                <w:szCs w:val="16"/>
              </w:rPr>
              <w:t>FS_5G_Prose_CH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F767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F703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FE8E8" w14:textId="77777777" w:rsidR="00061339" w:rsidRDefault="00061339" w:rsidP="002275DB">
            <w:pPr>
              <w:rPr>
                <w:rFonts w:eastAsia="Times New Roman"/>
              </w:rPr>
            </w:pPr>
          </w:p>
        </w:tc>
      </w:tr>
      <w:tr w:rsidR="00061339" w14:paraId="66796F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CEA09"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B2778" w14:textId="77777777" w:rsidR="00061339" w:rsidRDefault="00061339" w:rsidP="002275DB">
            <w:pPr>
              <w:rPr>
                <w:rFonts w:eastAsia="Times New Roman"/>
              </w:rPr>
            </w:pPr>
            <w:r>
              <w:rPr>
                <w:rFonts w:eastAsia="Times New Roman" w:cs="Arial"/>
                <w:color w:val="000000"/>
                <w:sz w:val="16"/>
                <w:szCs w:val="16"/>
              </w:rPr>
              <w:t>SP-211424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61C63"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BA3C2" w14:textId="77777777" w:rsidR="00061339" w:rsidRDefault="00061339" w:rsidP="002275DB">
            <w:pPr>
              <w:rPr>
                <w:rFonts w:eastAsia="Times New Roman"/>
              </w:rPr>
            </w:pPr>
            <w:r>
              <w:rPr>
                <w:rFonts w:eastAsia="Times New Roman" w:cs="Arial"/>
                <w:color w:val="000000"/>
                <w:sz w:val="16"/>
                <w:szCs w:val="16"/>
              </w:rPr>
              <w:t>TR 32.847 Study on Charging Aspects for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203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D167" w14:textId="77777777" w:rsidR="00061339" w:rsidRDefault="00061339" w:rsidP="002275DB">
            <w:pPr>
              <w:rPr>
                <w:rFonts w:eastAsia="Times New Roman"/>
              </w:rPr>
            </w:pPr>
            <w:r>
              <w:rPr>
                <w:rFonts w:eastAsia="Times New Roman" w:cs="Arial"/>
                <w:color w:val="000000"/>
                <w:sz w:val="16"/>
                <w:szCs w:val="16"/>
              </w:rPr>
              <w:t>32.847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11F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03B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0B2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B88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6A57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9249" w14:textId="77777777" w:rsidR="00061339" w:rsidRDefault="00061339" w:rsidP="002275DB">
            <w:pPr>
              <w:rPr>
                <w:rFonts w:eastAsia="Times New Roman"/>
              </w:rPr>
            </w:pPr>
            <w:r>
              <w:rPr>
                <w:rFonts w:eastAsia="Times New Roman" w:cs="Arial"/>
                <w:color w:val="000000"/>
                <w:sz w:val="16"/>
                <w:szCs w:val="16"/>
              </w:rPr>
              <w:t>FS_NETSLICE_CH_Ph2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6BC01"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7692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8C6A5" w14:textId="77777777" w:rsidR="00061339" w:rsidRDefault="00061339" w:rsidP="002275DB">
            <w:pPr>
              <w:rPr>
                <w:rFonts w:eastAsia="Times New Roman"/>
              </w:rPr>
            </w:pPr>
          </w:p>
        </w:tc>
      </w:tr>
      <w:tr w:rsidR="00061339" w14:paraId="654EA2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746E2"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72D96" w14:textId="77777777" w:rsidR="00061339" w:rsidRDefault="00061339" w:rsidP="002275DB">
            <w:pPr>
              <w:rPr>
                <w:rFonts w:eastAsia="Times New Roman"/>
              </w:rPr>
            </w:pPr>
            <w:r>
              <w:rPr>
                <w:rFonts w:eastAsia="Times New Roman" w:cs="Arial"/>
                <w:color w:val="000000"/>
                <w:sz w:val="16"/>
                <w:szCs w:val="16"/>
              </w:rPr>
              <w:t>SP-211425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C930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174F2" w14:textId="77777777" w:rsidR="00061339" w:rsidRDefault="00061339" w:rsidP="002275DB">
            <w:pPr>
              <w:rPr>
                <w:rFonts w:eastAsia="Times New Roman"/>
              </w:rPr>
            </w:pPr>
            <w:r>
              <w:rPr>
                <w:rFonts w:eastAsia="Times New Roman" w:cs="Arial"/>
                <w:color w:val="000000"/>
                <w:sz w:val="16"/>
                <w:szCs w:val="16"/>
              </w:rPr>
              <w:t>TR 28.817 Study on the access control for management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0361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6EEF5" w14:textId="77777777" w:rsidR="00061339" w:rsidRDefault="00061339" w:rsidP="002275DB">
            <w:pPr>
              <w:rPr>
                <w:rFonts w:eastAsia="Times New Roman"/>
              </w:rPr>
            </w:pPr>
            <w:r>
              <w:rPr>
                <w:rFonts w:eastAsia="Times New Roman" w:cs="Arial"/>
                <w:color w:val="000000"/>
                <w:sz w:val="16"/>
                <w:szCs w:val="16"/>
              </w:rPr>
              <w:t>28.817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A23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52C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3A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86B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7DAB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F470B" w14:textId="77777777" w:rsidR="00061339" w:rsidRDefault="00061339" w:rsidP="002275DB">
            <w:pPr>
              <w:rPr>
                <w:rFonts w:eastAsia="Times New Roman"/>
              </w:rPr>
            </w:pPr>
            <w:r>
              <w:rPr>
                <w:rFonts w:eastAsia="Times New Roman" w:cs="Arial"/>
                <w:color w:val="000000"/>
                <w:sz w:val="16"/>
                <w:szCs w:val="16"/>
              </w:rPr>
              <w:t>FS_MNSAC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56EA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2C79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004A3" w14:textId="77777777" w:rsidR="00061339" w:rsidRDefault="00061339" w:rsidP="002275DB">
            <w:pPr>
              <w:rPr>
                <w:rFonts w:eastAsia="Times New Roman"/>
              </w:rPr>
            </w:pPr>
          </w:p>
        </w:tc>
      </w:tr>
      <w:tr w:rsidR="00061339" w14:paraId="542C58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4A3CB"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C5266" w14:textId="77777777" w:rsidR="00061339" w:rsidRDefault="00061339" w:rsidP="002275DB">
            <w:pPr>
              <w:rPr>
                <w:rFonts w:eastAsia="Times New Roman"/>
              </w:rPr>
            </w:pPr>
            <w:r>
              <w:rPr>
                <w:rFonts w:eastAsia="Times New Roman" w:cs="Arial"/>
                <w:color w:val="000000"/>
                <w:sz w:val="16"/>
                <w:szCs w:val="16"/>
              </w:rPr>
              <w:t>SP-211426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200F9"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C3C34" w14:textId="77777777" w:rsidR="00061339" w:rsidRDefault="00061339" w:rsidP="002275DB">
            <w:pPr>
              <w:rPr>
                <w:rFonts w:eastAsia="Times New Roman"/>
              </w:rPr>
            </w:pPr>
            <w:r>
              <w:rPr>
                <w:rFonts w:eastAsia="Times New Roman" w:cs="Arial"/>
                <w:color w:val="000000"/>
                <w:sz w:val="16"/>
                <w:szCs w:val="16"/>
              </w:rPr>
              <w:t>Revised WID on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E788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27A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5235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91C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112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8D4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90A9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761C0" w14:textId="77777777" w:rsidR="00061339" w:rsidRDefault="00061339" w:rsidP="002275DB">
            <w:pPr>
              <w:rPr>
                <w:rFonts w:eastAsia="Times New Roman"/>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DCD0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E796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5312D" w14:textId="77777777" w:rsidR="00061339" w:rsidRDefault="00061339" w:rsidP="002275DB">
            <w:pPr>
              <w:rPr>
                <w:rFonts w:eastAsia="Times New Roman"/>
              </w:rPr>
            </w:pPr>
          </w:p>
        </w:tc>
      </w:tr>
      <w:tr w:rsidR="00061339" w14:paraId="133B7F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72A39" w14:textId="77777777" w:rsidR="00061339" w:rsidRDefault="00061339" w:rsidP="002275DB">
            <w:pPr>
              <w:rPr>
                <w:rFonts w:eastAsia="Times New Roman"/>
                <w:sz w:val="24"/>
                <w:szCs w:val="24"/>
              </w:rPr>
            </w:pPr>
            <w:r>
              <w:rPr>
                <w:rFonts w:eastAsia="Times New Roman" w:cs="Arial"/>
                <w:color w:val="000000"/>
                <w:sz w:val="16"/>
                <w:szCs w:val="16"/>
              </w:rPr>
              <w:t>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BB441" w14:textId="77777777" w:rsidR="00061339" w:rsidRDefault="00061339" w:rsidP="002275DB">
            <w:pPr>
              <w:rPr>
                <w:rFonts w:eastAsia="Times New Roman"/>
              </w:rPr>
            </w:pPr>
            <w:r>
              <w:rPr>
                <w:rFonts w:eastAsia="Times New Roman" w:cs="Arial"/>
                <w:color w:val="000000"/>
                <w:sz w:val="16"/>
                <w:szCs w:val="16"/>
              </w:rPr>
              <w:t>SP-211427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F22D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95EDE" w14:textId="77777777" w:rsidR="00061339" w:rsidRDefault="00061339" w:rsidP="002275DB">
            <w:pPr>
              <w:rPr>
                <w:rFonts w:eastAsia="Times New Roman"/>
              </w:rPr>
            </w:pPr>
            <w:r>
              <w:rPr>
                <w:rFonts w:eastAsia="Times New Roman" w:cs="Arial"/>
                <w:color w:val="000000"/>
                <w:sz w:val="16"/>
                <w:szCs w:val="16"/>
              </w:rPr>
              <w:t>New SID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9114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9F96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218C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D1F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E34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061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C68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A1E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F3A4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AC1F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F8E86" w14:textId="77777777" w:rsidR="00061339" w:rsidRDefault="00061339" w:rsidP="002275DB">
            <w:pPr>
              <w:rPr>
                <w:rFonts w:eastAsia="Times New Roman"/>
              </w:rPr>
            </w:pPr>
          </w:p>
        </w:tc>
      </w:tr>
      <w:tr w:rsidR="00061339" w14:paraId="032FDB7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E7D0A"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FD5F4" w14:textId="77777777" w:rsidR="00061339" w:rsidRDefault="00061339" w:rsidP="002275DB">
            <w:pPr>
              <w:rPr>
                <w:rFonts w:eastAsia="Times New Roman"/>
              </w:rPr>
            </w:pPr>
            <w:r>
              <w:rPr>
                <w:rFonts w:eastAsia="Times New Roman" w:cs="Arial"/>
                <w:color w:val="000000"/>
                <w:sz w:val="16"/>
                <w:szCs w:val="16"/>
              </w:rPr>
              <w:t>SP-211428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FCC14"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4FE52" w14:textId="77777777" w:rsidR="00061339" w:rsidRDefault="00061339" w:rsidP="002275DB">
            <w:pPr>
              <w:rPr>
                <w:rFonts w:eastAsia="Times New Roman"/>
              </w:rPr>
            </w:pPr>
            <w:r>
              <w:rPr>
                <w:rFonts w:eastAsia="Times New Roman" w:cs="Arial"/>
                <w:color w:val="000000"/>
                <w:sz w:val="16"/>
                <w:szCs w:val="16"/>
              </w:rPr>
              <w:t>New WID on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D6E9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7CEA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EA61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5C1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D8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43A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3B32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D1B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6495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837B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F4325" w14:textId="77777777" w:rsidR="00061339" w:rsidRDefault="00061339" w:rsidP="002275DB">
            <w:pPr>
              <w:rPr>
                <w:rFonts w:eastAsia="Times New Roman"/>
              </w:rPr>
            </w:pPr>
          </w:p>
        </w:tc>
      </w:tr>
      <w:tr w:rsidR="00061339" w14:paraId="58CEE4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2B21A"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77BCC" w14:textId="77777777" w:rsidR="00061339" w:rsidRDefault="00061339" w:rsidP="002275DB">
            <w:pPr>
              <w:rPr>
                <w:rFonts w:eastAsia="Times New Roman"/>
              </w:rPr>
            </w:pPr>
            <w:r>
              <w:rPr>
                <w:rFonts w:eastAsia="Times New Roman" w:cs="Arial"/>
                <w:color w:val="000000"/>
                <w:sz w:val="16"/>
                <w:szCs w:val="16"/>
              </w:rPr>
              <w:t>SP-211429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4FE41"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ABF7C" w14:textId="77777777" w:rsidR="00061339" w:rsidRDefault="00061339" w:rsidP="002275DB">
            <w:pPr>
              <w:rPr>
                <w:rFonts w:eastAsia="Times New Roman"/>
              </w:rPr>
            </w:pPr>
            <w:r>
              <w:rPr>
                <w:rFonts w:eastAsia="Times New Roman" w:cs="Arial"/>
                <w:color w:val="000000"/>
                <w:sz w:val="16"/>
                <w:szCs w:val="16"/>
              </w:rPr>
              <w:t>New WID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0B08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19C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4DDC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C42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B9E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B8A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35C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32B7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6AF8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6BD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EE25D" w14:textId="77777777" w:rsidR="00061339" w:rsidRDefault="00061339" w:rsidP="002275DB">
            <w:pPr>
              <w:rPr>
                <w:rFonts w:eastAsia="Times New Roman"/>
              </w:rPr>
            </w:pPr>
          </w:p>
        </w:tc>
      </w:tr>
      <w:tr w:rsidR="00061339" w14:paraId="7B07D7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30079"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5D789" w14:textId="77777777" w:rsidR="00061339" w:rsidRDefault="00061339" w:rsidP="002275DB">
            <w:pPr>
              <w:rPr>
                <w:rFonts w:eastAsia="Times New Roman"/>
              </w:rPr>
            </w:pPr>
            <w:r>
              <w:rPr>
                <w:rFonts w:eastAsia="Times New Roman" w:cs="Arial"/>
                <w:color w:val="000000"/>
                <w:sz w:val="16"/>
                <w:szCs w:val="16"/>
              </w:rPr>
              <w:t>SP-211430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A5161"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0A8F8" w14:textId="77777777" w:rsidR="00061339" w:rsidRDefault="00061339" w:rsidP="002275DB">
            <w:pPr>
              <w:rPr>
                <w:rFonts w:eastAsia="Times New Roman"/>
              </w:rPr>
            </w:pPr>
            <w:r>
              <w:rPr>
                <w:rFonts w:eastAsia="Times New Roman" w:cs="Arial"/>
                <w:color w:val="000000"/>
                <w:sz w:val="16"/>
                <w:szCs w:val="16"/>
              </w:rPr>
              <w:t>New WID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E47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EC5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1623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1F4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544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19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1A8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C318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47E4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E38A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008A2" w14:textId="77777777" w:rsidR="00061339" w:rsidRDefault="00061339" w:rsidP="002275DB">
            <w:pPr>
              <w:rPr>
                <w:rFonts w:eastAsia="Times New Roman"/>
              </w:rPr>
            </w:pPr>
          </w:p>
        </w:tc>
      </w:tr>
      <w:tr w:rsidR="00061339" w14:paraId="0CC92CF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94CF"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DB4B9" w14:textId="77777777" w:rsidR="00061339" w:rsidRDefault="00061339" w:rsidP="002275DB">
            <w:pPr>
              <w:rPr>
                <w:rFonts w:eastAsia="Times New Roman"/>
              </w:rPr>
            </w:pPr>
            <w:r>
              <w:rPr>
                <w:rFonts w:eastAsia="Times New Roman" w:cs="Arial"/>
                <w:color w:val="000000"/>
                <w:sz w:val="16"/>
                <w:szCs w:val="16"/>
              </w:rPr>
              <w:t>SP-211431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AE9DD"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A6FCB" w14:textId="77777777" w:rsidR="00061339" w:rsidRDefault="00061339" w:rsidP="002275DB">
            <w:pPr>
              <w:rPr>
                <w:rFonts w:eastAsia="Times New Roman"/>
              </w:rPr>
            </w:pPr>
            <w:r>
              <w:rPr>
                <w:rFonts w:eastAsia="Times New Roman" w:cs="Arial"/>
                <w:color w:val="000000"/>
                <w:sz w:val="16"/>
                <w:szCs w:val="16"/>
              </w:rPr>
              <w:t>New WID on Self-Configuration of RAN 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F948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24B2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9C28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97B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9AD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2AC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96C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064B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550C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8728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7506" w14:textId="77777777" w:rsidR="00061339" w:rsidRDefault="00061339" w:rsidP="002275DB">
            <w:pPr>
              <w:rPr>
                <w:rFonts w:eastAsia="Times New Roman"/>
              </w:rPr>
            </w:pPr>
          </w:p>
        </w:tc>
      </w:tr>
      <w:tr w:rsidR="00061339" w14:paraId="452A97C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DD126"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D701B" w14:textId="77777777" w:rsidR="00061339" w:rsidRDefault="00061339" w:rsidP="002275DB">
            <w:pPr>
              <w:rPr>
                <w:rFonts w:eastAsia="Times New Roman"/>
              </w:rPr>
            </w:pPr>
            <w:r>
              <w:rPr>
                <w:rFonts w:eastAsia="Times New Roman" w:cs="Arial"/>
                <w:color w:val="000000"/>
                <w:sz w:val="16"/>
                <w:szCs w:val="16"/>
              </w:rPr>
              <w:t>SP-211432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2725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9EFE4" w14:textId="77777777" w:rsidR="00061339" w:rsidRDefault="00061339" w:rsidP="002275DB">
            <w:pPr>
              <w:rPr>
                <w:rFonts w:eastAsia="Times New Roman"/>
              </w:rPr>
            </w:pPr>
            <w:r>
              <w:rPr>
                <w:rFonts w:eastAsia="Times New Roman" w:cs="Arial"/>
                <w:color w:val="000000"/>
                <w:sz w:val="16"/>
                <w:szCs w:val="16"/>
              </w:rPr>
              <w:t>New Study on Fault Supervision Evolution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4C7B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E48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A06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54E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AFC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D87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FE6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5969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F1C6F" w14:textId="77777777" w:rsidR="00061339" w:rsidRDefault="00061339" w:rsidP="002275DB">
            <w:pPr>
              <w:rPr>
                <w:rFonts w:eastAsia="Times New Roman"/>
                <w:sz w:val="24"/>
                <w:szCs w:val="24"/>
              </w:rPr>
            </w:pPr>
            <w:r>
              <w:rPr>
                <w:rFonts w:eastAsia="Times New Roman" w:cs="Arial"/>
                <w:color w:val="000000"/>
                <w:sz w:val="16"/>
                <w:szCs w:val="16"/>
              </w:rPr>
              <w:t>Removed from Block Approval. CC#4: Postponed. SA WG5 to further consider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2B8A6"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28879" w14:textId="77777777" w:rsidR="00061339" w:rsidRDefault="00061339" w:rsidP="002275DB">
            <w:pPr>
              <w:rPr>
                <w:rFonts w:eastAsia="Times New Roman"/>
              </w:rPr>
            </w:pPr>
          </w:p>
        </w:tc>
      </w:tr>
      <w:tr w:rsidR="00061339" w14:paraId="3B96AE5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E411B"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47409" w14:textId="77777777" w:rsidR="00061339" w:rsidRDefault="00061339" w:rsidP="002275DB">
            <w:pPr>
              <w:rPr>
                <w:rFonts w:eastAsia="Times New Roman"/>
              </w:rPr>
            </w:pPr>
            <w:r>
              <w:rPr>
                <w:rFonts w:eastAsia="Times New Roman" w:cs="Arial"/>
                <w:color w:val="000000"/>
                <w:sz w:val="16"/>
                <w:szCs w:val="16"/>
              </w:rPr>
              <w:t>SP-211433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4653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B0688" w14:textId="77777777" w:rsidR="00061339" w:rsidRDefault="00061339" w:rsidP="002275DB">
            <w:pPr>
              <w:rPr>
                <w:rFonts w:eastAsia="Times New Roman"/>
              </w:rPr>
            </w:pPr>
            <w:r>
              <w:rPr>
                <w:rFonts w:eastAsia="Times New Roman" w:cs="Arial"/>
                <w:color w:val="000000"/>
                <w:sz w:val="16"/>
                <w:szCs w:val="16"/>
              </w:rPr>
              <w:t>New Study on Key Quality Indicators (KQIs) for 5G service experience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6617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575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6ADD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8AC7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DE9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261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AA0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1A3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7D1C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8CF0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B6823" w14:textId="77777777" w:rsidR="00061339" w:rsidRDefault="00061339" w:rsidP="002275DB">
            <w:pPr>
              <w:rPr>
                <w:rFonts w:eastAsia="Times New Roman"/>
              </w:rPr>
            </w:pPr>
          </w:p>
        </w:tc>
      </w:tr>
      <w:tr w:rsidR="00061339" w14:paraId="2053EC4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B8FE9" w14:textId="77777777" w:rsidR="00061339" w:rsidRDefault="00061339" w:rsidP="002275DB">
            <w:pPr>
              <w:rPr>
                <w:rFonts w:eastAsia="Times New Roman"/>
                <w:sz w:val="24"/>
                <w:szCs w:val="24"/>
              </w:rPr>
            </w:pPr>
            <w:r>
              <w:rPr>
                <w:rFonts w:eastAsia="Times New Roman" w:cs="Arial"/>
                <w:color w:val="000000"/>
                <w:sz w:val="16"/>
                <w:szCs w:val="16"/>
              </w:rPr>
              <w:lastRenderedPageBreak/>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C8F9F" w14:textId="77777777" w:rsidR="00061339" w:rsidRDefault="00061339" w:rsidP="002275DB">
            <w:pPr>
              <w:rPr>
                <w:rFonts w:eastAsia="Times New Roman"/>
              </w:rPr>
            </w:pPr>
            <w:r>
              <w:rPr>
                <w:rFonts w:eastAsia="Times New Roman" w:cs="Arial"/>
                <w:color w:val="000000"/>
                <w:sz w:val="16"/>
                <w:szCs w:val="16"/>
              </w:rPr>
              <w:t>SP-211434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EA684"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71B66" w14:textId="77777777" w:rsidR="00061339" w:rsidRDefault="00061339" w:rsidP="002275DB">
            <w:pPr>
              <w:rPr>
                <w:rFonts w:eastAsia="Times New Roman"/>
              </w:rPr>
            </w:pPr>
            <w:r>
              <w:rPr>
                <w:rFonts w:eastAsia="Times New Roman" w:cs="Arial"/>
                <w:color w:val="000000"/>
                <w:sz w:val="16"/>
                <w:szCs w:val="16"/>
              </w:rPr>
              <w:t>New WID on Network slice provisioning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3053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C4E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C427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EB1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7FA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F7F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95F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F65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AB54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97C2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C9459" w14:textId="77777777" w:rsidR="00061339" w:rsidRDefault="00061339" w:rsidP="002275DB">
            <w:pPr>
              <w:rPr>
                <w:rFonts w:eastAsia="Times New Roman"/>
              </w:rPr>
            </w:pPr>
          </w:p>
        </w:tc>
      </w:tr>
      <w:tr w:rsidR="00061339" w14:paraId="05DBAD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D3B3C"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650E8" w14:textId="77777777" w:rsidR="00061339" w:rsidRDefault="00061339" w:rsidP="002275DB">
            <w:pPr>
              <w:rPr>
                <w:rFonts w:eastAsia="Times New Roman"/>
              </w:rPr>
            </w:pPr>
            <w:r>
              <w:rPr>
                <w:rFonts w:eastAsia="Times New Roman" w:cs="Arial"/>
                <w:color w:val="000000"/>
                <w:sz w:val="16"/>
                <w:szCs w:val="16"/>
              </w:rPr>
              <w:t>SP-211435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A7B2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04E0" w14:textId="77777777" w:rsidR="00061339" w:rsidRDefault="00061339" w:rsidP="002275DB">
            <w:pPr>
              <w:rPr>
                <w:rFonts w:eastAsia="Times New Roman"/>
              </w:rPr>
            </w:pPr>
            <w:r>
              <w:rPr>
                <w:rFonts w:eastAsia="Times New Roman" w:cs="Arial"/>
                <w:color w:val="000000"/>
                <w:sz w:val="16"/>
                <w:szCs w:val="16"/>
              </w:rPr>
              <w:t>New Study on Enhancement of the management aspects related to 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BEC0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BDE8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3D9A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186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59E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C1A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D383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226D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8DAE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3814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25536" w14:textId="77777777" w:rsidR="00061339" w:rsidRDefault="00061339" w:rsidP="002275DB">
            <w:pPr>
              <w:rPr>
                <w:rFonts w:eastAsia="Times New Roman"/>
              </w:rPr>
            </w:pPr>
          </w:p>
        </w:tc>
      </w:tr>
      <w:tr w:rsidR="00061339" w14:paraId="425900C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5238B"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17D4F" w14:textId="77777777" w:rsidR="00061339" w:rsidRDefault="00061339" w:rsidP="002275DB">
            <w:pPr>
              <w:rPr>
                <w:rFonts w:eastAsia="Times New Roman"/>
              </w:rPr>
            </w:pPr>
            <w:r>
              <w:rPr>
                <w:rFonts w:eastAsia="Times New Roman" w:cs="Arial"/>
                <w:color w:val="000000"/>
                <w:sz w:val="16"/>
                <w:szCs w:val="16"/>
              </w:rPr>
              <w:t>SP-211436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13C8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BF890" w14:textId="77777777" w:rsidR="00061339" w:rsidRDefault="00061339" w:rsidP="002275DB">
            <w:pPr>
              <w:rPr>
                <w:rFonts w:eastAsia="Times New Roman"/>
              </w:rPr>
            </w:pPr>
            <w:r>
              <w:rPr>
                <w:rFonts w:eastAsia="Times New Roman" w:cs="Arial"/>
                <w:color w:val="000000"/>
                <w:sz w:val="16"/>
                <w:szCs w:val="16"/>
              </w:rPr>
              <w:t>New Study on enhancement of management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B66E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7ADC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2301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BAD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7B4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AE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F3B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19AB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8444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038A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B195F" w14:textId="77777777" w:rsidR="00061339" w:rsidRDefault="00061339" w:rsidP="002275DB">
            <w:pPr>
              <w:rPr>
                <w:rFonts w:eastAsia="Times New Roman"/>
              </w:rPr>
            </w:pPr>
          </w:p>
        </w:tc>
      </w:tr>
      <w:tr w:rsidR="00061339" w14:paraId="60D9B2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036D2"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416A4" w14:textId="77777777" w:rsidR="00061339" w:rsidRDefault="00061339" w:rsidP="002275DB">
            <w:pPr>
              <w:rPr>
                <w:rFonts w:eastAsia="Times New Roman"/>
              </w:rPr>
            </w:pPr>
            <w:r>
              <w:rPr>
                <w:rFonts w:eastAsia="Times New Roman" w:cs="Arial"/>
                <w:color w:val="000000"/>
                <w:sz w:val="16"/>
                <w:szCs w:val="16"/>
              </w:rPr>
              <w:t>SP-211437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57142"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6EF74" w14:textId="77777777" w:rsidR="00061339" w:rsidRDefault="00061339" w:rsidP="002275DB">
            <w:pPr>
              <w:rPr>
                <w:rFonts w:eastAsia="Times New Roman"/>
              </w:rPr>
            </w:pPr>
            <w:r>
              <w:rPr>
                <w:rFonts w:eastAsia="Times New Roman" w:cs="Arial"/>
                <w:color w:val="000000"/>
                <w:sz w:val="16"/>
                <w:szCs w:val="16"/>
              </w:rPr>
              <w:t>Revised Study on new aspects of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D265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55C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D8CB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BC7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751F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F89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CE1D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15D28" w14:textId="77777777" w:rsidR="00061339" w:rsidRDefault="00061339" w:rsidP="002275DB">
            <w:pPr>
              <w:rPr>
                <w:rFonts w:eastAsia="Times New Roman"/>
              </w:rPr>
            </w:pPr>
            <w:r>
              <w:rPr>
                <w:rFonts w:eastAsia="Times New Roman" w:cs="Arial"/>
                <w:color w:val="000000"/>
                <w:sz w:val="16"/>
                <w:szCs w:val="16"/>
              </w:rPr>
              <w:t>FS_EE5G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FB63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DA73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56111" w14:textId="77777777" w:rsidR="00061339" w:rsidRDefault="00061339" w:rsidP="002275DB">
            <w:pPr>
              <w:rPr>
                <w:rFonts w:eastAsia="Times New Roman"/>
              </w:rPr>
            </w:pPr>
          </w:p>
        </w:tc>
      </w:tr>
      <w:tr w:rsidR="00061339" w14:paraId="35E425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06C9"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E0FB5" w14:textId="77777777" w:rsidR="00061339" w:rsidRDefault="00061339" w:rsidP="002275DB">
            <w:pPr>
              <w:rPr>
                <w:rFonts w:eastAsia="Times New Roman"/>
              </w:rPr>
            </w:pPr>
            <w:r>
              <w:rPr>
                <w:rFonts w:eastAsia="Times New Roman" w:cs="Arial"/>
                <w:color w:val="000000"/>
                <w:sz w:val="16"/>
                <w:szCs w:val="16"/>
              </w:rPr>
              <w:t>SP-211438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D5F8D"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7AB66" w14:textId="77777777" w:rsidR="00061339" w:rsidRDefault="00061339" w:rsidP="002275DB">
            <w:pPr>
              <w:rPr>
                <w:rFonts w:eastAsia="Times New Roman"/>
              </w:rPr>
            </w:pPr>
            <w:r>
              <w:rPr>
                <w:rFonts w:eastAsia="Times New Roman" w:cs="Arial"/>
                <w:color w:val="000000"/>
                <w:sz w:val="16"/>
                <w:szCs w:val="16"/>
              </w:rPr>
              <w:t>Revised WID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70F3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097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8BC9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7A4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B88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575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1F3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9A040" w14:textId="77777777" w:rsidR="00061339" w:rsidRDefault="00061339" w:rsidP="002275DB">
            <w:pPr>
              <w:rPr>
                <w:rFonts w:eastAsia="Times New Roman"/>
              </w:rPr>
            </w:pPr>
            <w:r>
              <w:rPr>
                <w:rFonts w:eastAsia="Times New Roman"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57DF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EF20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6F8D1" w14:textId="77777777" w:rsidR="00061339" w:rsidRDefault="00061339" w:rsidP="002275DB">
            <w:pPr>
              <w:rPr>
                <w:rFonts w:eastAsia="Times New Roman"/>
              </w:rPr>
            </w:pPr>
          </w:p>
        </w:tc>
      </w:tr>
      <w:tr w:rsidR="00061339" w14:paraId="7270FB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97C62"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58628" w14:textId="77777777" w:rsidR="00061339" w:rsidRDefault="00061339" w:rsidP="002275DB">
            <w:pPr>
              <w:rPr>
                <w:rFonts w:eastAsia="Times New Roman"/>
              </w:rPr>
            </w:pPr>
            <w:r>
              <w:rPr>
                <w:rFonts w:eastAsia="Times New Roman" w:cs="Arial"/>
                <w:color w:val="000000"/>
                <w:sz w:val="16"/>
                <w:szCs w:val="16"/>
              </w:rPr>
              <w:t>SP-211439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87C1C"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DEDE7" w14:textId="77777777" w:rsidR="00061339" w:rsidRDefault="00061339" w:rsidP="002275DB">
            <w:pPr>
              <w:rPr>
                <w:rFonts w:eastAsia="Times New Roman"/>
              </w:rPr>
            </w:pPr>
            <w:r>
              <w:rPr>
                <w:rFonts w:eastAsia="Times New Roman" w:cs="Arial"/>
                <w:color w:val="000000"/>
                <w:sz w:val="16"/>
                <w:szCs w:val="16"/>
              </w:rPr>
              <w:t>Revised WID on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C857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827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6F9B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650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582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D9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DDDC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13C23" w14:textId="77777777" w:rsidR="00061339" w:rsidRDefault="00061339" w:rsidP="002275DB">
            <w:pPr>
              <w:rPr>
                <w:rFonts w:eastAsia="Times New Roman"/>
              </w:rPr>
            </w:pPr>
            <w:r>
              <w:rPr>
                <w:rFonts w:eastAsia="Times New Roman" w:cs="Arial"/>
                <w:color w:val="000000"/>
                <w:sz w:val="16"/>
                <w:szCs w:val="16"/>
              </w:rPr>
              <w:t>eMDAS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CCA5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DA8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E10A2" w14:textId="77777777" w:rsidR="00061339" w:rsidRDefault="00061339" w:rsidP="002275DB">
            <w:pPr>
              <w:rPr>
                <w:rFonts w:eastAsia="Times New Roman"/>
              </w:rPr>
            </w:pPr>
          </w:p>
        </w:tc>
      </w:tr>
      <w:tr w:rsidR="00061339" w14:paraId="7B867C9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9957A"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85B4A" w14:textId="77777777" w:rsidR="00061339" w:rsidRDefault="00061339" w:rsidP="002275DB">
            <w:pPr>
              <w:rPr>
                <w:rFonts w:eastAsia="Times New Roman"/>
              </w:rPr>
            </w:pPr>
            <w:r>
              <w:rPr>
                <w:rFonts w:eastAsia="Times New Roman" w:cs="Arial"/>
                <w:color w:val="000000"/>
                <w:sz w:val="16"/>
                <w:szCs w:val="16"/>
              </w:rPr>
              <w:t>SP-211440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2E3F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9DBB" w14:textId="77777777" w:rsidR="00061339" w:rsidRDefault="00061339" w:rsidP="002275DB">
            <w:pPr>
              <w:rPr>
                <w:rFonts w:eastAsia="Times New Roman"/>
              </w:rPr>
            </w:pPr>
            <w:r>
              <w:rPr>
                <w:rFonts w:eastAsia="Times New Roman" w:cs="Arial"/>
                <w:color w:val="000000"/>
                <w:sz w:val="16"/>
                <w:szCs w:val="16"/>
              </w:rPr>
              <w:t>New Study on new aspects of EE for 5G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CDE9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3D7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33D3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FDB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678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7BA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ADEC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159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2675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3ACD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B1A24" w14:textId="77777777" w:rsidR="00061339" w:rsidRDefault="00061339" w:rsidP="002275DB">
            <w:pPr>
              <w:rPr>
                <w:rFonts w:eastAsia="Times New Roman"/>
              </w:rPr>
            </w:pPr>
          </w:p>
        </w:tc>
      </w:tr>
      <w:tr w:rsidR="00061339" w14:paraId="509C17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7934F"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B3CB4" w14:textId="77777777" w:rsidR="00061339" w:rsidRDefault="00061339" w:rsidP="002275DB">
            <w:pPr>
              <w:rPr>
                <w:rFonts w:eastAsia="Times New Roman"/>
              </w:rPr>
            </w:pPr>
            <w:r>
              <w:rPr>
                <w:rFonts w:eastAsia="Times New Roman" w:cs="Arial"/>
                <w:color w:val="000000"/>
                <w:sz w:val="16"/>
                <w:szCs w:val="16"/>
              </w:rPr>
              <w:t>SP-211441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49AB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0F3DE" w14:textId="77777777" w:rsidR="00061339" w:rsidRDefault="00061339" w:rsidP="002275DB">
            <w:pPr>
              <w:rPr>
                <w:rFonts w:eastAsia="Times New Roman"/>
              </w:rPr>
            </w:pPr>
            <w:r>
              <w:rPr>
                <w:rFonts w:eastAsia="Times New Roman" w:cs="Arial"/>
                <w:color w:val="000000"/>
                <w:sz w:val="16"/>
                <w:szCs w:val="16"/>
              </w:rPr>
              <w:t>New WID on Enhancements of EE for 5G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84FC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8A39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890B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504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07B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801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C4CF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12C6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0ECF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09EF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0647E" w14:textId="77777777" w:rsidR="00061339" w:rsidRDefault="00061339" w:rsidP="002275DB">
            <w:pPr>
              <w:rPr>
                <w:rFonts w:eastAsia="Times New Roman"/>
              </w:rPr>
            </w:pPr>
          </w:p>
        </w:tc>
      </w:tr>
      <w:tr w:rsidR="00061339" w14:paraId="42A3AB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C5EE8"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AB52" w14:textId="77777777" w:rsidR="00061339" w:rsidRDefault="00061339" w:rsidP="002275DB">
            <w:pPr>
              <w:rPr>
                <w:rFonts w:eastAsia="Times New Roman"/>
              </w:rPr>
            </w:pPr>
            <w:r>
              <w:rPr>
                <w:rFonts w:eastAsia="Times New Roman" w:cs="Arial"/>
                <w:color w:val="000000"/>
                <w:sz w:val="16"/>
                <w:szCs w:val="16"/>
              </w:rPr>
              <w:t>SP-211442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635B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8267" w14:textId="77777777" w:rsidR="00061339" w:rsidRDefault="00061339" w:rsidP="002275DB">
            <w:pPr>
              <w:rPr>
                <w:rFonts w:eastAsia="Times New Roman"/>
              </w:rPr>
            </w:pPr>
            <w:r>
              <w:rPr>
                <w:rFonts w:eastAsia="Times New Roman" w:cs="Arial"/>
                <w:color w:val="000000"/>
                <w:sz w:val="16"/>
                <w:szCs w:val="16"/>
              </w:rPr>
              <w:t>New Study on Deterministic Communication Service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F951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76DD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EC7A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EEC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63F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24D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11E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A13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BA4D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EB50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4865E" w14:textId="77777777" w:rsidR="00061339" w:rsidRDefault="00061339" w:rsidP="002275DB">
            <w:pPr>
              <w:rPr>
                <w:rFonts w:eastAsia="Times New Roman"/>
              </w:rPr>
            </w:pPr>
          </w:p>
        </w:tc>
      </w:tr>
      <w:tr w:rsidR="00061339" w14:paraId="69DB49A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34D6F"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6BF2" w14:textId="77777777" w:rsidR="00061339" w:rsidRDefault="00061339" w:rsidP="002275DB">
            <w:pPr>
              <w:rPr>
                <w:rFonts w:eastAsia="Times New Roman"/>
              </w:rPr>
            </w:pPr>
            <w:r>
              <w:rPr>
                <w:rFonts w:eastAsia="Times New Roman" w:cs="Arial"/>
                <w:color w:val="000000"/>
                <w:sz w:val="16"/>
                <w:szCs w:val="16"/>
              </w:rPr>
              <w:t>SP-211443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00DD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FAC4C" w14:textId="77777777" w:rsidR="00061339" w:rsidRDefault="00061339" w:rsidP="002275DB">
            <w:pPr>
              <w:rPr>
                <w:rFonts w:eastAsia="Times New Roman"/>
              </w:rPr>
            </w:pPr>
            <w:r>
              <w:rPr>
                <w:rFonts w:eastAsia="Times New Roman" w:cs="Arial"/>
                <w:color w:val="000000"/>
                <w:sz w:val="16"/>
                <w:szCs w:val="16"/>
              </w:rPr>
              <w:t>New Study on AI/ 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1CC7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E61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5FF5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90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264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2A2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B35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0C02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795B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7849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78AF9" w14:textId="77777777" w:rsidR="00061339" w:rsidRDefault="00061339" w:rsidP="002275DB">
            <w:pPr>
              <w:rPr>
                <w:rFonts w:eastAsia="Times New Roman"/>
              </w:rPr>
            </w:pPr>
          </w:p>
        </w:tc>
      </w:tr>
      <w:tr w:rsidR="00061339" w14:paraId="5B91A4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635CF"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B1660" w14:textId="77777777" w:rsidR="00061339" w:rsidRDefault="00061339" w:rsidP="002275DB">
            <w:pPr>
              <w:rPr>
                <w:rFonts w:eastAsia="Times New Roman"/>
              </w:rPr>
            </w:pPr>
            <w:r>
              <w:rPr>
                <w:rFonts w:eastAsia="Times New Roman" w:cs="Arial"/>
                <w:color w:val="000000"/>
                <w:sz w:val="16"/>
                <w:szCs w:val="16"/>
              </w:rPr>
              <w:t>SP-211444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621F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2BAD5" w14:textId="77777777" w:rsidR="00061339" w:rsidRDefault="00061339" w:rsidP="002275DB">
            <w:pPr>
              <w:rPr>
                <w:rFonts w:eastAsia="Times New Roman"/>
              </w:rPr>
            </w:pPr>
            <w:r>
              <w:rPr>
                <w:rFonts w:eastAsia="Times New Roman" w:cs="Arial"/>
                <w:color w:val="000000"/>
                <w:sz w:val="16"/>
                <w:szCs w:val="16"/>
              </w:rPr>
              <w:t>New Study on Network and Service Operations for Energy Utilities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641A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0F6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43F5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E75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6C1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C8E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C0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37D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0A913" w14:textId="77777777" w:rsidR="00061339" w:rsidRDefault="00061339" w:rsidP="002275DB">
            <w:pPr>
              <w:rPr>
                <w:rFonts w:eastAsia="Times New Roman"/>
                <w:sz w:val="24"/>
                <w:szCs w:val="24"/>
              </w:rPr>
            </w:pPr>
            <w:r>
              <w:rPr>
                <w:rFonts w:eastAsia="Times New Roman" w:cs="Arial"/>
                <w:color w:val="000000"/>
                <w:sz w:val="16"/>
                <w:szCs w:val="16"/>
              </w:rPr>
              <w:t>Removed from Block Approval. CC#2: SP-211444r03 was approved. Revised to SP-211622.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304E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12628" w14:textId="77777777" w:rsidR="00061339" w:rsidRDefault="00061339" w:rsidP="002275DB">
            <w:pPr>
              <w:rPr>
                <w:rFonts w:eastAsia="Times New Roman"/>
              </w:rPr>
            </w:pPr>
            <w:r>
              <w:rPr>
                <w:rFonts w:eastAsia="Times New Roman" w:cs="Arial"/>
                <w:color w:val="000000"/>
                <w:sz w:val="16"/>
                <w:szCs w:val="16"/>
              </w:rPr>
              <w:t>SP-211622</w:t>
            </w:r>
          </w:p>
        </w:tc>
      </w:tr>
      <w:tr w:rsidR="00061339" w14:paraId="4E5509D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07F6A" w14:textId="77777777" w:rsidR="00061339" w:rsidRDefault="00061339" w:rsidP="002275D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F932" w14:textId="77777777" w:rsidR="00061339" w:rsidRDefault="00061339" w:rsidP="002275DB">
            <w:pPr>
              <w:rPr>
                <w:rFonts w:eastAsia="Times New Roman"/>
              </w:rPr>
            </w:pPr>
            <w:r>
              <w:rPr>
                <w:rFonts w:eastAsia="Times New Roman" w:cs="Arial"/>
                <w:color w:val="000000"/>
                <w:sz w:val="16"/>
                <w:szCs w:val="16"/>
              </w:rPr>
              <w:t>SP-211445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8DE6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8531B" w14:textId="77777777" w:rsidR="00061339" w:rsidRDefault="00061339" w:rsidP="002275DB">
            <w:pPr>
              <w:rPr>
                <w:rFonts w:eastAsia="Times New Roman"/>
              </w:rPr>
            </w:pPr>
            <w:r>
              <w:rPr>
                <w:rFonts w:eastAsia="Times New Roman" w:cs="Arial"/>
                <w:color w:val="000000"/>
                <w:sz w:val="16"/>
                <w:szCs w:val="16"/>
              </w:rPr>
              <w:t>New Study on evaluation of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9162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41D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E915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F4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94F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D90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AC1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8294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4809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67EC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B0C56" w14:textId="77777777" w:rsidR="00061339" w:rsidRDefault="00061339" w:rsidP="002275DB">
            <w:pPr>
              <w:rPr>
                <w:rFonts w:eastAsia="Times New Roman"/>
              </w:rPr>
            </w:pPr>
          </w:p>
        </w:tc>
      </w:tr>
      <w:tr w:rsidR="00061339" w14:paraId="1AA694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8868E"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C78E" w14:textId="77777777" w:rsidR="00061339" w:rsidRDefault="00061339" w:rsidP="002275DB">
            <w:pPr>
              <w:rPr>
                <w:rFonts w:eastAsia="Times New Roman"/>
              </w:rPr>
            </w:pPr>
            <w:r>
              <w:rPr>
                <w:rFonts w:eastAsia="Times New Roman" w:cs="Arial"/>
                <w:color w:val="000000"/>
                <w:sz w:val="16"/>
                <w:szCs w:val="16"/>
              </w:rPr>
              <w:t>SP-211446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A87D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A73F0" w14:textId="77777777" w:rsidR="00061339" w:rsidRDefault="00061339" w:rsidP="002275DB">
            <w:pPr>
              <w:rPr>
                <w:rFonts w:eastAsia="Times New Roman"/>
              </w:rPr>
            </w:pPr>
            <w:r>
              <w:rPr>
                <w:rFonts w:eastAsia="Times New Roman" w:cs="Arial"/>
                <w:color w:val="000000"/>
                <w:sz w:val="16"/>
                <w:szCs w:val="16"/>
              </w:rPr>
              <w:t>New Study on enhancement of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E8B7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82B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A97B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C09A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E7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EF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D56D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9BD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CB1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53F7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8E78" w14:textId="77777777" w:rsidR="00061339" w:rsidRDefault="00061339" w:rsidP="002275DB">
            <w:pPr>
              <w:rPr>
                <w:rFonts w:eastAsia="Times New Roman"/>
              </w:rPr>
            </w:pPr>
          </w:p>
        </w:tc>
      </w:tr>
      <w:tr w:rsidR="00061339" w14:paraId="1357D22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8AC69" w14:textId="77777777" w:rsidR="00061339" w:rsidRDefault="00061339" w:rsidP="002275DB">
            <w:pPr>
              <w:rPr>
                <w:rFonts w:eastAsia="Times New Roman"/>
                <w:sz w:val="24"/>
                <w:szCs w:val="24"/>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ADBF7" w14:textId="77777777" w:rsidR="00061339" w:rsidRDefault="00061339" w:rsidP="002275DB">
            <w:pPr>
              <w:rPr>
                <w:rFonts w:eastAsia="Times New Roman"/>
              </w:rPr>
            </w:pPr>
            <w:r>
              <w:rPr>
                <w:rFonts w:eastAsia="Times New Roman" w:cs="Arial"/>
                <w:color w:val="000000"/>
                <w:sz w:val="16"/>
                <w:szCs w:val="16"/>
              </w:rPr>
              <w:t>SP-211447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53F7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07C91" w14:textId="77777777" w:rsidR="00061339" w:rsidRDefault="00061339" w:rsidP="002275DB">
            <w:pPr>
              <w:rPr>
                <w:rFonts w:eastAsia="Times New Roman"/>
              </w:rPr>
            </w:pPr>
            <w:r>
              <w:rPr>
                <w:rFonts w:eastAsia="Times New Roman" w:cs="Arial"/>
                <w:color w:val="000000"/>
                <w:sz w:val="16"/>
                <w:szCs w:val="16"/>
              </w:rPr>
              <w:t>New Study on Charging Aspects for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7935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BD06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63BC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F5A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F65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67F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CD9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231D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EFAF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ECB3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6F5FD" w14:textId="77777777" w:rsidR="00061339" w:rsidRDefault="00061339" w:rsidP="002275DB">
            <w:pPr>
              <w:rPr>
                <w:rFonts w:eastAsia="Times New Roman"/>
              </w:rPr>
            </w:pPr>
          </w:p>
        </w:tc>
      </w:tr>
      <w:tr w:rsidR="00061339" w14:paraId="7384D7F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65446"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BD20D" w14:textId="77777777" w:rsidR="00061339" w:rsidRDefault="00061339" w:rsidP="002275DB">
            <w:pPr>
              <w:rPr>
                <w:rFonts w:eastAsia="Times New Roman"/>
              </w:rPr>
            </w:pPr>
            <w:r>
              <w:rPr>
                <w:rFonts w:eastAsia="Times New Roman" w:cs="Arial"/>
                <w:color w:val="000000"/>
                <w:sz w:val="16"/>
                <w:szCs w:val="16"/>
              </w:rPr>
              <w:t>SP-211448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627A5"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BC692" w14:textId="77777777" w:rsidR="00061339" w:rsidRDefault="00061339" w:rsidP="002275DB">
            <w:pPr>
              <w:rPr>
                <w:rFonts w:eastAsia="Times New Roman"/>
              </w:rPr>
            </w:pPr>
            <w:r>
              <w:rPr>
                <w:rFonts w:eastAsia="Times New Roman" w:cs="Arial"/>
                <w:color w:val="000000"/>
                <w:sz w:val="16"/>
                <w:szCs w:val="16"/>
              </w:rPr>
              <w:t>New WID on Charging enhancements for 5G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DC2E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A04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CCA9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5065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1A2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139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4CB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BDB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44DC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88B8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CC741" w14:textId="77777777" w:rsidR="00061339" w:rsidRDefault="00061339" w:rsidP="002275DB">
            <w:pPr>
              <w:rPr>
                <w:rFonts w:eastAsia="Times New Roman"/>
              </w:rPr>
            </w:pPr>
          </w:p>
        </w:tc>
      </w:tr>
      <w:tr w:rsidR="00061339" w14:paraId="7A756E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DDFEB"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4156A" w14:textId="77777777" w:rsidR="00061339" w:rsidRDefault="00061339" w:rsidP="002275DB">
            <w:pPr>
              <w:rPr>
                <w:rFonts w:eastAsia="Times New Roman"/>
              </w:rPr>
            </w:pPr>
            <w:r>
              <w:rPr>
                <w:rFonts w:eastAsia="Times New Roman" w:cs="Arial"/>
                <w:color w:val="000000"/>
                <w:sz w:val="16"/>
                <w:szCs w:val="16"/>
              </w:rPr>
              <w:t>SP-211449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62B39"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E787" w14:textId="77777777" w:rsidR="00061339" w:rsidRDefault="00061339" w:rsidP="002275DB">
            <w:pPr>
              <w:rPr>
                <w:rFonts w:eastAsia="Times New Roman"/>
              </w:rPr>
            </w:pPr>
            <w:r>
              <w:rPr>
                <w:rFonts w:eastAsia="Times New Roman" w:cs="Arial"/>
                <w:color w:val="000000"/>
                <w:sz w:val="16"/>
                <w:szCs w:val="16"/>
              </w:rPr>
              <w:t>New WID on Network slicing provisioning rules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2D3E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FE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2818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EE3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D4E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D67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B0A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467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38D3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E134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5AA5D" w14:textId="77777777" w:rsidR="00061339" w:rsidRDefault="00061339" w:rsidP="002275DB">
            <w:pPr>
              <w:rPr>
                <w:rFonts w:eastAsia="Times New Roman"/>
              </w:rPr>
            </w:pPr>
          </w:p>
        </w:tc>
      </w:tr>
      <w:tr w:rsidR="00061339" w14:paraId="3F97349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DBDC1"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55494" w14:textId="77777777" w:rsidR="00061339" w:rsidRDefault="00061339" w:rsidP="002275DB">
            <w:pPr>
              <w:rPr>
                <w:rFonts w:eastAsia="Times New Roman"/>
              </w:rPr>
            </w:pPr>
            <w:r>
              <w:rPr>
                <w:rFonts w:eastAsia="Times New Roman" w:cs="Arial"/>
                <w:color w:val="000000"/>
                <w:sz w:val="16"/>
                <w:szCs w:val="16"/>
              </w:rPr>
              <w:t>SP-211450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A85D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D34F0" w14:textId="77777777" w:rsidR="00061339" w:rsidRDefault="00061339" w:rsidP="002275DB">
            <w:pPr>
              <w:rPr>
                <w:rFonts w:eastAsia="Times New Roman"/>
              </w:rPr>
            </w:pPr>
            <w:r>
              <w:rPr>
                <w:rFonts w:eastAsia="Times New Roman" w:cs="Arial"/>
                <w:color w:val="000000"/>
                <w:sz w:val="16"/>
                <w:szCs w:val="16"/>
              </w:rPr>
              <w:t>New Study on enhanced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4BEF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FEE0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ADDD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CE7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1CE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B73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93A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7E6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752F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2C4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A18D3" w14:textId="77777777" w:rsidR="00061339" w:rsidRDefault="00061339" w:rsidP="002275DB">
            <w:pPr>
              <w:rPr>
                <w:rFonts w:eastAsia="Times New Roman"/>
              </w:rPr>
            </w:pPr>
          </w:p>
        </w:tc>
      </w:tr>
      <w:tr w:rsidR="00061339" w14:paraId="79E7EB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A3C56"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965CA" w14:textId="77777777" w:rsidR="00061339" w:rsidRDefault="00061339" w:rsidP="002275DB">
            <w:pPr>
              <w:rPr>
                <w:rFonts w:eastAsia="Times New Roman"/>
              </w:rPr>
            </w:pPr>
            <w:r>
              <w:rPr>
                <w:rFonts w:eastAsia="Times New Roman" w:cs="Arial"/>
                <w:color w:val="000000"/>
                <w:sz w:val="16"/>
                <w:szCs w:val="16"/>
              </w:rPr>
              <w:t>SP-211451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2D937"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DCDC" w14:textId="77777777" w:rsidR="00061339" w:rsidRDefault="00061339" w:rsidP="002275DB">
            <w:pPr>
              <w:rPr>
                <w:rFonts w:eastAsia="Times New Roman"/>
              </w:rPr>
            </w:pPr>
            <w:r>
              <w:rPr>
                <w:rFonts w:eastAsia="Times New Roman" w:cs="Arial"/>
                <w:color w:val="000000"/>
                <w:sz w:val="16"/>
                <w:szCs w:val="16"/>
              </w:rPr>
              <w:t>Revised Study on Enhancement of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CC18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86D0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308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DF2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EC0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5E7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C880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AB18F" w14:textId="77777777" w:rsidR="00061339" w:rsidRDefault="00061339" w:rsidP="002275DB">
            <w:pPr>
              <w:rPr>
                <w:rFonts w:eastAsia="Times New Roman"/>
              </w:rPr>
            </w:pPr>
            <w:r>
              <w:rPr>
                <w:rFonts w:eastAsia="Times New Roman" w:cs="Arial"/>
                <w:color w:val="000000"/>
                <w:sz w:val="16"/>
                <w:szCs w:val="16"/>
              </w:rPr>
              <w:t>FS_eSBMA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A85F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1B4A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9B20" w14:textId="77777777" w:rsidR="00061339" w:rsidRDefault="00061339" w:rsidP="002275DB">
            <w:pPr>
              <w:rPr>
                <w:rFonts w:eastAsia="Times New Roman"/>
              </w:rPr>
            </w:pPr>
          </w:p>
        </w:tc>
      </w:tr>
      <w:tr w:rsidR="00061339" w14:paraId="12B7B9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E7A8D"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4C9C" w14:textId="77777777" w:rsidR="00061339" w:rsidRDefault="00061339" w:rsidP="002275DB">
            <w:pPr>
              <w:rPr>
                <w:rFonts w:eastAsia="Times New Roman"/>
              </w:rPr>
            </w:pPr>
            <w:r>
              <w:rPr>
                <w:rFonts w:eastAsia="Times New Roman" w:cs="Arial"/>
                <w:color w:val="000000"/>
                <w:sz w:val="16"/>
                <w:szCs w:val="16"/>
              </w:rPr>
              <w:t>SP-211452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7F14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F6318" w14:textId="77777777" w:rsidR="00061339" w:rsidRDefault="00061339" w:rsidP="002275DB">
            <w:pPr>
              <w:rPr>
                <w:rFonts w:eastAsia="Times New Roman"/>
              </w:rPr>
            </w:pPr>
            <w:r>
              <w:rPr>
                <w:rFonts w:eastAsia="Times New Roman"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95BC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27C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BE5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75E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1398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9B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36A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AD48" w14:textId="77777777" w:rsidR="00061339" w:rsidRDefault="00061339" w:rsidP="002275DB">
            <w:pPr>
              <w:rPr>
                <w:rFonts w:eastAsia="Times New Roman"/>
                <w:sz w:val="24"/>
                <w:szCs w:val="24"/>
              </w:rPr>
            </w:pPr>
            <w:r>
              <w:rPr>
                <w:rFonts w:eastAsia="Times New Roman" w:cs="Arial"/>
                <w:color w:val="000000"/>
                <w:sz w:val="16"/>
                <w:szCs w:val="16"/>
              </w:rPr>
              <w:t>eSON_5G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8A48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DD01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53A3B" w14:textId="77777777" w:rsidR="00061339" w:rsidRDefault="00061339" w:rsidP="002275DB">
            <w:pPr>
              <w:rPr>
                <w:rFonts w:eastAsia="Times New Roman"/>
              </w:rPr>
            </w:pPr>
          </w:p>
        </w:tc>
      </w:tr>
      <w:tr w:rsidR="00061339" w14:paraId="79F4A57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576EA"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FC70C" w14:textId="77777777" w:rsidR="00061339" w:rsidRDefault="00061339" w:rsidP="002275DB">
            <w:pPr>
              <w:rPr>
                <w:rFonts w:eastAsia="Times New Roman"/>
              </w:rPr>
            </w:pPr>
            <w:r>
              <w:rPr>
                <w:rFonts w:eastAsia="Times New Roman" w:cs="Arial"/>
                <w:color w:val="000000"/>
                <w:sz w:val="16"/>
                <w:szCs w:val="16"/>
              </w:rPr>
              <w:t>SP-211453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4019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E86E1" w14:textId="77777777" w:rsidR="00061339" w:rsidRDefault="00061339" w:rsidP="002275DB">
            <w:pPr>
              <w:rPr>
                <w:rFonts w:eastAsia="Times New Roman"/>
              </w:rPr>
            </w:pPr>
            <w:r>
              <w:rPr>
                <w:rFonts w:eastAsia="Times New Roman" w:cs="Arial"/>
                <w:color w:val="000000"/>
                <w:sz w:val="16"/>
                <w:szCs w:val="16"/>
              </w:rPr>
              <w:t>Rel-17 CR on Enhancement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2AF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2660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FFC2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8F1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E68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A1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C133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A4EB1" w14:textId="77777777" w:rsidR="00061339" w:rsidRDefault="00061339" w:rsidP="002275DB">
            <w:pPr>
              <w:rPr>
                <w:rFonts w:eastAsia="Times New Roman"/>
                <w:sz w:val="24"/>
                <w:szCs w:val="24"/>
              </w:rPr>
            </w:pPr>
            <w:r>
              <w:rPr>
                <w:rFonts w:eastAsia="Times New Roman" w:cs="Arial"/>
                <w:color w:val="000000"/>
                <w:sz w:val="16"/>
                <w:szCs w:val="16"/>
              </w:rPr>
              <w:t>eQoE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9C61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993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F3DDA" w14:textId="77777777" w:rsidR="00061339" w:rsidRDefault="00061339" w:rsidP="002275DB">
            <w:pPr>
              <w:rPr>
                <w:rFonts w:eastAsia="Times New Roman"/>
              </w:rPr>
            </w:pPr>
          </w:p>
        </w:tc>
      </w:tr>
      <w:tr w:rsidR="00061339" w14:paraId="307739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DAFAF"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9AF68" w14:textId="77777777" w:rsidR="00061339" w:rsidRDefault="00061339" w:rsidP="002275DB">
            <w:pPr>
              <w:rPr>
                <w:rFonts w:eastAsia="Times New Roman"/>
              </w:rPr>
            </w:pPr>
            <w:r>
              <w:rPr>
                <w:rFonts w:eastAsia="Times New Roman" w:cs="Arial"/>
                <w:color w:val="000000"/>
                <w:sz w:val="16"/>
                <w:szCs w:val="16"/>
              </w:rPr>
              <w:t>SP-211454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AF2A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C1AFB" w14:textId="77777777" w:rsidR="00061339" w:rsidRDefault="00061339" w:rsidP="002275D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3E40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EC5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C39E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67B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E98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B94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95F7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0E333" w14:textId="77777777" w:rsidR="00061339" w:rsidRDefault="00061339" w:rsidP="002275D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8FC7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AFC8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E54B" w14:textId="77777777" w:rsidR="00061339" w:rsidRDefault="00061339" w:rsidP="002275DB">
            <w:pPr>
              <w:rPr>
                <w:rFonts w:eastAsia="Times New Roman"/>
              </w:rPr>
            </w:pPr>
          </w:p>
        </w:tc>
      </w:tr>
      <w:tr w:rsidR="00061339" w14:paraId="2D17E3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D5E7E"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EF923" w14:textId="77777777" w:rsidR="00061339" w:rsidRDefault="00061339" w:rsidP="002275DB">
            <w:pPr>
              <w:rPr>
                <w:rFonts w:eastAsia="Times New Roman"/>
              </w:rPr>
            </w:pPr>
            <w:r>
              <w:rPr>
                <w:rFonts w:eastAsia="Times New Roman" w:cs="Arial"/>
                <w:color w:val="000000"/>
                <w:sz w:val="16"/>
                <w:szCs w:val="16"/>
              </w:rPr>
              <w:t>SP-211455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8AD1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57BD0" w14:textId="77777777" w:rsidR="00061339" w:rsidRDefault="00061339" w:rsidP="002275DB">
            <w:pPr>
              <w:rPr>
                <w:rFonts w:eastAsia="Times New Roman"/>
              </w:rPr>
            </w:pPr>
            <w:r>
              <w:rPr>
                <w:rFonts w:eastAsia="Times New Roman" w:cs="Arial"/>
                <w:color w:val="000000"/>
                <w:sz w:val="16"/>
                <w:szCs w:val="16"/>
              </w:rPr>
              <w:t>Rel-17 CRs on Network slice provisioning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AB6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BB49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C99D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7A15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5F3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6A9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093F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98B73"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7AC5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C7A1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40245" w14:textId="77777777" w:rsidR="00061339" w:rsidRDefault="00061339" w:rsidP="002275DB">
            <w:pPr>
              <w:rPr>
                <w:rFonts w:eastAsia="Times New Roman"/>
              </w:rPr>
            </w:pPr>
          </w:p>
        </w:tc>
      </w:tr>
      <w:tr w:rsidR="00061339" w14:paraId="3EF9E73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0A568"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64066" w14:textId="77777777" w:rsidR="00061339" w:rsidRDefault="00061339" w:rsidP="002275DB">
            <w:pPr>
              <w:rPr>
                <w:rFonts w:eastAsia="Times New Roman"/>
              </w:rPr>
            </w:pPr>
            <w:r>
              <w:rPr>
                <w:rFonts w:eastAsia="Times New Roman" w:cs="Arial"/>
                <w:color w:val="000000"/>
                <w:sz w:val="16"/>
                <w:szCs w:val="16"/>
              </w:rPr>
              <w:t>SP-211456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17D0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6EFBA" w14:textId="77777777" w:rsidR="00061339" w:rsidRDefault="00061339" w:rsidP="002275DB">
            <w:pPr>
              <w:rPr>
                <w:rFonts w:eastAsia="Times New Roman"/>
              </w:rPr>
            </w:pPr>
            <w:r>
              <w:rPr>
                <w:rFonts w:eastAsia="Times New Roman" w:cs="Arial"/>
                <w:color w:val="000000"/>
                <w:sz w:val="16"/>
                <w:szCs w:val="16"/>
              </w:rPr>
              <w:t>Rel-15 CRs on Management and orchestration of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79F8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F68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8A2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B9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116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35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29C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B8775" w14:textId="77777777" w:rsidR="00061339" w:rsidRDefault="00061339" w:rsidP="002275DB">
            <w:pPr>
              <w:rPr>
                <w:rFonts w:eastAsia="Times New Roman"/>
                <w:sz w:val="24"/>
                <w:szCs w:val="24"/>
              </w:rPr>
            </w:pPr>
            <w:r>
              <w:rPr>
                <w:rFonts w:eastAsia="Times New Roman" w:cs="Arial"/>
                <w:color w:val="000000"/>
                <w:sz w:val="16"/>
                <w:szCs w:val="16"/>
              </w:rPr>
              <w:t>NETSLICE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870A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614F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E9229" w14:textId="77777777" w:rsidR="00061339" w:rsidRDefault="00061339" w:rsidP="002275DB">
            <w:pPr>
              <w:rPr>
                <w:rFonts w:eastAsia="Times New Roman"/>
              </w:rPr>
            </w:pPr>
          </w:p>
        </w:tc>
      </w:tr>
      <w:tr w:rsidR="00061339" w14:paraId="787F19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8FFC8"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94F5C" w14:textId="77777777" w:rsidR="00061339" w:rsidRDefault="00061339" w:rsidP="002275DB">
            <w:pPr>
              <w:rPr>
                <w:rFonts w:eastAsia="Times New Roman"/>
              </w:rPr>
            </w:pPr>
            <w:r>
              <w:rPr>
                <w:rFonts w:eastAsia="Times New Roman" w:cs="Arial"/>
                <w:color w:val="000000"/>
                <w:sz w:val="16"/>
                <w:szCs w:val="16"/>
              </w:rPr>
              <w:t>SP-211457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3CA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063E" w14:textId="77777777" w:rsidR="00061339" w:rsidRDefault="00061339" w:rsidP="002275DB">
            <w:pPr>
              <w:rPr>
                <w:rFonts w:eastAsia="Times New Roman"/>
              </w:rPr>
            </w:pPr>
            <w:r>
              <w:rPr>
                <w:rFonts w:eastAsia="Times New Roman" w:cs="Arial"/>
                <w:color w:val="000000"/>
                <w:sz w:val="16"/>
                <w:szCs w:val="16"/>
              </w:rPr>
              <w:t>Rel-17 CRs 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947E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71D8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F83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FA3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E2F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2EA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F8D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C10CD" w14:textId="77777777" w:rsidR="00061339" w:rsidRDefault="00061339" w:rsidP="002275DB">
            <w:pPr>
              <w:rPr>
                <w:rFonts w:eastAsia="Times New Roman"/>
                <w:sz w:val="24"/>
                <w:szCs w:val="24"/>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D5D3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DF18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7AD45" w14:textId="77777777" w:rsidR="00061339" w:rsidRDefault="00061339" w:rsidP="002275DB">
            <w:pPr>
              <w:rPr>
                <w:rFonts w:eastAsia="Times New Roman"/>
              </w:rPr>
            </w:pPr>
          </w:p>
        </w:tc>
      </w:tr>
      <w:tr w:rsidR="00061339" w14:paraId="03EF9F5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360B3"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193EA" w14:textId="77777777" w:rsidR="00061339" w:rsidRDefault="00061339" w:rsidP="002275DB">
            <w:pPr>
              <w:rPr>
                <w:rFonts w:eastAsia="Times New Roman"/>
              </w:rPr>
            </w:pPr>
            <w:r>
              <w:rPr>
                <w:rFonts w:eastAsia="Times New Roman" w:cs="Arial"/>
                <w:color w:val="000000"/>
                <w:sz w:val="16"/>
                <w:szCs w:val="16"/>
              </w:rPr>
              <w:t>SP-211458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4262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8EEE7" w14:textId="77777777" w:rsidR="00061339" w:rsidRDefault="00061339" w:rsidP="002275DB">
            <w:pPr>
              <w:rPr>
                <w:rFonts w:eastAsia="Times New Roman"/>
              </w:rPr>
            </w:pPr>
            <w:r>
              <w:rPr>
                <w:rFonts w:eastAsia="Times New Roman"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1DEF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4B6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EF7B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2B8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ABC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A0D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01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77A79" w14:textId="77777777" w:rsidR="00061339" w:rsidRDefault="00061339" w:rsidP="002275DB">
            <w:pPr>
              <w:rPr>
                <w:rFonts w:eastAsia="Times New Roman"/>
                <w:sz w:val="24"/>
                <w:szCs w:val="24"/>
              </w:rPr>
            </w:pPr>
            <w:r>
              <w:rPr>
                <w:rFonts w:eastAsia="Times New Roman"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2254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C59C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BEF7F" w14:textId="77777777" w:rsidR="00061339" w:rsidRDefault="00061339" w:rsidP="002275DB">
            <w:pPr>
              <w:rPr>
                <w:rFonts w:eastAsia="Times New Roman"/>
              </w:rPr>
            </w:pPr>
          </w:p>
        </w:tc>
      </w:tr>
      <w:tr w:rsidR="00061339" w14:paraId="257F00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F1DF"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EACC3" w14:textId="77777777" w:rsidR="00061339" w:rsidRDefault="00061339" w:rsidP="002275DB">
            <w:pPr>
              <w:rPr>
                <w:rFonts w:eastAsia="Times New Roman"/>
              </w:rPr>
            </w:pPr>
            <w:r>
              <w:rPr>
                <w:rFonts w:eastAsia="Times New Roman" w:cs="Arial"/>
                <w:color w:val="000000"/>
                <w:sz w:val="16"/>
                <w:szCs w:val="16"/>
              </w:rPr>
              <w:t>SP-211459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689E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48329" w14:textId="77777777" w:rsidR="00061339" w:rsidRDefault="00061339" w:rsidP="002275DB">
            <w:pPr>
              <w:rPr>
                <w:rFonts w:eastAsia="Times New Roman"/>
              </w:rPr>
            </w:pPr>
            <w:r>
              <w:rPr>
                <w:rFonts w:eastAsia="Times New Roman"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8907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E80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0F52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91A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A4D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C18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EB09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D1B2" w14:textId="77777777" w:rsidR="00061339" w:rsidRDefault="00061339" w:rsidP="002275DB">
            <w:pPr>
              <w:rPr>
                <w:rFonts w:eastAsia="Times New Roman"/>
                <w:sz w:val="24"/>
                <w:szCs w:val="24"/>
              </w:rPr>
            </w:pPr>
            <w:r>
              <w:rPr>
                <w:rFonts w:eastAsia="Times New Roman"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1486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417E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5A319" w14:textId="77777777" w:rsidR="00061339" w:rsidRDefault="00061339" w:rsidP="002275DB">
            <w:pPr>
              <w:rPr>
                <w:rFonts w:eastAsia="Times New Roman"/>
              </w:rPr>
            </w:pPr>
          </w:p>
        </w:tc>
      </w:tr>
      <w:tr w:rsidR="00061339" w14:paraId="4308A80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F3A46"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B5483" w14:textId="77777777" w:rsidR="00061339" w:rsidRDefault="00061339" w:rsidP="002275DB">
            <w:pPr>
              <w:rPr>
                <w:rFonts w:eastAsia="Times New Roman"/>
              </w:rPr>
            </w:pPr>
            <w:r>
              <w:rPr>
                <w:rFonts w:eastAsia="Times New Roman" w:cs="Arial"/>
                <w:color w:val="000000"/>
                <w:sz w:val="16"/>
                <w:szCs w:val="16"/>
              </w:rPr>
              <w:t>SP-211460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6119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C9157" w14:textId="77777777" w:rsidR="00061339" w:rsidRDefault="00061339" w:rsidP="002275DB">
            <w:pPr>
              <w:rPr>
                <w:rFonts w:eastAsia="Times New Roman"/>
              </w:rPr>
            </w:pPr>
            <w:r>
              <w:rPr>
                <w:rFonts w:eastAsia="Times New Roman" w:cs="Arial"/>
                <w:color w:val="000000"/>
                <w:sz w:val="16"/>
                <w:szCs w:val="16"/>
              </w:rPr>
              <w:t>Rel-16 CRs on Energy efficiency of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069C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6F9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AB0C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D75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5FF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28A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473D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682D" w14:textId="77777777" w:rsidR="00061339" w:rsidRDefault="00061339" w:rsidP="002275DB">
            <w:pPr>
              <w:rPr>
                <w:rFonts w:eastAsia="Times New Roman"/>
                <w:sz w:val="24"/>
                <w:szCs w:val="24"/>
              </w:rPr>
            </w:pPr>
            <w:r>
              <w:rPr>
                <w:rFonts w:eastAsia="Times New Roman" w:cs="Arial"/>
                <w:color w:val="000000"/>
                <w:sz w:val="16"/>
                <w:szCs w:val="16"/>
              </w:rPr>
              <w:t>EE_5G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5703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F076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D0729" w14:textId="77777777" w:rsidR="00061339" w:rsidRDefault="00061339" w:rsidP="002275DB">
            <w:pPr>
              <w:rPr>
                <w:rFonts w:eastAsia="Times New Roman"/>
              </w:rPr>
            </w:pPr>
          </w:p>
        </w:tc>
      </w:tr>
      <w:tr w:rsidR="00061339" w14:paraId="36D538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20EB9" w14:textId="77777777" w:rsidR="00061339" w:rsidRDefault="00061339" w:rsidP="002275DB">
            <w:pPr>
              <w:rPr>
                <w:rFonts w:eastAsia="Times New Roman"/>
                <w:sz w:val="24"/>
                <w:szCs w:val="24"/>
              </w:rPr>
            </w:pPr>
            <w:r>
              <w:rPr>
                <w:rFonts w:eastAsia="Times New Roman" w:cs="Arial"/>
                <w:color w:val="000000"/>
                <w:sz w:val="16"/>
                <w:szCs w:val="16"/>
              </w:rPr>
              <w:lastRenderedPageBreak/>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B9950" w14:textId="77777777" w:rsidR="00061339" w:rsidRDefault="00061339" w:rsidP="002275DB">
            <w:pPr>
              <w:rPr>
                <w:rFonts w:eastAsia="Times New Roman"/>
              </w:rPr>
            </w:pPr>
            <w:r>
              <w:rPr>
                <w:rFonts w:eastAsia="Times New Roman" w:cs="Arial"/>
                <w:color w:val="000000"/>
                <w:sz w:val="16"/>
                <w:szCs w:val="16"/>
              </w:rPr>
              <w:t>SP-211461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55E3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B4641" w14:textId="77777777" w:rsidR="00061339" w:rsidRDefault="00061339" w:rsidP="002275DB">
            <w:pPr>
              <w:rPr>
                <w:rFonts w:eastAsia="Times New Roman"/>
              </w:rPr>
            </w:pPr>
            <w:r>
              <w:rPr>
                <w:rFonts w:eastAsia="Times New Roman" w:cs="Arial"/>
                <w:color w:val="000000"/>
                <w:sz w:val="16"/>
                <w:szCs w:val="16"/>
              </w:rPr>
              <w:t>Rel-17 CR on Plug and connect support for management of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31E4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C7A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7228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37D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C86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E42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8336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8D1FB" w14:textId="77777777" w:rsidR="00061339" w:rsidRDefault="00061339" w:rsidP="002275DB">
            <w:pPr>
              <w:rPr>
                <w:rFonts w:eastAsia="Times New Roman"/>
                <w:sz w:val="24"/>
                <w:szCs w:val="24"/>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C62A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2652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089D9" w14:textId="77777777" w:rsidR="00061339" w:rsidRDefault="00061339" w:rsidP="002275DB">
            <w:pPr>
              <w:rPr>
                <w:rFonts w:eastAsia="Times New Roman"/>
              </w:rPr>
            </w:pPr>
          </w:p>
        </w:tc>
      </w:tr>
      <w:tr w:rsidR="00061339" w14:paraId="785D35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56B48"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16865" w14:textId="77777777" w:rsidR="00061339" w:rsidRDefault="00061339" w:rsidP="002275DB">
            <w:pPr>
              <w:rPr>
                <w:rFonts w:eastAsia="Times New Roman"/>
              </w:rPr>
            </w:pPr>
            <w:r>
              <w:rPr>
                <w:rFonts w:eastAsia="Times New Roman" w:cs="Arial"/>
                <w:color w:val="000000"/>
                <w:sz w:val="16"/>
                <w:szCs w:val="16"/>
              </w:rPr>
              <w:t>SP-211462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ED03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6D2FA" w14:textId="77777777" w:rsidR="00061339" w:rsidRDefault="00061339" w:rsidP="002275DB">
            <w:pPr>
              <w:rPr>
                <w:rFonts w:eastAsia="Times New Roman"/>
              </w:rPr>
            </w:pPr>
            <w:r>
              <w:rPr>
                <w:rFonts w:eastAsia="Times New Roman" w:cs="Arial"/>
                <w:color w:val="000000"/>
                <w:sz w:val="16"/>
                <w:szCs w:val="16"/>
              </w:rPr>
              <w:t>Rel-16 CRs on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8AA7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09B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5078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D63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614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E7B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D4BA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B878E" w14:textId="77777777" w:rsidR="00061339" w:rsidRDefault="00061339" w:rsidP="002275DB">
            <w:pPr>
              <w:rPr>
                <w:rFonts w:eastAsia="Times New Roman"/>
                <w:sz w:val="24"/>
                <w:szCs w:val="24"/>
              </w:rPr>
            </w:pPr>
            <w:r>
              <w:rPr>
                <w:rFonts w:eastAsia="Times New Roman" w:cs="Arial"/>
                <w:color w:val="000000"/>
                <w:sz w:val="16"/>
                <w:szCs w:val="16"/>
              </w:rPr>
              <w:t>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C162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B69A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20DED" w14:textId="77777777" w:rsidR="00061339" w:rsidRDefault="00061339" w:rsidP="002275DB">
            <w:pPr>
              <w:rPr>
                <w:rFonts w:eastAsia="Times New Roman"/>
              </w:rPr>
            </w:pPr>
          </w:p>
        </w:tc>
      </w:tr>
      <w:tr w:rsidR="00061339" w14:paraId="483C529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A9219"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382DB" w14:textId="77777777" w:rsidR="00061339" w:rsidRDefault="00061339" w:rsidP="002275DB">
            <w:pPr>
              <w:rPr>
                <w:rFonts w:eastAsia="Times New Roman"/>
              </w:rPr>
            </w:pPr>
            <w:r>
              <w:rPr>
                <w:rFonts w:eastAsia="Times New Roman" w:cs="Arial"/>
                <w:color w:val="000000"/>
                <w:sz w:val="16"/>
                <w:szCs w:val="16"/>
              </w:rPr>
              <w:t>SP-211463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FC0C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2AAF8" w14:textId="77777777" w:rsidR="00061339" w:rsidRDefault="00061339" w:rsidP="002275D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5B36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133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F3D8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86F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403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3FD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9869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CD586" w14:textId="77777777" w:rsidR="00061339" w:rsidRDefault="00061339" w:rsidP="002275D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855E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3C7F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5603" w14:textId="77777777" w:rsidR="00061339" w:rsidRDefault="00061339" w:rsidP="002275DB">
            <w:pPr>
              <w:rPr>
                <w:rFonts w:eastAsia="Times New Roman"/>
              </w:rPr>
            </w:pPr>
          </w:p>
        </w:tc>
      </w:tr>
      <w:tr w:rsidR="00061339" w14:paraId="139D0C4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8FF63"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A49F7" w14:textId="77777777" w:rsidR="00061339" w:rsidRDefault="00061339" w:rsidP="002275DB">
            <w:pPr>
              <w:rPr>
                <w:rFonts w:eastAsia="Times New Roman"/>
              </w:rPr>
            </w:pPr>
            <w:r>
              <w:rPr>
                <w:rFonts w:eastAsia="Times New Roman" w:cs="Arial"/>
                <w:color w:val="000000"/>
                <w:sz w:val="16"/>
                <w:szCs w:val="16"/>
              </w:rPr>
              <w:t>SP-211464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49C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ED785" w14:textId="77777777" w:rsidR="00061339" w:rsidRDefault="00061339" w:rsidP="002275DB">
            <w:pPr>
              <w:rPr>
                <w:rFonts w:eastAsia="Times New Roman"/>
              </w:rPr>
            </w:pPr>
            <w:r>
              <w:rPr>
                <w:rFonts w:eastAsia="Times New Roman" w:cs="Arial"/>
                <w:color w:val="000000"/>
                <w:sz w:val="16"/>
                <w:szCs w:val="16"/>
              </w:rPr>
              <w:t>Rel-16 CRs on Enhancement of 3GPP management system for multiple tenant environment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ED1B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F855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B0EC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1EC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CD5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2BB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292E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A9889" w14:textId="77777777" w:rsidR="00061339" w:rsidRDefault="00061339" w:rsidP="002275DB">
            <w:pPr>
              <w:rPr>
                <w:rFonts w:eastAsia="Times New Roman"/>
                <w:sz w:val="24"/>
                <w:szCs w:val="24"/>
              </w:rPr>
            </w:pPr>
            <w:r>
              <w:rPr>
                <w:rFonts w:eastAsia="Times New Roman" w:cs="Arial"/>
                <w:color w:val="000000"/>
                <w:sz w:val="16"/>
                <w:szCs w:val="16"/>
              </w:rPr>
              <w:t>MEMTANE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A99D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66F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69208" w14:textId="77777777" w:rsidR="00061339" w:rsidRDefault="00061339" w:rsidP="002275DB">
            <w:pPr>
              <w:rPr>
                <w:rFonts w:eastAsia="Times New Roman"/>
              </w:rPr>
            </w:pPr>
          </w:p>
        </w:tc>
      </w:tr>
      <w:tr w:rsidR="00061339" w14:paraId="6CF6B1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C012B"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8326" w14:textId="77777777" w:rsidR="00061339" w:rsidRDefault="00061339" w:rsidP="002275DB">
            <w:pPr>
              <w:rPr>
                <w:rFonts w:eastAsia="Times New Roman"/>
              </w:rPr>
            </w:pPr>
            <w:r>
              <w:rPr>
                <w:rFonts w:eastAsia="Times New Roman" w:cs="Arial"/>
                <w:color w:val="000000"/>
                <w:sz w:val="16"/>
                <w:szCs w:val="16"/>
              </w:rPr>
              <w:t>SP-211465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508F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4F1F9" w14:textId="77777777" w:rsidR="00061339" w:rsidRDefault="00061339" w:rsidP="002275DB">
            <w:pPr>
              <w:rPr>
                <w:rFonts w:eastAsia="Times New Roman"/>
              </w:rPr>
            </w:pPr>
            <w:r>
              <w:rPr>
                <w:rFonts w:eastAsia="Times New Roman" w:cs="Arial"/>
                <w:color w:val="000000"/>
                <w:sz w:val="16"/>
                <w:szCs w:val="16"/>
              </w:rPr>
              <w:t>Rel-17 CRs on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3B0E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75B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56AD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505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C3F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5E19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D200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3484C" w14:textId="77777777" w:rsidR="00061339" w:rsidRDefault="00061339" w:rsidP="002275DB">
            <w:pPr>
              <w:rPr>
                <w:rFonts w:eastAsia="Times New Roman"/>
                <w:sz w:val="24"/>
                <w:szCs w:val="24"/>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609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AE6D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73847" w14:textId="77777777" w:rsidR="00061339" w:rsidRDefault="00061339" w:rsidP="002275DB">
            <w:pPr>
              <w:rPr>
                <w:rFonts w:eastAsia="Times New Roman"/>
              </w:rPr>
            </w:pPr>
          </w:p>
        </w:tc>
      </w:tr>
      <w:tr w:rsidR="00061339" w14:paraId="03FA8B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AB79A"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26EA0" w14:textId="77777777" w:rsidR="00061339" w:rsidRDefault="00061339" w:rsidP="002275DB">
            <w:pPr>
              <w:rPr>
                <w:rFonts w:eastAsia="Times New Roman"/>
              </w:rPr>
            </w:pPr>
            <w:r>
              <w:rPr>
                <w:rFonts w:eastAsia="Times New Roman" w:cs="Arial"/>
                <w:color w:val="000000"/>
                <w:sz w:val="16"/>
                <w:szCs w:val="16"/>
              </w:rPr>
              <w:t>SP-211466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AEE9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07B29" w14:textId="77777777" w:rsidR="00061339" w:rsidRDefault="00061339" w:rsidP="002275DB">
            <w:pPr>
              <w:rPr>
                <w:rFonts w:eastAsia="Times New Roman"/>
              </w:rPr>
            </w:pPr>
            <w:r>
              <w:rPr>
                <w:rFonts w:eastAsia="Times New Roman"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1BF5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6589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0F5C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21F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F7C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747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E23F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70EA1" w14:textId="77777777" w:rsidR="00061339" w:rsidRDefault="00061339" w:rsidP="002275DB">
            <w:pPr>
              <w:rPr>
                <w:rFonts w:eastAsia="Times New Roman"/>
                <w:sz w:val="24"/>
                <w:szCs w:val="24"/>
              </w:rPr>
            </w:pPr>
            <w:r>
              <w:rPr>
                <w:rFonts w:eastAsia="Times New Roman"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9040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CD6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08CE8" w14:textId="77777777" w:rsidR="00061339" w:rsidRDefault="00061339" w:rsidP="002275DB">
            <w:pPr>
              <w:rPr>
                <w:rFonts w:eastAsia="Times New Roman"/>
              </w:rPr>
            </w:pPr>
          </w:p>
        </w:tc>
      </w:tr>
      <w:tr w:rsidR="00061339" w14:paraId="3232C7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F5602"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352BB" w14:textId="77777777" w:rsidR="00061339" w:rsidRDefault="00061339" w:rsidP="002275DB">
            <w:pPr>
              <w:rPr>
                <w:rFonts w:eastAsia="Times New Roman"/>
              </w:rPr>
            </w:pPr>
            <w:r>
              <w:rPr>
                <w:rFonts w:eastAsia="Times New Roman" w:cs="Arial"/>
                <w:color w:val="000000"/>
                <w:sz w:val="16"/>
                <w:szCs w:val="16"/>
              </w:rPr>
              <w:t>SP-211467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9BF2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61DBE" w14:textId="77777777" w:rsidR="00061339" w:rsidRDefault="00061339" w:rsidP="002275DB">
            <w:pPr>
              <w:rPr>
                <w:rFonts w:eastAsia="Times New Roman"/>
              </w:rPr>
            </w:pPr>
            <w:r>
              <w:rPr>
                <w:rFonts w:eastAsia="Times New Roman"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FEA2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786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C174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4D9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BC8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41A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AFE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FED19" w14:textId="77777777" w:rsidR="00061339" w:rsidRDefault="00061339" w:rsidP="002275DB">
            <w:pPr>
              <w:rPr>
                <w:rFonts w:eastAsia="Times New Roman"/>
                <w:sz w:val="24"/>
                <w:szCs w:val="24"/>
              </w:rPr>
            </w:pPr>
            <w:r>
              <w:rPr>
                <w:rFonts w:eastAsia="Times New Roman"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7ACD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E053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A5A9B" w14:textId="77777777" w:rsidR="00061339" w:rsidRDefault="00061339" w:rsidP="002275DB">
            <w:pPr>
              <w:rPr>
                <w:rFonts w:eastAsia="Times New Roman"/>
              </w:rPr>
            </w:pPr>
          </w:p>
        </w:tc>
      </w:tr>
      <w:tr w:rsidR="00061339" w14:paraId="616EF8B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C2F26"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9A0BF" w14:textId="77777777" w:rsidR="00061339" w:rsidRDefault="00061339" w:rsidP="002275DB">
            <w:pPr>
              <w:rPr>
                <w:rFonts w:eastAsia="Times New Roman"/>
              </w:rPr>
            </w:pPr>
            <w:r>
              <w:rPr>
                <w:rFonts w:eastAsia="Times New Roman" w:cs="Arial"/>
                <w:color w:val="000000"/>
                <w:sz w:val="16"/>
                <w:szCs w:val="16"/>
              </w:rPr>
              <w:t>SP-211468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86DF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0825C" w14:textId="77777777" w:rsidR="00061339" w:rsidRDefault="00061339" w:rsidP="002275DB">
            <w:pPr>
              <w:rPr>
                <w:rFonts w:eastAsia="Times New Roman"/>
              </w:rPr>
            </w:pPr>
            <w:r>
              <w:rPr>
                <w:rFonts w:eastAsia="Times New Roman" w:cs="Arial"/>
                <w:color w:val="000000"/>
                <w:sz w:val="16"/>
                <w:szCs w:val="16"/>
              </w:rPr>
              <w:t>Rel-17 CRs on Access control for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6028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AC4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A512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79A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605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8E4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420A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4978E" w14:textId="77777777" w:rsidR="00061339" w:rsidRDefault="00061339" w:rsidP="002275DB">
            <w:pPr>
              <w:rPr>
                <w:rFonts w:eastAsia="Times New Roman"/>
                <w:sz w:val="24"/>
                <w:szCs w:val="24"/>
              </w:rPr>
            </w:pPr>
            <w:r>
              <w:rPr>
                <w:rFonts w:eastAsia="Times New Roman" w:cs="Arial"/>
                <w:color w:val="000000"/>
                <w:sz w:val="16"/>
                <w:szCs w:val="16"/>
              </w:rPr>
              <w:t>MSAC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6FEF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06ED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A47BC" w14:textId="77777777" w:rsidR="00061339" w:rsidRDefault="00061339" w:rsidP="002275DB">
            <w:pPr>
              <w:rPr>
                <w:rFonts w:eastAsia="Times New Roman"/>
              </w:rPr>
            </w:pPr>
          </w:p>
        </w:tc>
      </w:tr>
      <w:tr w:rsidR="00061339" w14:paraId="3991BE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7B92D"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7DE7F" w14:textId="77777777" w:rsidR="00061339" w:rsidRDefault="00061339" w:rsidP="002275DB">
            <w:pPr>
              <w:rPr>
                <w:rFonts w:eastAsia="Times New Roman"/>
              </w:rPr>
            </w:pPr>
            <w:r>
              <w:rPr>
                <w:rFonts w:eastAsia="Times New Roman" w:cs="Arial"/>
                <w:color w:val="000000"/>
                <w:sz w:val="16"/>
                <w:szCs w:val="16"/>
              </w:rPr>
              <w:t>SP-211469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7E6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0640B" w14:textId="77777777" w:rsidR="00061339" w:rsidRDefault="00061339" w:rsidP="002275DB">
            <w:pPr>
              <w:rPr>
                <w:rFonts w:eastAsia="Times New Roman"/>
              </w:rPr>
            </w:pPr>
            <w:r>
              <w:rPr>
                <w:rFonts w:eastAsia="Times New Roman" w:cs="Arial"/>
                <w:color w:val="000000"/>
                <w:sz w:val="16"/>
                <w:szCs w:val="16"/>
              </w:rPr>
              <w:t>Rel-17 CRs on enhancements of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AF02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C199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187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965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0AC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6DC2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795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AD0C" w14:textId="77777777" w:rsidR="00061339" w:rsidRDefault="00061339" w:rsidP="002275DB">
            <w:pPr>
              <w:rPr>
                <w:rFonts w:eastAsia="Times New Roman"/>
                <w:sz w:val="24"/>
                <w:szCs w:val="24"/>
              </w:rPr>
            </w:pPr>
            <w:r>
              <w:rPr>
                <w:rFonts w:eastAsia="Times New Roman" w:cs="Arial"/>
                <w:color w:val="000000"/>
                <w:sz w:val="16"/>
                <w:szCs w:val="16"/>
              </w:rPr>
              <w:t>eCOSLA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78A8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9A5A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5887B" w14:textId="77777777" w:rsidR="00061339" w:rsidRDefault="00061339" w:rsidP="002275DB">
            <w:pPr>
              <w:rPr>
                <w:rFonts w:eastAsia="Times New Roman"/>
              </w:rPr>
            </w:pPr>
          </w:p>
        </w:tc>
      </w:tr>
      <w:tr w:rsidR="00061339" w14:paraId="4621C9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61EF2"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DF24B" w14:textId="77777777" w:rsidR="00061339" w:rsidRDefault="00061339" w:rsidP="002275DB">
            <w:pPr>
              <w:rPr>
                <w:rFonts w:eastAsia="Times New Roman"/>
              </w:rPr>
            </w:pPr>
            <w:r>
              <w:rPr>
                <w:rFonts w:eastAsia="Times New Roman" w:cs="Arial"/>
                <w:color w:val="000000"/>
                <w:sz w:val="16"/>
                <w:szCs w:val="16"/>
              </w:rPr>
              <w:t>SP-211470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512E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39BE2" w14:textId="77777777" w:rsidR="00061339" w:rsidRDefault="00061339" w:rsidP="002275DB">
            <w:pPr>
              <w:rPr>
                <w:rFonts w:eastAsia="Times New Roman"/>
              </w:rPr>
            </w:pPr>
            <w:r>
              <w:rPr>
                <w:rFonts w:eastAsia="Times New Roman" w:cs="Arial"/>
                <w:color w:val="000000"/>
                <w:sz w:val="16"/>
                <w:szCs w:val="16"/>
              </w:rPr>
              <w:t>Rel-16 CRs on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0172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401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2457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052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AA8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1D1E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EA7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4C54F" w14:textId="77777777" w:rsidR="00061339" w:rsidRDefault="00061339" w:rsidP="002275DB">
            <w:pPr>
              <w:rPr>
                <w:rFonts w:eastAsia="Times New Roman"/>
                <w:sz w:val="24"/>
                <w:szCs w:val="24"/>
              </w:rPr>
            </w:pPr>
            <w:r>
              <w:rPr>
                <w:rFonts w:eastAsia="Times New Roman" w:cs="Arial"/>
                <w:color w:val="000000"/>
                <w:sz w:val="16"/>
                <w:szCs w:val="16"/>
              </w:rPr>
              <w:t>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321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F77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9AEBF" w14:textId="77777777" w:rsidR="00061339" w:rsidRDefault="00061339" w:rsidP="002275DB">
            <w:pPr>
              <w:rPr>
                <w:rFonts w:eastAsia="Times New Roman"/>
              </w:rPr>
            </w:pPr>
          </w:p>
        </w:tc>
      </w:tr>
      <w:tr w:rsidR="00061339" w14:paraId="6168F2E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D085A"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62309" w14:textId="77777777" w:rsidR="00061339" w:rsidRDefault="00061339" w:rsidP="002275DB">
            <w:pPr>
              <w:rPr>
                <w:rFonts w:eastAsia="Times New Roman"/>
              </w:rPr>
            </w:pPr>
            <w:r>
              <w:rPr>
                <w:rFonts w:eastAsia="Times New Roman" w:cs="Arial"/>
                <w:color w:val="000000"/>
                <w:sz w:val="16"/>
                <w:szCs w:val="16"/>
              </w:rPr>
              <w:t>SP-211471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AEEE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BFD90" w14:textId="77777777" w:rsidR="00061339" w:rsidRDefault="00061339" w:rsidP="002275DB">
            <w:pPr>
              <w:rPr>
                <w:rFonts w:eastAsia="Times New Roman"/>
              </w:rPr>
            </w:pPr>
            <w:r>
              <w:rPr>
                <w:rFonts w:eastAsia="Times New Roman"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B81D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1BB3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76B0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264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FF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018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561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202CE" w14:textId="77777777" w:rsidR="00061339" w:rsidRDefault="00061339" w:rsidP="002275DB">
            <w:pPr>
              <w:rPr>
                <w:rFonts w:eastAsia="Times New Roman"/>
                <w:sz w:val="24"/>
                <w:szCs w:val="24"/>
              </w:rPr>
            </w:pPr>
            <w:r>
              <w:rPr>
                <w:rFonts w:eastAsia="Times New Roman"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23B8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287B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CEE90" w14:textId="77777777" w:rsidR="00061339" w:rsidRDefault="00061339" w:rsidP="002275DB">
            <w:pPr>
              <w:rPr>
                <w:rFonts w:eastAsia="Times New Roman"/>
              </w:rPr>
            </w:pPr>
          </w:p>
        </w:tc>
      </w:tr>
      <w:tr w:rsidR="00061339" w14:paraId="6B59EF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BC45E"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8F6F5" w14:textId="77777777" w:rsidR="00061339" w:rsidRDefault="00061339" w:rsidP="002275DB">
            <w:pPr>
              <w:rPr>
                <w:rFonts w:eastAsia="Times New Roman"/>
              </w:rPr>
            </w:pPr>
            <w:r>
              <w:rPr>
                <w:rFonts w:eastAsia="Times New Roman" w:cs="Arial"/>
                <w:color w:val="000000"/>
                <w:sz w:val="16"/>
                <w:szCs w:val="16"/>
              </w:rPr>
              <w:t>SP-211472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6E04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7FF3B" w14:textId="77777777" w:rsidR="00061339" w:rsidRDefault="00061339" w:rsidP="002275DB">
            <w:pPr>
              <w:rPr>
                <w:rFonts w:eastAsia="Times New Roman"/>
              </w:rPr>
            </w:pPr>
            <w:r>
              <w:rPr>
                <w:rFonts w:eastAsia="Times New Roman" w:cs="Arial"/>
                <w:color w:val="000000"/>
                <w:sz w:val="16"/>
                <w:szCs w:val="16"/>
              </w:rPr>
              <w:t>Rel-16 CRs on Methodology for 5G management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74DA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BDE7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2FF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EFF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E3D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562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1F55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EA9CE" w14:textId="77777777" w:rsidR="00061339" w:rsidRDefault="00061339" w:rsidP="002275DB">
            <w:pPr>
              <w:rPr>
                <w:rFonts w:eastAsia="Times New Roman"/>
                <w:sz w:val="24"/>
                <w:szCs w:val="24"/>
              </w:rPr>
            </w:pPr>
            <w:r>
              <w:rPr>
                <w:rFonts w:eastAsia="Times New Roman" w:cs="Arial"/>
                <w:color w:val="000000"/>
                <w:sz w:val="16"/>
                <w:szCs w:val="16"/>
              </w:rPr>
              <w:t>METHOGY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5268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784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961CE" w14:textId="77777777" w:rsidR="00061339" w:rsidRDefault="00061339" w:rsidP="002275DB">
            <w:pPr>
              <w:rPr>
                <w:rFonts w:eastAsia="Times New Roman"/>
              </w:rPr>
            </w:pPr>
          </w:p>
        </w:tc>
      </w:tr>
      <w:tr w:rsidR="00061339" w14:paraId="19EF23F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84958"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2BB29" w14:textId="77777777" w:rsidR="00061339" w:rsidRDefault="00061339" w:rsidP="002275DB">
            <w:pPr>
              <w:rPr>
                <w:rFonts w:eastAsia="Times New Roman"/>
              </w:rPr>
            </w:pPr>
            <w:r>
              <w:rPr>
                <w:rFonts w:eastAsia="Times New Roman" w:cs="Arial"/>
                <w:color w:val="000000"/>
                <w:sz w:val="16"/>
                <w:szCs w:val="16"/>
              </w:rPr>
              <w:t>SP-211473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3206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E3F9F" w14:textId="77777777" w:rsidR="00061339" w:rsidRDefault="00061339" w:rsidP="002275DB">
            <w:pPr>
              <w:rPr>
                <w:rFonts w:eastAsia="Times New Roman"/>
              </w:rPr>
            </w:pPr>
            <w:r>
              <w:rPr>
                <w:rFonts w:eastAsia="Times New Roman"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7F7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4F33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40ED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9A0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2AA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12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363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CE0A5" w14:textId="77777777" w:rsidR="00061339" w:rsidRDefault="00061339" w:rsidP="002275DB">
            <w:pPr>
              <w:rPr>
                <w:rFonts w:eastAsia="Times New Roman"/>
                <w:sz w:val="24"/>
                <w:szCs w:val="24"/>
              </w:rPr>
            </w:pPr>
            <w:r>
              <w:rPr>
                <w:rFonts w:eastAsia="Times New Roman" w:cs="Arial"/>
                <w:color w:val="000000"/>
                <w:sz w:val="16"/>
                <w:szCs w:val="16"/>
              </w:rPr>
              <w:t>adNRM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315A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256F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E736E" w14:textId="77777777" w:rsidR="00061339" w:rsidRDefault="00061339" w:rsidP="002275DB">
            <w:pPr>
              <w:rPr>
                <w:rFonts w:eastAsia="Times New Roman"/>
              </w:rPr>
            </w:pPr>
          </w:p>
        </w:tc>
      </w:tr>
      <w:tr w:rsidR="00061339" w14:paraId="24AC36D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4A9BC"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03856" w14:textId="77777777" w:rsidR="00061339" w:rsidRDefault="00061339" w:rsidP="002275DB">
            <w:pPr>
              <w:rPr>
                <w:rFonts w:eastAsia="Times New Roman"/>
              </w:rPr>
            </w:pPr>
            <w:r>
              <w:rPr>
                <w:rFonts w:eastAsia="Times New Roman" w:cs="Arial"/>
                <w:color w:val="000000"/>
                <w:sz w:val="16"/>
                <w:szCs w:val="16"/>
              </w:rPr>
              <w:t>SP-211474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E071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2107C" w14:textId="77777777" w:rsidR="00061339" w:rsidRDefault="00061339" w:rsidP="002275DB">
            <w:pPr>
              <w:rPr>
                <w:rFonts w:eastAsia="Times New Roman"/>
              </w:rPr>
            </w:pPr>
            <w:r>
              <w:rPr>
                <w:rFonts w:eastAsia="Times New Roman"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F41C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C77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1A5D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405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4CA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612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6A2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88ECF" w14:textId="77777777" w:rsidR="00061339" w:rsidRDefault="00061339" w:rsidP="002275DB">
            <w:pPr>
              <w:rPr>
                <w:rFonts w:eastAsia="Times New Roman"/>
                <w:sz w:val="24"/>
                <w:szCs w:val="24"/>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B7BB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5A6C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CA3FF" w14:textId="77777777" w:rsidR="00061339" w:rsidRDefault="00061339" w:rsidP="002275DB">
            <w:pPr>
              <w:rPr>
                <w:rFonts w:eastAsia="Times New Roman"/>
              </w:rPr>
            </w:pPr>
          </w:p>
        </w:tc>
      </w:tr>
      <w:tr w:rsidR="00061339" w14:paraId="2746C2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0C1B3" w14:textId="77777777" w:rsidR="00061339" w:rsidRDefault="00061339" w:rsidP="002275DB">
            <w:pPr>
              <w:rPr>
                <w:rFonts w:eastAsia="Times New Roman"/>
                <w:sz w:val="24"/>
                <w:szCs w:val="24"/>
              </w:rPr>
            </w:pPr>
            <w:r>
              <w:rPr>
                <w:rFonts w:eastAsia="Times New Roman"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3E9EF" w14:textId="77777777" w:rsidR="00061339" w:rsidRDefault="00061339" w:rsidP="002275DB">
            <w:pPr>
              <w:rPr>
                <w:rFonts w:eastAsia="Times New Roman"/>
              </w:rPr>
            </w:pPr>
            <w:r>
              <w:rPr>
                <w:rFonts w:eastAsia="Times New Roman" w:cs="Arial"/>
                <w:color w:val="000000"/>
                <w:sz w:val="16"/>
                <w:szCs w:val="16"/>
              </w:rPr>
              <w:t>SP-211475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2640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4DB41" w14:textId="77777777" w:rsidR="00061339" w:rsidRDefault="00061339" w:rsidP="002275DB">
            <w:pPr>
              <w:rPr>
                <w:rFonts w:eastAsia="Times New Roman"/>
              </w:rPr>
            </w:pPr>
            <w:r>
              <w:rPr>
                <w:rFonts w:eastAsia="Times New Roman"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C1D9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8D11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992D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3A3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519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DE7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477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36BFF" w14:textId="77777777" w:rsidR="00061339" w:rsidRDefault="00061339" w:rsidP="002275DB">
            <w:pPr>
              <w:rPr>
                <w:rFonts w:eastAsia="Times New Roman"/>
                <w:sz w:val="24"/>
                <w:szCs w:val="24"/>
              </w:rPr>
            </w:pPr>
            <w:r>
              <w:rPr>
                <w:rFonts w:eastAsia="Times New Roman" w:cs="Arial"/>
                <w:color w:val="000000"/>
                <w:sz w:val="16"/>
                <w:szCs w:val="16"/>
              </w:rPr>
              <w:t>eNRM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2E73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DBB3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425B1" w14:textId="77777777" w:rsidR="00061339" w:rsidRDefault="00061339" w:rsidP="002275DB">
            <w:pPr>
              <w:rPr>
                <w:rFonts w:eastAsia="Times New Roman"/>
              </w:rPr>
            </w:pPr>
          </w:p>
        </w:tc>
      </w:tr>
      <w:tr w:rsidR="00061339" w14:paraId="42CCF4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76B13"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3B077" w14:textId="77777777" w:rsidR="00061339" w:rsidRDefault="00061339" w:rsidP="002275DB">
            <w:pPr>
              <w:rPr>
                <w:rFonts w:eastAsia="Times New Roman"/>
              </w:rPr>
            </w:pPr>
            <w:r>
              <w:rPr>
                <w:rFonts w:eastAsia="Times New Roman" w:cs="Arial"/>
                <w:color w:val="000000"/>
                <w:sz w:val="16"/>
                <w:szCs w:val="16"/>
              </w:rPr>
              <w:t>SP-211476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582A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2D83A" w14:textId="77777777" w:rsidR="00061339" w:rsidRDefault="00061339" w:rsidP="002275DB">
            <w:pPr>
              <w:rPr>
                <w:rFonts w:eastAsia="Times New Roman"/>
              </w:rPr>
            </w:pPr>
            <w:r>
              <w:rPr>
                <w:rFonts w:eastAsia="Times New Roman"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DF77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AA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C918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863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FB6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7C6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4C9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DF848" w14:textId="77777777" w:rsidR="00061339" w:rsidRDefault="00061339" w:rsidP="002275DB">
            <w:pPr>
              <w:rPr>
                <w:rFonts w:eastAsia="Times New Roman"/>
                <w:sz w:val="24"/>
                <w:szCs w:val="24"/>
              </w:rPr>
            </w:pPr>
            <w:r>
              <w:rPr>
                <w:rFonts w:eastAsia="Times New Roman"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AD9E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5E3D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33535" w14:textId="77777777" w:rsidR="00061339" w:rsidRDefault="00061339" w:rsidP="002275DB">
            <w:pPr>
              <w:rPr>
                <w:rFonts w:eastAsia="Times New Roman"/>
              </w:rPr>
            </w:pPr>
          </w:p>
        </w:tc>
      </w:tr>
      <w:tr w:rsidR="00061339" w14:paraId="57606E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3AF84"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3A7D" w14:textId="77777777" w:rsidR="00061339" w:rsidRDefault="00061339" w:rsidP="002275DB">
            <w:pPr>
              <w:rPr>
                <w:rFonts w:eastAsia="Times New Roman"/>
              </w:rPr>
            </w:pPr>
            <w:r>
              <w:rPr>
                <w:rFonts w:eastAsia="Times New Roman" w:cs="Arial"/>
                <w:color w:val="000000"/>
                <w:sz w:val="16"/>
                <w:szCs w:val="16"/>
              </w:rPr>
              <w:t>SP-211477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D979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D4EF4" w14:textId="77777777" w:rsidR="00061339" w:rsidRDefault="00061339" w:rsidP="002275DB">
            <w:pPr>
              <w:rPr>
                <w:rFonts w:eastAsia="Times New Roman"/>
              </w:rPr>
            </w:pPr>
            <w:r>
              <w:rPr>
                <w:rFonts w:eastAsia="Times New Roman"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AAF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E05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4C5D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62B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B7D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78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7580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7EF70" w14:textId="77777777" w:rsidR="00061339" w:rsidRDefault="00061339" w:rsidP="002275DB">
            <w:pPr>
              <w:rPr>
                <w:rFonts w:eastAsia="Times New Roman"/>
                <w:sz w:val="24"/>
                <w:szCs w:val="24"/>
              </w:rPr>
            </w:pPr>
            <w:r>
              <w:rPr>
                <w:rFonts w:eastAsia="Times New Roman"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963B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26C7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90CE5" w14:textId="77777777" w:rsidR="00061339" w:rsidRDefault="00061339" w:rsidP="002275DB">
            <w:pPr>
              <w:rPr>
                <w:rFonts w:eastAsia="Times New Roman"/>
              </w:rPr>
            </w:pPr>
          </w:p>
        </w:tc>
      </w:tr>
      <w:tr w:rsidR="00061339" w14:paraId="12B761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E5918"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CB340" w14:textId="77777777" w:rsidR="00061339" w:rsidRDefault="00061339" w:rsidP="002275DB">
            <w:pPr>
              <w:rPr>
                <w:rFonts w:eastAsia="Times New Roman"/>
              </w:rPr>
            </w:pPr>
            <w:r>
              <w:rPr>
                <w:rFonts w:eastAsia="Times New Roman" w:cs="Arial"/>
                <w:color w:val="000000"/>
                <w:sz w:val="16"/>
                <w:szCs w:val="16"/>
              </w:rPr>
              <w:t>SP-211478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58DA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8B6C9" w14:textId="77777777" w:rsidR="00061339" w:rsidRDefault="00061339" w:rsidP="002275DB">
            <w:pPr>
              <w:rPr>
                <w:rFonts w:eastAsia="Times New Roman"/>
              </w:rPr>
            </w:pPr>
            <w:r>
              <w:rPr>
                <w:rFonts w:eastAsia="Times New Roman"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8F29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F86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BB88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2EB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B4D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12F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9B8F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A02AB" w14:textId="77777777" w:rsidR="00061339" w:rsidRDefault="00061339" w:rsidP="002275DB">
            <w:pPr>
              <w:rPr>
                <w:rFonts w:eastAsia="Times New Roman"/>
                <w:sz w:val="24"/>
                <w:szCs w:val="24"/>
              </w:rPr>
            </w:pPr>
            <w:r>
              <w:rPr>
                <w:rFonts w:eastAsia="Times New Roman" w:cs="Arial"/>
                <w:color w:val="000000"/>
                <w:sz w:val="16"/>
                <w:szCs w:val="16"/>
              </w:rPr>
              <w:t>NETSLICE-5GNRM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54EA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6881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17F7" w14:textId="77777777" w:rsidR="00061339" w:rsidRDefault="00061339" w:rsidP="002275DB">
            <w:pPr>
              <w:rPr>
                <w:rFonts w:eastAsia="Times New Roman"/>
              </w:rPr>
            </w:pPr>
          </w:p>
        </w:tc>
      </w:tr>
      <w:tr w:rsidR="00061339" w14:paraId="0FD562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943EB"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F4D75" w14:textId="77777777" w:rsidR="00061339" w:rsidRDefault="00061339" w:rsidP="002275DB">
            <w:pPr>
              <w:rPr>
                <w:rFonts w:eastAsia="Times New Roman"/>
              </w:rPr>
            </w:pPr>
            <w:r>
              <w:rPr>
                <w:rFonts w:eastAsia="Times New Roman" w:cs="Arial"/>
                <w:color w:val="000000"/>
                <w:sz w:val="16"/>
                <w:szCs w:val="16"/>
              </w:rPr>
              <w:t>SP-211479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B7F7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5924E" w14:textId="77777777" w:rsidR="00061339" w:rsidRDefault="00061339" w:rsidP="002275DB">
            <w:pPr>
              <w:rPr>
                <w:rFonts w:eastAsia="Times New Roman"/>
              </w:rPr>
            </w:pPr>
            <w:r>
              <w:rPr>
                <w:rFonts w:eastAsia="Times New Roman" w:cs="Arial"/>
                <w:color w:val="000000"/>
                <w:sz w:val="16"/>
                <w:szCs w:val="16"/>
              </w:rPr>
              <w:t>Rel-17 CRs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A9C4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9C6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FC96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1E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3E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268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221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52BDF"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BEC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313E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EBC2A" w14:textId="77777777" w:rsidR="00061339" w:rsidRDefault="00061339" w:rsidP="002275DB">
            <w:pPr>
              <w:rPr>
                <w:rFonts w:eastAsia="Times New Roman"/>
              </w:rPr>
            </w:pPr>
          </w:p>
        </w:tc>
      </w:tr>
      <w:tr w:rsidR="00061339" w14:paraId="7AA86E8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B9675"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7CD62" w14:textId="77777777" w:rsidR="00061339" w:rsidRDefault="00061339" w:rsidP="002275DB">
            <w:pPr>
              <w:rPr>
                <w:rFonts w:eastAsia="Times New Roman"/>
              </w:rPr>
            </w:pPr>
            <w:r>
              <w:rPr>
                <w:rFonts w:eastAsia="Times New Roman" w:cs="Arial"/>
                <w:color w:val="000000"/>
                <w:sz w:val="16"/>
                <w:szCs w:val="16"/>
              </w:rPr>
              <w:t>SP-211480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F225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603B5" w14:textId="77777777" w:rsidR="00061339" w:rsidRDefault="00061339" w:rsidP="002275DB">
            <w:pPr>
              <w:rPr>
                <w:rFonts w:eastAsia="Times New Roman"/>
              </w:rPr>
            </w:pPr>
            <w:r>
              <w:rPr>
                <w:rFonts w:eastAsia="Times New Roman" w:cs="Arial"/>
                <w:color w:val="000000"/>
                <w:sz w:val="16"/>
                <w:szCs w:val="16"/>
              </w:rPr>
              <w:t>Rel-17 CRs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8F9E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70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377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41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263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97B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6DFD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6E072"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D7A6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DF7D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AE4CC" w14:textId="77777777" w:rsidR="00061339" w:rsidRDefault="00061339" w:rsidP="002275DB">
            <w:pPr>
              <w:rPr>
                <w:rFonts w:eastAsia="Times New Roman"/>
              </w:rPr>
            </w:pPr>
          </w:p>
        </w:tc>
      </w:tr>
      <w:tr w:rsidR="00061339" w14:paraId="2A32BE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60E96"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A519B" w14:textId="77777777" w:rsidR="00061339" w:rsidRDefault="00061339" w:rsidP="002275DB">
            <w:pPr>
              <w:rPr>
                <w:rFonts w:eastAsia="Times New Roman"/>
              </w:rPr>
            </w:pPr>
            <w:r>
              <w:rPr>
                <w:rFonts w:eastAsia="Times New Roman" w:cs="Arial"/>
                <w:color w:val="000000"/>
                <w:sz w:val="16"/>
                <w:szCs w:val="16"/>
              </w:rPr>
              <w:t>SP-211481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7B3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94AB2" w14:textId="77777777" w:rsidR="00061339" w:rsidRDefault="00061339" w:rsidP="002275DB">
            <w:pPr>
              <w:rPr>
                <w:rFonts w:eastAsia="Times New Roman"/>
              </w:rPr>
            </w:pPr>
            <w:r>
              <w:rPr>
                <w:rFonts w:eastAsia="Times New Roman"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3545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7B1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A929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5C7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638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C22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823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EDAAD" w14:textId="77777777" w:rsidR="00061339" w:rsidRDefault="00061339" w:rsidP="002275DB">
            <w:pPr>
              <w:rPr>
                <w:rFonts w:eastAsia="Times New Roman"/>
                <w:sz w:val="24"/>
                <w:szCs w:val="24"/>
              </w:rPr>
            </w:pPr>
            <w:r>
              <w:rPr>
                <w:rFonts w:eastAsia="Times New Roman"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7DDE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A17C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F1418" w14:textId="77777777" w:rsidR="00061339" w:rsidRDefault="00061339" w:rsidP="002275DB">
            <w:pPr>
              <w:rPr>
                <w:rFonts w:eastAsia="Times New Roman"/>
              </w:rPr>
            </w:pPr>
          </w:p>
        </w:tc>
      </w:tr>
      <w:tr w:rsidR="00061339" w14:paraId="6C0232E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8CFA7"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32257" w14:textId="77777777" w:rsidR="00061339" w:rsidRDefault="00061339" w:rsidP="002275DB">
            <w:pPr>
              <w:rPr>
                <w:rFonts w:eastAsia="Times New Roman"/>
              </w:rPr>
            </w:pPr>
            <w:r>
              <w:rPr>
                <w:rFonts w:eastAsia="Times New Roman" w:cs="Arial"/>
                <w:color w:val="000000"/>
                <w:sz w:val="16"/>
                <w:szCs w:val="16"/>
              </w:rPr>
              <w:t>SP-211482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95A5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C9E3E" w14:textId="77777777" w:rsidR="00061339" w:rsidRDefault="00061339" w:rsidP="002275DB">
            <w:pPr>
              <w:rPr>
                <w:rFonts w:eastAsia="Times New Roman"/>
              </w:rPr>
            </w:pPr>
            <w:r>
              <w:rPr>
                <w:rFonts w:eastAsia="Times New Roman"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F7F0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9D6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9636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748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0A6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FE2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6C4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A3AA5" w14:textId="77777777" w:rsidR="00061339" w:rsidRDefault="00061339" w:rsidP="002275DB">
            <w:pPr>
              <w:rPr>
                <w:rFonts w:eastAsia="Times New Roman"/>
                <w:sz w:val="24"/>
                <w:szCs w:val="24"/>
              </w:rPr>
            </w:pPr>
            <w:r>
              <w:rPr>
                <w:rFonts w:eastAsia="Times New Roman"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8B57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5804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D20F" w14:textId="77777777" w:rsidR="00061339" w:rsidRDefault="00061339" w:rsidP="002275DB">
            <w:pPr>
              <w:rPr>
                <w:rFonts w:eastAsia="Times New Roman"/>
              </w:rPr>
            </w:pPr>
          </w:p>
        </w:tc>
      </w:tr>
      <w:tr w:rsidR="00061339" w14:paraId="4655E92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6F31A"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8EE9C" w14:textId="77777777" w:rsidR="00061339" w:rsidRDefault="00061339" w:rsidP="002275DB">
            <w:pPr>
              <w:rPr>
                <w:rFonts w:eastAsia="Times New Roman"/>
              </w:rPr>
            </w:pPr>
            <w:r>
              <w:rPr>
                <w:rFonts w:eastAsia="Times New Roman" w:cs="Arial"/>
                <w:color w:val="000000"/>
                <w:sz w:val="16"/>
                <w:szCs w:val="16"/>
              </w:rPr>
              <w:t>SP-211483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6990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AABBF" w14:textId="77777777" w:rsidR="00061339" w:rsidRDefault="00061339" w:rsidP="002275DB">
            <w:pPr>
              <w:rPr>
                <w:rFonts w:eastAsia="Times New Roman"/>
              </w:rPr>
            </w:pPr>
            <w:r>
              <w:rPr>
                <w:rFonts w:eastAsia="Times New Roman"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B62F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FF6B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7CC2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FC4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4C4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AA8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458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44BD7" w14:textId="77777777" w:rsidR="00061339" w:rsidRDefault="00061339" w:rsidP="002275DB">
            <w:pPr>
              <w:rPr>
                <w:rFonts w:eastAsia="Times New Roman"/>
                <w:sz w:val="24"/>
                <w:szCs w:val="24"/>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E36A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332F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79542" w14:textId="77777777" w:rsidR="00061339" w:rsidRDefault="00061339" w:rsidP="002275DB">
            <w:pPr>
              <w:rPr>
                <w:rFonts w:eastAsia="Times New Roman"/>
              </w:rPr>
            </w:pPr>
          </w:p>
        </w:tc>
      </w:tr>
      <w:tr w:rsidR="00061339" w14:paraId="10C6EA9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E77C0"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E0E2" w14:textId="77777777" w:rsidR="00061339" w:rsidRDefault="00061339" w:rsidP="002275DB">
            <w:pPr>
              <w:rPr>
                <w:rFonts w:eastAsia="Times New Roman"/>
              </w:rPr>
            </w:pPr>
            <w:r>
              <w:rPr>
                <w:rFonts w:eastAsia="Times New Roman" w:cs="Arial"/>
                <w:color w:val="000000"/>
                <w:sz w:val="16"/>
                <w:szCs w:val="16"/>
              </w:rPr>
              <w:t>SP-211484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419AB"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96741" w14:textId="77777777" w:rsidR="00061339" w:rsidRDefault="00061339" w:rsidP="002275DB">
            <w:pPr>
              <w:rPr>
                <w:rFonts w:eastAsia="Times New Roman"/>
              </w:rPr>
            </w:pPr>
            <w:r>
              <w:rPr>
                <w:rFonts w:eastAsia="Times New Roman" w:cs="Arial"/>
                <w:color w:val="000000"/>
                <w:sz w:val="16"/>
                <w:szCs w:val="16"/>
              </w:rPr>
              <w:t>LS from 5GAA: LS on 3GPP Rel-18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AC996" w14:textId="77777777" w:rsidR="00061339" w:rsidRDefault="00061339" w:rsidP="002275DB">
            <w:pPr>
              <w:rPr>
                <w:rFonts w:eastAsia="Times New Roman"/>
              </w:rPr>
            </w:pPr>
            <w:r>
              <w:rPr>
                <w:rFonts w:eastAsia="Times New Roman" w:cs="Arial"/>
                <w:color w:val="000000"/>
                <w:sz w:val="16"/>
                <w:szCs w:val="16"/>
              </w:rPr>
              <w:t>5GAA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42F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12AF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91E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32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1C0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1DA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D7B3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D3C01" w14:textId="77777777" w:rsidR="00061339" w:rsidRDefault="00061339" w:rsidP="002275DB">
            <w:pPr>
              <w:rPr>
                <w:rFonts w:eastAsia="Times New Roman"/>
                <w:sz w:val="24"/>
                <w:szCs w:val="24"/>
              </w:rPr>
            </w:pPr>
            <w:r>
              <w:rPr>
                <w:rFonts w:eastAsia="Times New Roman" w:cs="Arial"/>
                <w:color w:val="000000"/>
                <w:sz w:val="16"/>
                <w:szCs w:val="16"/>
              </w:rPr>
              <w:t>Action is to TSG RAN. 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3EDB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29EE7" w14:textId="77777777" w:rsidR="00061339" w:rsidRDefault="00061339" w:rsidP="002275DB">
            <w:pPr>
              <w:rPr>
                <w:rFonts w:eastAsia="Times New Roman"/>
              </w:rPr>
            </w:pPr>
          </w:p>
        </w:tc>
      </w:tr>
      <w:tr w:rsidR="00061339" w14:paraId="791731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1CE0A"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17CC" w14:textId="77777777" w:rsidR="00061339" w:rsidRDefault="00061339" w:rsidP="002275DB">
            <w:pPr>
              <w:rPr>
                <w:rFonts w:eastAsia="Times New Roman"/>
              </w:rPr>
            </w:pPr>
            <w:r>
              <w:rPr>
                <w:rFonts w:eastAsia="Times New Roman" w:cs="Arial"/>
                <w:color w:val="000000"/>
                <w:sz w:val="16"/>
                <w:szCs w:val="16"/>
              </w:rPr>
              <w:t>SP-211485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FAF7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C726F" w14:textId="77777777" w:rsidR="00061339" w:rsidRDefault="00061339" w:rsidP="002275DB">
            <w:pPr>
              <w:rPr>
                <w:rFonts w:eastAsia="Times New Roman"/>
              </w:rPr>
            </w:pPr>
            <w:r>
              <w:rPr>
                <w:rFonts w:eastAsia="Times New Roman"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EB0E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4E6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A390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B967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83E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1FE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AAB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4BD36" w14:textId="77777777" w:rsidR="00061339" w:rsidRDefault="00061339" w:rsidP="002275D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923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51A6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2B3C4" w14:textId="77777777" w:rsidR="00061339" w:rsidRDefault="00061339" w:rsidP="002275DB">
            <w:pPr>
              <w:rPr>
                <w:rFonts w:eastAsia="Times New Roman"/>
              </w:rPr>
            </w:pPr>
          </w:p>
        </w:tc>
      </w:tr>
      <w:tr w:rsidR="00061339" w14:paraId="0EE0AE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5F0A2" w14:textId="77777777" w:rsidR="00061339" w:rsidRDefault="00061339" w:rsidP="002275D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1FAF" w14:textId="77777777" w:rsidR="00061339" w:rsidRDefault="00061339" w:rsidP="002275DB">
            <w:pPr>
              <w:rPr>
                <w:rFonts w:eastAsia="Times New Roman"/>
              </w:rPr>
            </w:pPr>
            <w:r>
              <w:rPr>
                <w:rFonts w:eastAsia="Times New Roman" w:cs="Arial"/>
                <w:color w:val="000000"/>
                <w:sz w:val="16"/>
                <w:szCs w:val="16"/>
              </w:rPr>
              <w:t>SP-211486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57C8E"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8105A" w14:textId="77777777" w:rsidR="00061339" w:rsidRDefault="00061339" w:rsidP="002275DB">
            <w:pPr>
              <w:rPr>
                <w:rFonts w:eastAsia="Times New Roman"/>
              </w:rPr>
            </w:pPr>
            <w:r>
              <w:rPr>
                <w:rFonts w:eastAsia="Times New Roman" w:cs="Arial"/>
                <w:color w:val="000000"/>
                <w:sz w:val="16"/>
                <w:szCs w:val="16"/>
              </w:rPr>
              <w:t>Discussion on 5G Support-based Advanced Interactive System for Integrated Wastewater Management of Food Industry in South Asia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83273" w14:textId="77777777" w:rsidR="00061339" w:rsidRDefault="00061339" w:rsidP="002275DB">
            <w:pPr>
              <w:rPr>
                <w:rFonts w:eastAsia="Times New Roman"/>
              </w:rPr>
            </w:pPr>
            <w:r>
              <w:rPr>
                <w:rFonts w:eastAsia="Times New Roman" w:cs="Arial"/>
                <w:color w:val="000000"/>
                <w:sz w:val="16"/>
                <w:szCs w:val="16"/>
              </w:rPr>
              <w:t>Chongqing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432E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0B80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1D4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2A7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8AB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4DE1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8549E" w14:textId="77777777" w:rsidR="00061339" w:rsidRDefault="00061339" w:rsidP="002275DB">
            <w:pPr>
              <w:rPr>
                <w:rFonts w:eastAsia="Times New Roman"/>
              </w:rPr>
            </w:pPr>
            <w:r>
              <w:rPr>
                <w:rFonts w:eastAsia="Times New Roman" w:cs="Arial"/>
                <w:color w:val="000000"/>
                <w:sz w:val="16"/>
                <w:szCs w:val="16"/>
              </w:rPr>
              <w:t>5G_AIS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329CE"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7C012"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02C4E" w14:textId="77777777" w:rsidR="00061339" w:rsidRDefault="00061339" w:rsidP="002275DB">
            <w:pPr>
              <w:rPr>
                <w:rFonts w:eastAsia="Times New Roman"/>
              </w:rPr>
            </w:pPr>
          </w:p>
        </w:tc>
      </w:tr>
      <w:tr w:rsidR="00061339" w14:paraId="2E546BC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A18FB"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D2A74" w14:textId="77777777" w:rsidR="00061339" w:rsidRDefault="00061339" w:rsidP="002275DB">
            <w:pPr>
              <w:rPr>
                <w:rFonts w:eastAsia="Times New Roman"/>
              </w:rPr>
            </w:pPr>
            <w:r>
              <w:rPr>
                <w:rFonts w:eastAsia="Times New Roman" w:cs="Arial"/>
                <w:color w:val="000000"/>
                <w:sz w:val="16"/>
                <w:szCs w:val="16"/>
              </w:rPr>
              <w:t>SP-211487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272B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8AB42" w14:textId="77777777" w:rsidR="00061339" w:rsidRDefault="00061339" w:rsidP="002275DB">
            <w:pPr>
              <w:rPr>
                <w:rFonts w:eastAsia="Times New Roman"/>
              </w:rPr>
            </w:pPr>
            <w:r>
              <w:rPr>
                <w:rFonts w:eastAsia="Times New Roman" w:cs="Arial"/>
                <w:color w:val="000000"/>
                <w:sz w:val="16"/>
                <w:szCs w:val="16"/>
              </w:rPr>
              <w:t>Stage 1 CRs on 5GSAT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BA5A"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FCB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EF4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DC4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395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510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848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397C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23EE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3F1B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C01F9" w14:textId="77777777" w:rsidR="00061339" w:rsidRDefault="00061339" w:rsidP="002275DB">
            <w:pPr>
              <w:rPr>
                <w:rFonts w:eastAsia="Times New Roman"/>
              </w:rPr>
            </w:pPr>
          </w:p>
        </w:tc>
      </w:tr>
      <w:tr w:rsidR="00061339" w14:paraId="7FBFDD8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84FBE" w14:textId="77777777" w:rsidR="00061339" w:rsidRDefault="00061339" w:rsidP="002275DB">
            <w:pPr>
              <w:rPr>
                <w:rFonts w:eastAsia="Times New Roman"/>
                <w:sz w:val="24"/>
                <w:szCs w:val="24"/>
              </w:rPr>
            </w:pPr>
            <w:r>
              <w:rPr>
                <w:rFonts w:eastAsia="Times New Roman" w:cs="Arial"/>
                <w:color w:val="000000"/>
                <w:sz w:val="16"/>
                <w:szCs w:val="16"/>
              </w:rPr>
              <w:lastRenderedPageBreak/>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815AB" w14:textId="77777777" w:rsidR="00061339" w:rsidRDefault="00061339" w:rsidP="002275DB">
            <w:pPr>
              <w:rPr>
                <w:rFonts w:eastAsia="Times New Roman"/>
              </w:rPr>
            </w:pPr>
            <w:r>
              <w:rPr>
                <w:rFonts w:eastAsia="Times New Roman" w:cs="Arial"/>
                <w:color w:val="000000"/>
                <w:sz w:val="16"/>
                <w:szCs w:val="16"/>
              </w:rPr>
              <w:t>SP-211488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445D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75724" w14:textId="77777777" w:rsidR="00061339" w:rsidRDefault="00061339" w:rsidP="002275DB">
            <w:pPr>
              <w:rPr>
                <w:rFonts w:eastAsia="Times New Roman"/>
              </w:rPr>
            </w:pPr>
            <w:r>
              <w:rPr>
                <w:rFonts w:eastAsia="Times New Roman" w:cs="Arial"/>
                <w:color w:val="000000"/>
                <w:sz w:val="16"/>
                <w:szCs w:val="16"/>
              </w:rPr>
              <w:t>Stage 1 CRs on 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CF5B"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D90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4D2C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7E8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25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36D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66A6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D548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087B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3A58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27718" w14:textId="77777777" w:rsidR="00061339" w:rsidRDefault="00061339" w:rsidP="002275DB">
            <w:pPr>
              <w:rPr>
                <w:rFonts w:eastAsia="Times New Roman"/>
              </w:rPr>
            </w:pPr>
          </w:p>
        </w:tc>
      </w:tr>
      <w:tr w:rsidR="00061339" w14:paraId="132DF63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1C5ED"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2FF20" w14:textId="77777777" w:rsidR="00061339" w:rsidRDefault="00061339" w:rsidP="002275DB">
            <w:pPr>
              <w:rPr>
                <w:rFonts w:eastAsia="Times New Roman"/>
              </w:rPr>
            </w:pPr>
            <w:r>
              <w:rPr>
                <w:rFonts w:eastAsia="Times New Roman" w:cs="Arial"/>
                <w:color w:val="000000"/>
                <w:sz w:val="16"/>
                <w:szCs w:val="16"/>
              </w:rPr>
              <w:t>SP-211489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2230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8F90" w14:textId="77777777" w:rsidR="00061339" w:rsidRDefault="00061339" w:rsidP="002275DB">
            <w:pPr>
              <w:rPr>
                <w:rFonts w:eastAsia="Times New Roman"/>
              </w:rPr>
            </w:pPr>
            <w:r>
              <w:rPr>
                <w:rFonts w:eastAsia="Times New Roman" w:cs="Arial"/>
                <w:color w:val="000000"/>
                <w:sz w:val="16"/>
                <w:szCs w:val="16"/>
              </w:rPr>
              <w:t>Stage 1 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17BFB"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E0F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72CA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8BE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CAC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160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F28A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670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C40B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B46A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17764" w14:textId="77777777" w:rsidR="00061339" w:rsidRDefault="00061339" w:rsidP="002275DB">
            <w:pPr>
              <w:rPr>
                <w:rFonts w:eastAsia="Times New Roman"/>
              </w:rPr>
            </w:pPr>
          </w:p>
        </w:tc>
      </w:tr>
      <w:tr w:rsidR="00061339" w14:paraId="63CA356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A9ED9"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CE97F" w14:textId="77777777" w:rsidR="00061339" w:rsidRDefault="00061339" w:rsidP="002275DB">
            <w:pPr>
              <w:rPr>
                <w:rFonts w:eastAsia="Times New Roman"/>
              </w:rPr>
            </w:pPr>
            <w:r>
              <w:rPr>
                <w:rFonts w:eastAsia="Times New Roman" w:cs="Arial"/>
                <w:color w:val="000000"/>
                <w:sz w:val="16"/>
                <w:szCs w:val="16"/>
              </w:rPr>
              <w:t>SP-211490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69CA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3B11E" w14:textId="77777777" w:rsidR="00061339" w:rsidRDefault="00061339" w:rsidP="002275DB">
            <w:pPr>
              <w:rPr>
                <w:rFonts w:eastAsia="Times New Roman"/>
              </w:rPr>
            </w:pPr>
            <w:r>
              <w:rPr>
                <w:rFonts w:eastAsia="Times New Roman" w:cs="Arial"/>
                <w:color w:val="000000"/>
                <w:sz w:val="16"/>
                <w:szCs w:val="16"/>
              </w:rPr>
              <w:t>Stage 1 CRs on 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EA391"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5B91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A387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40A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043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57C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86D1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ED25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84785" w14:textId="77777777" w:rsidR="00061339" w:rsidRDefault="00061339" w:rsidP="002275DB">
            <w:pPr>
              <w:rPr>
                <w:rFonts w:eastAsia="Times New Roman"/>
                <w:sz w:val="24"/>
                <w:szCs w:val="24"/>
              </w:rPr>
            </w:pPr>
            <w:r>
              <w:rPr>
                <w:rFonts w:eastAsia="Times New Roman" w:cs="Arial"/>
                <w:color w:val="000000"/>
                <w:sz w:val="16"/>
                <w:szCs w:val="16"/>
              </w:rPr>
              <w:t>CRs are missing from CR Pack. Removed from Block Approval. CC#4:SP-211490r01 was approved. Revised to SP-211629.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C931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35755" w14:textId="77777777" w:rsidR="00061339" w:rsidRDefault="00061339" w:rsidP="002275DB">
            <w:pPr>
              <w:rPr>
                <w:rFonts w:eastAsia="Times New Roman"/>
              </w:rPr>
            </w:pPr>
            <w:r>
              <w:rPr>
                <w:rFonts w:eastAsia="Times New Roman" w:cs="Arial"/>
                <w:color w:val="000000"/>
                <w:sz w:val="16"/>
                <w:szCs w:val="16"/>
              </w:rPr>
              <w:t>SP-211629</w:t>
            </w:r>
          </w:p>
        </w:tc>
      </w:tr>
      <w:tr w:rsidR="00061339" w14:paraId="3B9081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F0B2D" w14:textId="77777777" w:rsidR="00061339" w:rsidRDefault="00061339" w:rsidP="002275DB">
            <w:pPr>
              <w:rPr>
                <w:rFonts w:eastAsia="Times New Roman"/>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B2FC" w14:textId="77777777" w:rsidR="00061339" w:rsidRDefault="00061339" w:rsidP="002275DB">
            <w:pPr>
              <w:rPr>
                <w:rFonts w:eastAsia="Times New Roman"/>
              </w:rPr>
            </w:pPr>
            <w:r>
              <w:rPr>
                <w:rFonts w:eastAsia="Times New Roman" w:cs="Arial"/>
                <w:color w:val="000000"/>
                <w:sz w:val="16"/>
                <w:szCs w:val="16"/>
              </w:rPr>
              <w:t>SP-211491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B4E2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12700" w14:textId="77777777" w:rsidR="00061339" w:rsidRDefault="00061339" w:rsidP="002275DB">
            <w:pPr>
              <w:rPr>
                <w:rFonts w:eastAsia="Times New Roman"/>
              </w:rPr>
            </w:pPr>
            <w:r>
              <w:rPr>
                <w:rFonts w:eastAsia="Times New Roman" w:cs="Arial"/>
                <w:color w:val="000000"/>
                <w:sz w:val="16"/>
                <w:szCs w:val="16"/>
              </w:rPr>
              <w:t>Stage 1 CRs on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EAC4"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82A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E22B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745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7FE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760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1FB7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9DA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BD60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643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A5DE3" w14:textId="77777777" w:rsidR="00061339" w:rsidRDefault="00061339" w:rsidP="002275DB">
            <w:pPr>
              <w:rPr>
                <w:rFonts w:eastAsia="Times New Roman"/>
              </w:rPr>
            </w:pPr>
          </w:p>
        </w:tc>
      </w:tr>
      <w:tr w:rsidR="00061339" w14:paraId="20AED9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24F18"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120FD" w14:textId="77777777" w:rsidR="00061339" w:rsidRDefault="00061339" w:rsidP="002275DB">
            <w:pPr>
              <w:rPr>
                <w:rFonts w:eastAsia="Times New Roman"/>
              </w:rPr>
            </w:pPr>
            <w:r>
              <w:rPr>
                <w:rFonts w:eastAsia="Times New Roman" w:cs="Arial"/>
                <w:color w:val="000000"/>
                <w:sz w:val="16"/>
                <w:szCs w:val="16"/>
              </w:rPr>
              <w:t>SP-211492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B588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F61D3" w14:textId="77777777" w:rsidR="00061339" w:rsidRDefault="00061339" w:rsidP="002275DB">
            <w:pPr>
              <w:rPr>
                <w:rFonts w:eastAsia="Times New Roman"/>
              </w:rPr>
            </w:pPr>
            <w:r>
              <w:rPr>
                <w:rFonts w:eastAsia="Times New Roman" w:cs="Arial"/>
                <w:color w:val="000000"/>
                <w:sz w:val="16"/>
                <w:szCs w:val="16"/>
              </w:rPr>
              <w:t>Stage 1 CRs on MSP2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89306"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D2F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4CD1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D19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32E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849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2BA5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4A4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A5D9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603A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74A01" w14:textId="77777777" w:rsidR="00061339" w:rsidRDefault="00061339" w:rsidP="002275DB">
            <w:pPr>
              <w:rPr>
                <w:rFonts w:eastAsia="Times New Roman"/>
              </w:rPr>
            </w:pPr>
          </w:p>
        </w:tc>
      </w:tr>
      <w:tr w:rsidR="00061339" w14:paraId="7F8CE49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B4590"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89062" w14:textId="77777777" w:rsidR="00061339" w:rsidRDefault="00061339" w:rsidP="002275DB">
            <w:pPr>
              <w:rPr>
                <w:rFonts w:eastAsia="Times New Roman"/>
              </w:rPr>
            </w:pPr>
            <w:r>
              <w:rPr>
                <w:rFonts w:eastAsia="Times New Roman" w:cs="Arial"/>
                <w:color w:val="000000"/>
                <w:sz w:val="16"/>
                <w:szCs w:val="16"/>
              </w:rPr>
              <w:t>SP-211493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7EF2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F304A" w14:textId="77777777" w:rsidR="00061339" w:rsidRDefault="00061339" w:rsidP="002275DB">
            <w:pPr>
              <w:rPr>
                <w:rFonts w:eastAsia="Times New Roman"/>
              </w:rPr>
            </w:pPr>
            <w:r>
              <w:rPr>
                <w:rFonts w:eastAsia="Times New Roman" w:cs="Arial"/>
                <w:color w:val="000000"/>
                <w:sz w:val="16"/>
                <w:szCs w:val="16"/>
              </w:rPr>
              <w:t>Stage 1 CRs on 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C87D6"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3E77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2DD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89A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D2B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CA0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1DDE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B6D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35A0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28D2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EB2C4" w14:textId="77777777" w:rsidR="00061339" w:rsidRDefault="00061339" w:rsidP="002275DB">
            <w:pPr>
              <w:rPr>
                <w:rFonts w:eastAsia="Times New Roman"/>
              </w:rPr>
            </w:pPr>
          </w:p>
        </w:tc>
      </w:tr>
      <w:tr w:rsidR="00061339" w14:paraId="5AEAA16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4BF3"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D9F4B" w14:textId="77777777" w:rsidR="00061339" w:rsidRDefault="00061339" w:rsidP="002275DB">
            <w:pPr>
              <w:rPr>
                <w:rFonts w:eastAsia="Times New Roman"/>
              </w:rPr>
            </w:pPr>
            <w:r>
              <w:rPr>
                <w:rFonts w:eastAsia="Times New Roman" w:cs="Arial"/>
                <w:color w:val="000000"/>
                <w:sz w:val="16"/>
                <w:szCs w:val="16"/>
              </w:rPr>
              <w:t>SP-211494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4B6F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B2C51" w14:textId="77777777" w:rsidR="00061339" w:rsidRDefault="00061339" w:rsidP="002275DB">
            <w:pPr>
              <w:rPr>
                <w:rFonts w:eastAsia="Times New Roman"/>
              </w:rPr>
            </w:pPr>
            <w:r>
              <w:rPr>
                <w:rFonts w:eastAsia="Times New Roman" w:cs="Arial"/>
                <w:color w:val="000000"/>
                <w:sz w:val="16"/>
                <w:szCs w:val="16"/>
              </w:rPr>
              <w:t>Stage 1 CRs on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0076C"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9BE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EA4A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050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175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DC85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CA4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560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C930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1CDD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15C9C" w14:textId="77777777" w:rsidR="00061339" w:rsidRDefault="00061339" w:rsidP="002275DB">
            <w:pPr>
              <w:rPr>
                <w:rFonts w:eastAsia="Times New Roman"/>
              </w:rPr>
            </w:pPr>
          </w:p>
        </w:tc>
      </w:tr>
      <w:tr w:rsidR="00061339" w14:paraId="387BD67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F4A0E"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8E029" w14:textId="77777777" w:rsidR="00061339" w:rsidRDefault="00061339" w:rsidP="002275DB">
            <w:pPr>
              <w:rPr>
                <w:rFonts w:eastAsia="Times New Roman"/>
              </w:rPr>
            </w:pPr>
            <w:r>
              <w:rPr>
                <w:rFonts w:eastAsia="Times New Roman" w:cs="Arial"/>
                <w:color w:val="000000"/>
                <w:sz w:val="16"/>
                <w:szCs w:val="16"/>
              </w:rPr>
              <w:t>SP-211495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867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E9F80" w14:textId="77777777" w:rsidR="00061339" w:rsidRDefault="00061339" w:rsidP="002275DB">
            <w:pPr>
              <w:rPr>
                <w:rFonts w:eastAsia="Times New Roman"/>
              </w:rPr>
            </w:pPr>
            <w:r>
              <w:rPr>
                <w:rFonts w:eastAsia="Times New Roman" w:cs="Arial"/>
                <w:color w:val="000000"/>
                <w:sz w:val="16"/>
                <w:szCs w:val="16"/>
              </w:rPr>
              <w:t>Stage 1 CRs on QoS_Mon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9D47A"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94A8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BE5D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D65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9F4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4BA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1FA5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EBD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B403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3DF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53193" w14:textId="77777777" w:rsidR="00061339" w:rsidRDefault="00061339" w:rsidP="002275DB">
            <w:pPr>
              <w:rPr>
                <w:rFonts w:eastAsia="Times New Roman"/>
              </w:rPr>
            </w:pPr>
          </w:p>
        </w:tc>
      </w:tr>
      <w:tr w:rsidR="00061339" w14:paraId="00E64C6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FECC0"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40D8" w14:textId="77777777" w:rsidR="00061339" w:rsidRDefault="00061339" w:rsidP="002275DB">
            <w:pPr>
              <w:rPr>
                <w:rFonts w:eastAsia="Times New Roman"/>
              </w:rPr>
            </w:pPr>
            <w:r>
              <w:rPr>
                <w:rFonts w:eastAsia="Times New Roman" w:cs="Arial"/>
                <w:color w:val="000000"/>
                <w:sz w:val="16"/>
                <w:szCs w:val="16"/>
              </w:rPr>
              <w:t>SP-211496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64FB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C5D76" w14:textId="77777777" w:rsidR="00061339" w:rsidRDefault="00061339" w:rsidP="002275DB">
            <w:pPr>
              <w:rPr>
                <w:rFonts w:eastAsia="Times New Roman"/>
              </w:rPr>
            </w:pPr>
            <w:r>
              <w:rPr>
                <w:rFonts w:eastAsia="Times New Roman" w:cs="Arial"/>
                <w:color w:val="000000"/>
                <w:sz w:val="16"/>
                <w:szCs w:val="16"/>
              </w:rPr>
              <w:t>Stage 1 CRs on Rel18 Studies already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A417B"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EB9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0928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329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689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704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58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11B9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B74F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3527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0840A" w14:textId="77777777" w:rsidR="00061339" w:rsidRDefault="00061339" w:rsidP="002275DB">
            <w:pPr>
              <w:rPr>
                <w:rFonts w:eastAsia="Times New Roman"/>
              </w:rPr>
            </w:pPr>
          </w:p>
        </w:tc>
      </w:tr>
      <w:tr w:rsidR="00061339" w14:paraId="00F8B0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AE71"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6EB69" w14:textId="77777777" w:rsidR="00061339" w:rsidRDefault="00061339" w:rsidP="002275DB">
            <w:pPr>
              <w:rPr>
                <w:rFonts w:eastAsia="Times New Roman"/>
              </w:rPr>
            </w:pPr>
            <w:r>
              <w:rPr>
                <w:rFonts w:eastAsia="Times New Roman" w:cs="Arial"/>
                <w:color w:val="000000"/>
                <w:sz w:val="16"/>
                <w:szCs w:val="16"/>
              </w:rPr>
              <w:t>SP-211497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1EFA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2B277" w14:textId="77777777" w:rsidR="00061339" w:rsidRDefault="00061339" w:rsidP="002275DB">
            <w:pPr>
              <w:rPr>
                <w:rFonts w:eastAsia="Times New Roman"/>
              </w:rPr>
            </w:pPr>
            <w:r>
              <w:rPr>
                <w:rFonts w:eastAsia="Times New Roman" w:cs="Arial"/>
                <w:color w:val="000000"/>
                <w:sz w:val="16"/>
                <w:szCs w:val="16"/>
              </w:rPr>
              <w:t>Stage 1 CRs on 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55F8D"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7E1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3FD7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057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731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589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DD3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FA8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02BF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3504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BEB24" w14:textId="77777777" w:rsidR="00061339" w:rsidRDefault="00061339" w:rsidP="002275DB">
            <w:pPr>
              <w:rPr>
                <w:rFonts w:eastAsia="Times New Roman"/>
              </w:rPr>
            </w:pPr>
          </w:p>
        </w:tc>
      </w:tr>
      <w:tr w:rsidR="00061339" w14:paraId="5459AA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9929D"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A8CD2" w14:textId="77777777" w:rsidR="00061339" w:rsidRDefault="00061339" w:rsidP="002275DB">
            <w:pPr>
              <w:rPr>
                <w:rFonts w:eastAsia="Times New Roman"/>
              </w:rPr>
            </w:pPr>
            <w:r>
              <w:rPr>
                <w:rFonts w:eastAsia="Times New Roman" w:cs="Arial"/>
                <w:color w:val="000000"/>
                <w:sz w:val="16"/>
                <w:szCs w:val="16"/>
              </w:rPr>
              <w:t>SP-211498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15E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B036E" w14:textId="77777777" w:rsidR="00061339" w:rsidRDefault="00061339" w:rsidP="002275DB">
            <w:pPr>
              <w:rPr>
                <w:rFonts w:eastAsia="Times New Roman"/>
              </w:rPr>
            </w:pPr>
            <w:r>
              <w:rPr>
                <w:rFonts w:eastAsia="Times New Roman" w:cs="Arial"/>
                <w:color w:val="000000"/>
                <w:sz w:val="16"/>
                <w:szCs w:val="16"/>
              </w:rPr>
              <w:t>Stage 1 CR on 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F8719"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EB8E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842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32E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8F20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9B5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CBF5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442B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555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35D5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0CD1D" w14:textId="77777777" w:rsidR="00061339" w:rsidRDefault="00061339" w:rsidP="002275DB">
            <w:pPr>
              <w:rPr>
                <w:rFonts w:eastAsia="Times New Roman"/>
              </w:rPr>
            </w:pPr>
          </w:p>
        </w:tc>
      </w:tr>
      <w:tr w:rsidR="00061339" w14:paraId="59CFD5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674B7"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8423C" w14:textId="77777777" w:rsidR="00061339" w:rsidRDefault="00061339" w:rsidP="002275DB">
            <w:pPr>
              <w:rPr>
                <w:rFonts w:eastAsia="Times New Roman"/>
              </w:rPr>
            </w:pPr>
            <w:r>
              <w:rPr>
                <w:rFonts w:eastAsia="Times New Roman" w:cs="Arial"/>
                <w:color w:val="000000"/>
                <w:sz w:val="16"/>
                <w:szCs w:val="16"/>
              </w:rPr>
              <w:t>SP-211499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1C2A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545C0" w14:textId="77777777" w:rsidR="00061339" w:rsidRDefault="00061339" w:rsidP="002275DB">
            <w:pPr>
              <w:rPr>
                <w:rFonts w:eastAsia="Times New Roman"/>
              </w:rPr>
            </w:pPr>
            <w:r>
              <w:rPr>
                <w:rFonts w:eastAsia="Times New Roman" w:cs="Arial"/>
                <w:color w:val="000000"/>
                <w:sz w:val="16"/>
                <w:szCs w:val="16"/>
              </w:rPr>
              <w:t>Stage 1 CRs on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1C2B9"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803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3A7D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AE1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22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96B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EDF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7A5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A236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674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1FDBB" w14:textId="77777777" w:rsidR="00061339" w:rsidRDefault="00061339" w:rsidP="002275DB">
            <w:pPr>
              <w:rPr>
                <w:rFonts w:eastAsia="Times New Roman"/>
              </w:rPr>
            </w:pPr>
          </w:p>
        </w:tc>
      </w:tr>
      <w:tr w:rsidR="00061339" w14:paraId="6DB5B2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00ED8"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62B18" w14:textId="77777777" w:rsidR="00061339" w:rsidRDefault="00061339" w:rsidP="002275DB">
            <w:pPr>
              <w:rPr>
                <w:rFonts w:eastAsia="Times New Roman"/>
              </w:rPr>
            </w:pPr>
            <w:r>
              <w:rPr>
                <w:rFonts w:eastAsia="Times New Roman" w:cs="Arial"/>
                <w:color w:val="000000"/>
                <w:sz w:val="16"/>
                <w:szCs w:val="16"/>
              </w:rPr>
              <w:t>SP-211500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FFB2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F34B" w14:textId="77777777" w:rsidR="00061339" w:rsidRDefault="00061339" w:rsidP="002275DB">
            <w:pPr>
              <w:rPr>
                <w:rFonts w:eastAsia="Times New Roman"/>
              </w:rPr>
            </w:pPr>
            <w:r>
              <w:rPr>
                <w:rFonts w:eastAsia="Times New Roman"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3BEC"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37E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E0C0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F65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B38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D53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48C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DD1D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846B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1FC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58616" w14:textId="77777777" w:rsidR="00061339" w:rsidRDefault="00061339" w:rsidP="002275DB">
            <w:pPr>
              <w:rPr>
                <w:rFonts w:eastAsia="Times New Roman"/>
              </w:rPr>
            </w:pPr>
          </w:p>
        </w:tc>
      </w:tr>
      <w:tr w:rsidR="00061339" w14:paraId="550787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77DDB"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43B0F" w14:textId="77777777" w:rsidR="00061339" w:rsidRDefault="00061339" w:rsidP="002275DB">
            <w:pPr>
              <w:rPr>
                <w:rFonts w:eastAsia="Times New Roman"/>
              </w:rPr>
            </w:pPr>
            <w:r>
              <w:rPr>
                <w:rFonts w:eastAsia="Times New Roman" w:cs="Arial"/>
                <w:color w:val="000000"/>
                <w:sz w:val="16"/>
                <w:szCs w:val="16"/>
              </w:rPr>
              <w:t>SP-211501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A9C1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22E6A" w14:textId="77777777" w:rsidR="00061339" w:rsidRDefault="00061339" w:rsidP="002275DB">
            <w:pPr>
              <w:rPr>
                <w:rFonts w:eastAsia="Times New Roman"/>
              </w:rPr>
            </w:pPr>
            <w:r>
              <w:rPr>
                <w:rFonts w:eastAsia="Times New Roman"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B641D"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C6A9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728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378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EA0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685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FF1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F7A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C821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72ED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C54A0" w14:textId="77777777" w:rsidR="00061339" w:rsidRDefault="00061339" w:rsidP="002275DB">
            <w:pPr>
              <w:rPr>
                <w:rFonts w:eastAsia="Times New Roman"/>
              </w:rPr>
            </w:pPr>
          </w:p>
        </w:tc>
      </w:tr>
      <w:tr w:rsidR="00061339" w14:paraId="199241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A9E3A" w14:textId="77777777" w:rsidR="00061339" w:rsidRDefault="00061339" w:rsidP="002275DB">
            <w:pPr>
              <w:rPr>
                <w:rFonts w:eastAsia="Times New Roman"/>
                <w:sz w:val="24"/>
                <w:szCs w:val="24"/>
              </w:rPr>
            </w:pPr>
            <w:r>
              <w:rPr>
                <w:rFonts w:eastAsia="Times New Roman" w:cs="Arial"/>
                <w:color w:val="000000"/>
                <w:sz w:val="16"/>
                <w:szCs w:val="16"/>
              </w:rPr>
              <w:lastRenderedPageBreak/>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4EB23" w14:textId="77777777" w:rsidR="00061339" w:rsidRDefault="00061339" w:rsidP="002275DB">
            <w:pPr>
              <w:rPr>
                <w:rFonts w:eastAsia="Times New Roman"/>
              </w:rPr>
            </w:pPr>
            <w:r>
              <w:rPr>
                <w:rFonts w:eastAsia="Times New Roman" w:cs="Arial"/>
                <w:color w:val="000000"/>
                <w:sz w:val="16"/>
                <w:szCs w:val="16"/>
              </w:rPr>
              <w:t>SP-211502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D964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ADF50" w14:textId="77777777" w:rsidR="00061339" w:rsidRDefault="00061339" w:rsidP="002275DB">
            <w:pPr>
              <w:rPr>
                <w:rFonts w:eastAsia="Times New Roman"/>
              </w:rPr>
            </w:pPr>
            <w:r>
              <w:rPr>
                <w:rFonts w:eastAsia="Times New Roman" w:cs="Arial"/>
                <w:color w:val="000000"/>
                <w:sz w:val="16"/>
                <w:szCs w:val="16"/>
              </w:rPr>
              <w:t>Stage 1 CR on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5B87B"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33E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8B30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83A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2CE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C2D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F4AD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BD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9402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0155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F1195" w14:textId="77777777" w:rsidR="00061339" w:rsidRDefault="00061339" w:rsidP="002275DB">
            <w:pPr>
              <w:rPr>
                <w:rFonts w:eastAsia="Times New Roman"/>
              </w:rPr>
            </w:pPr>
          </w:p>
        </w:tc>
      </w:tr>
      <w:tr w:rsidR="00061339" w14:paraId="5CF7AB5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759BD"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A6EC5" w14:textId="77777777" w:rsidR="00061339" w:rsidRDefault="00061339" w:rsidP="002275DB">
            <w:pPr>
              <w:rPr>
                <w:rFonts w:eastAsia="Times New Roman"/>
              </w:rPr>
            </w:pPr>
            <w:r>
              <w:rPr>
                <w:rFonts w:eastAsia="Times New Roman" w:cs="Arial"/>
                <w:color w:val="000000"/>
                <w:sz w:val="16"/>
                <w:szCs w:val="16"/>
              </w:rPr>
              <w:t>SP-211503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83D80"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C51B6" w14:textId="77777777" w:rsidR="00061339" w:rsidRDefault="00061339" w:rsidP="002275DB">
            <w:pPr>
              <w:rPr>
                <w:rFonts w:eastAsia="Times New Roman"/>
              </w:rPr>
            </w:pPr>
            <w:r>
              <w:rPr>
                <w:rFonts w:eastAsia="Times New Roman" w:cs="Arial"/>
                <w:color w:val="000000"/>
                <w:sz w:val="16"/>
                <w:szCs w:val="16"/>
              </w:rPr>
              <w:t>TR 22.926 on 'Guidelines for Extraterritorial 5G Systems' v.2.0.0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77069"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035F4" w14:textId="77777777" w:rsidR="00061339" w:rsidRDefault="00061339" w:rsidP="002275DB">
            <w:pPr>
              <w:rPr>
                <w:rFonts w:eastAsia="Times New Roman"/>
              </w:rPr>
            </w:pPr>
            <w:r>
              <w:rPr>
                <w:rFonts w:eastAsia="Times New Roman" w:cs="Arial"/>
                <w:color w:val="000000"/>
                <w:sz w:val="16"/>
                <w:szCs w:val="16"/>
              </w:rPr>
              <w:t>22.926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281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E07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47C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9B3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D4C5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623BC" w14:textId="77777777" w:rsidR="00061339" w:rsidRDefault="00061339" w:rsidP="002275DB">
            <w:pPr>
              <w:rPr>
                <w:rFonts w:eastAsia="Times New Roman"/>
              </w:rPr>
            </w:pPr>
            <w:r>
              <w:rPr>
                <w:rFonts w:eastAsia="Times New Roman"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5BF6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BF58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64D13" w14:textId="77777777" w:rsidR="00061339" w:rsidRDefault="00061339" w:rsidP="002275DB">
            <w:pPr>
              <w:rPr>
                <w:rFonts w:eastAsia="Times New Roman"/>
              </w:rPr>
            </w:pPr>
          </w:p>
        </w:tc>
      </w:tr>
      <w:tr w:rsidR="00061339" w14:paraId="728E9D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60A58"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79999" w14:textId="77777777" w:rsidR="00061339" w:rsidRDefault="00061339" w:rsidP="002275DB">
            <w:pPr>
              <w:rPr>
                <w:rFonts w:eastAsia="Times New Roman"/>
              </w:rPr>
            </w:pPr>
            <w:r>
              <w:rPr>
                <w:rFonts w:eastAsia="Times New Roman" w:cs="Arial"/>
                <w:color w:val="000000"/>
                <w:sz w:val="16"/>
                <w:szCs w:val="16"/>
              </w:rPr>
              <w:t>SP-211504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754D"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CC1F9" w14:textId="77777777" w:rsidR="00061339" w:rsidRDefault="00061339" w:rsidP="002275DB">
            <w:pPr>
              <w:rPr>
                <w:rFonts w:eastAsia="Times New Roman"/>
              </w:rPr>
            </w:pPr>
            <w:r>
              <w:rPr>
                <w:rFonts w:eastAsia="Times New Roman" w:cs="Arial"/>
                <w:color w:val="000000"/>
                <w:sz w:val="16"/>
                <w:szCs w:val="16"/>
              </w:rPr>
              <w:t>TR 22.990 on Study on Off-Network for Rail,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A2D5F"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B6D07" w14:textId="77777777" w:rsidR="00061339" w:rsidRDefault="00061339" w:rsidP="002275DB">
            <w:pPr>
              <w:rPr>
                <w:rFonts w:eastAsia="Times New Roman"/>
              </w:rPr>
            </w:pPr>
            <w:r>
              <w:rPr>
                <w:rFonts w:eastAsia="Times New Roman" w:cs="Arial"/>
                <w:color w:val="000000"/>
                <w:sz w:val="16"/>
                <w:szCs w:val="16"/>
              </w:rPr>
              <w:t>22.990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285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399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502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D58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2093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C33F" w14:textId="77777777" w:rsidR="00061339" w:rsidRDefault="00061339" w:rsidP="002275DB">
            <w:pPr>
              <w:rPr>
                <w:rFonts w:eastAsia="Times New Roman"/>
              </w:rPr>
            </w:pPr>
            <w:r>
              <w:rPr>
                <w:rFonts w:eastAsia="Times New Roman" w:cs="Arial"/>
                <w:color w:val="000000"/>
                <w:sz w:val="16"/>
                <w:szCs w:val="16"/>
              </w:rPr>
              <w:t>FS_OffNetRail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7252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9E84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160E2" w14:textId="77777777" w:rsidR="00061339" w:rsidRDefault="00061339" w:rsidP="002275DB">
            <w:pPr>
              <w:rPr>
                <w:rFonts w:eastAsia="Times New Roman"/>
              </w:rPr>
            </w:pPr>
          </w:p>
        </w:tc>
      </w:tr>
      <w:tr w:rsidR="00061339" w14:paraId="6428695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F6085"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CBF8" w14:textId="77777777" w:rsidR="00061339" w:rsidRDefault="00061339" w:rsidP="002275DB">
            <w:pPr>
              <w:rPr>
                <w:rFonts w:eastAsia="Times New Roman"/>
              </w:rPr>
            </w:pPr>
            <w:r>
              <w:rPr>
                <w:rFonts w:eastAsia="Times New Roman" w:cs="Arial"/>
                <w:color w:val="000000"/>
                <w:sz w:val="16"/>
                <w:szCs w:val="16"/>
              </w:rPr>
              <w:t>SP-211505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BDA62"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5D404" w14:textId="77777777" w:rsidR="00061339" w:rsidRDefault="00061339" w:rsidP="002275DB">
            <w:pPr>
              <w:rPr>
                <w:rFonts w:eastAsia="Times New Roman"/>
              </w:rPr>
            </w:pPr>
            <w:r>
              <w:rPr>
                <w:rFonts w:eastAsia="Times New Roman" w:cs="Arial"/>
                <w:color w:val="000000"/>
                <w:sz w:val="16"/>
                <w:szCs w:val="16"/>
              </w:rPr>
              <w:t>Revised WID on Stage 1 of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38561"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0B1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D391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378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59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073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0FE8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0D941" w14:textId="77777777" w:rsidR="00061339" w:rsidRDefault="00061339" w:rsidP="002275DB">
            <w:pPr>
              <w:rPr>
                <w:rFonts w:eastAsia="Times New Roman"/>
              </w:rPr>
            </w:pPr>
            <w:r>
              <w:rPr>
                <w:rFonts w:eastAsia="Times New Roman" w:cs="Arial"/>
                <w:color w:val="000000"/>
                <w:sz w:val="16"/>
                <w:szCs w:val="16"/>
              </w:rPr>
              <w:t>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B818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4428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9EB66" w14:textId="77777777" w:rsidR="00061339" w:rsidRDefault="00061339" w:rsidP="002275DB">
            <w:pPr>
              <w:rPr>
                <w:rFonts w:eastAsia="Times New Roman"/>
              </w:rPr>
            </w:pPr>
          </w:p>
        </w:tc>
      </w:tr>
      <w:tr w:rsidR="00061339" w14:paraId="651CFCF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D2A47" w14:textId="77777777" w:rsidR="00061339" w:rsidRDefault="00061339" w:rsidP="002275DB">
            <w:pPr>
              <w:rPr>
                <w:rFonts w:eastAsia="Times New Roman"/>
                <w:sz w:val="24"/>
                <w:szCs w:val="24"/>
              </w:rPr>
            </w:pPr>
            <w:r>
              <w:rPr>
                <w:rFonts w:eastAsia="Times New Roman"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BEE89" w14:textId="77777777" w:rsidR="00061339" w:rsidRDefault="00061339" w:rsidP="002275DB">
            <w:pPr>
              <w:rPr>
                <w:rFonts w:eastAsia="Times New Roman"/>
              </w:rPr>
            </w:pPr>
            <w:r>
              <w:rPr>
                <w:rFonts w:eastAsia="Times New Roman" w:cs="Arial"/>
                <w:color w:val="000000"/>
                <w:sz w:val="16"/>
                <w:szCs w:val="16"/>
              </w:rPr>
              <w:t>SP-211506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AEAA5"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86C92" w14:textId="77777777" w:rsidR="00061339" w:rsidRDefault="00061339" w:rsidP="002275DB">
            <w:pPr>
              <w:rPr>
                <w:rFonts w:eastAsia="Times New Roman"/>
              </w:rPr>
            </w:pPr>
            <w:r>
              <w:rPr>
                <w:rFonts w:eastAsia="Times New Roman" w:cs="Arial"/>
                <w:color w:val="000000"/>
                <w:sz w:val="16"/>
                <w:szCs w:val="16"/>
              </w:rPr>
              <w:t>SA WG1 report to SA#94e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9F275" w14:textId="77777777" w:rsidR="00061339" w:rsidRPr="00A52D49" w:rsidRDefault="00061339" w:rsidP="002275DB">
            <w:pPr>
              <w:rPr>
                <w:rFonts w:eastAsia="Times New Roman"/>
                <w:lang w:val="fr-FR"/>
              </w:rPr>
            </w:pPr>
            <w:r w:rsidRPr="00A52D49">
              <w:rPr>
                <w:rFonts w:eastAsia="Times New Roman" w:cs="Arial"/>
                <w:color w:val="000000"/>
                <w:sz w:val="16"/>
                <w:szCs w:val="16"/>
                <w:lang w:val="fr-FR"/>
              </w:rPr>
              <w:t>SA WG1 Chair &amp; 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7660C" w14:textId="77777777" w:rsidR="00061339" w:rsidRPr="00A52D4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2916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216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AC2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A3A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396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2F7A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2C98F" w14:textId="77777777" w:rsidR="00061339" w:rsidRDefault="00061339" w:rsidP="002275DB">
            <w:pPr>
              <w:rPr>
                <w:rFonts w:eastAsia="Times New Roman"/>
                <w:sz w:val="24"/>
                <w:szCs w:val="24"/>
              </w:rPr>
            </w:pPr>
            <w:r>
              <w:rPr>
                <w:rFonts w:eastAsia="Times New Roman" w:cs="Arial"/>
                <w:color w:val="000000"/>
                <w:sz w:val="16"/>
                <w:szCs w:val="16"/>
              </w:rPr>
              <w:t>Revised to SP-211582.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B464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39E4E" w14:textId="77777777" w:rsidR="00061339" w:rsidRDefault="00061339" w:rsidP="002275DB">
            <w:pPr>
              <w:rPr>
                <w:rFonts w:eastAsia="Times New Roman"/>
              </w:rPr>
            </w:pPr>
            <w:r>
              <w:rPr>
                <w:rFonts w:eastAsia="Times New Roman" w:cs="Arial"/>
                <w:color w:val="000000"/>
                <w:sz w:val="16"/>
                <w:szCs w:val="16"/>
              </w:rPr>
              <w:t>SP-211582</w:t>
            </w:r>
          </w:p>
        </w:tc>
      </w:tr>
      <w:tr w:rsidR="00061339" w14:paraId="2C3D10E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249E8" w14:textId="77777777" w:rsidR="00061339" w:rsidRDefault="00061339" w:rsidP="002275DB">
            <w:pPr>
              <w:rPr>
                <w:rFonts w:eastAsia="Times New Roman"/>
              </w:rPr>
            </w:pPr>
            <w:r>
              <w:rPr>
                <w:rFonts w:eastAsia="Times New Roman"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1482" w14:textId="77777777" w:rsidR="00061339" w:rsidRDefault="00061339" w:rsidP="002275DB">
            <w:pPr>
              <w:rPr>
                <w:rFonts w:eastAsia="Times New Roman"/>
              </w:rPr>
            </w:pPr>
            <w:r>
              <w:rPr>
                <w:rFonts w:eastAsia="Times New Roman" w:cs="Arial"/>
                <w:color w:val="000000"/>
                <w:sz w:val="16"/>
                <w:szCs w:val="16"/>
              </w:rPr>
              <w:t>SP-211507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1A727"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65A8A" w14:textId="77777777" w:rsidR="00061339" w:rsidRDefault="00061339" w:rsidP="002275DB">
            <w:pPr>
              <w:rPr>
                <w:rFonts w:eastAsia="Times New Roman"/>
              </w:rPr>
            </w:pPr>
            <w:r>
              <w:rPr>
                <w:rFonts w:eastAsia="Times New Roman" w:cs="Arial"/>
                <w:color w:val="000000"/>
                <w:sz w:val="16"/>
                <w:szCs w:val="16"/>
              </w:rPr>
              <w:t>SA WG6 status report to TSG SA#94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C0BAB" w14:textId="77777777" w:rsidR="00061339" w:rsidRDefault="00061339" w:rsidP="002275DB">
            <w:pPr>
              <w:rPr>
                <w:rFonts w:eastAsia="Times New Roman"/>
              </w:rPr>
            </w:pPr>
            <w:r>
              <w:rPr>
                <w:rFonts w:eastAsia="Times New Roman"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867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645F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48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AE7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10F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69A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E4F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7C149"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F039C"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A3556" w14:textId="77777777" w:rsidR="00061339" w:rsidRDefault="00061339" w:rsidP="002275DB">
            <w:pPr>
              <w:rPr>
                <w:rFonts w:eastAsia="Times New Roman"/>
              </w:rPr>
            </w:pPr>
          </w:p>
        </w:tc>
      </w:tr>
      <w:tr w:rsidR="00061339" w14:paraId="0A81073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DBCFE"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81EA9" w14:textId="77777777" w:rsidR="00061339" w:rsidRDefault="00061339" w:rsidP="002275DB">
            <w:pPr>
              <w:rPr>
                <w:rFonts w:eastAsia="Times New Roman"/>
              </w:rPr>
            </w:pPr>
            <w:r>
              <w:rPr>
                <w:rFonts w:eastAsia="Times New Roman" w:cs="Arial"/>
                <w:color w:val="000000"/>
                <w:sz w:val="16"/>
                <w:szCs w:val="16"/>
              </w:rPr>
              <w:t>SP-211508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D10AF"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5FADE" w14:textId="77777777" w:rsidR="00061339" w:rsidRDefault="00061339" w:rsidP="002275DB">
            <w:pPr>
              <w:rPr>
                <w:rFonts w:eastAsia="Times New Roman"/>
              </w:rPr>
            </w:pPr>
            <w:r>
              <w:rPr>
                <w:rFonts w:eastAsia="Times New Roman" w:cs="Arial"/>
                <w:color w:val="000000"/>
                <w:sz w:val="16"/>
                <w:szCs w:val="16"/>
              </w:rPr>
              <w:t>Presentation of TR 23.700-95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5E2B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6D4E2" w14:textId="77777777" w:rsidR="00061339" w:rsidRDefault="00061339" w:rsidP="002275DB">
            <w:pPr>
              <w:rPr>
                <w:rFonts w:eastAsia="Times New Roman"/>
              </w:rPr>
            </w:pPr>
            <w:r>
              <w:rPr>
                <w:rFonts w:eastAsia="Times New Roman" w:cs="Arial"/>
                <w:color w:val="000000"/>
                <w:sz w:val="16"/>
                <w:szCs w:val="16"/>
              </w:rPr>
              <w:t>23.700-95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18C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9F0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23D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D4D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3F82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4F0A1" w14:textId="77777777" w:rsidR="00061339" w:rsidRDefault="00061339" w:rsidP="002275DB">
            <w:pPr>
              <w:rPr>
                <w:rFonts w:eastAsia="Times New Roman"/>
              </w:rPr>
            </w:pPr>
            <w:r>
              <w:rPr>
                <w:rFonts w:eastAsia="Times New Roman" w:cs="Arial"/>
                <w:color w:val="000000"/>
                <w:sz w:val="16"/>
                <w:szCs w:val="16"/>
              </w:rPr>
              <w:t>FS_SNAAPP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003F6"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4EC6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E04F6" w14:textId="77777777" w:rsidR="00061339" w:rsidRDefault="00061339" w:rsidP="002275DB">
            <w:pPr>
              <w:rPr>
                <w:rFonts w:eastAsia="Times New Roman"/>
              </w:rPr>
            </w:pPr>
          </w:p>
        </w:tc>
      </w:tr>
      <w:tr w:rsidR="00061339" w14:paraId="477809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FA001"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A0EF7" w14:textId="77777777" w:rsidR="00061339" w:rsidRDefault="00061339" w:rsidP="002275DB">
            <w:pPr>
              <w:rPr>
                <w:rFonts w:eastAsia="Times New Roman"/>
              </w:rPr>
            </w:pPr>
            <w:r>
              <w:rPr>
                <w:rFonts w:eastAsia="Times New Roman" w:cs="Arial"/>
                <w:color w:val="000000"/>
                <w:sz w:val="16"/>
                <w:szCs w:val="16"/>
              </w:rPr>
              <w:t>SP-211509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D1A4E"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716DA" w14:textId="77777777" w:rsidR="00061339" w:rsidRDefault="00061339" w:rsidP="002275DB">
            <w:pPr>
              <w:rPr>
                <w:rFonts w:eastAsia="Times New Roman"/>
              </w:rPr>
            </w:pPr>
            <w:r>
              <w:rPr>
                <w:rFonts w:eastAsia="Times New Roman" w:cs="Arial"/>
                <w:color w:val="000000"/>
                <w:sz w:val="16"/>
                <w:szCs w:val="16"/>
              </w:rPr>
              <w:t>Revised SID for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46DFC"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C064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9D8A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9C9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F81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54F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7A29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634F4" w14:textId="77777777" w:rsidR="00061339" w:rsidRDefault="00061339" w:rsidP="002275DB">
            <w:pPr>
              <w:rPr>
                <w:rFonts w:eastAsia="Times New Roman"/>
              </w:rPr>
            </w:pPr>
            <w:r>
              <w:rPr>
                <w:rFonts w:eastAsia="Times New Roman" w:cs="Arial"/>
                <w:color w:val="000000"/>
                <w:sz w:val="16"/>
                <w:szCs w:val="16"/>
              </w:rPr>
              <w:t>FS_NSCALE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A5F4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5796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EA1F6" w14:textId="77777777" w:rsidR="00061339" w:rsidRDefault="00061339" w:rsidP="002275DB">
            <w:pPr>
              <w:rPr>
                <w:rFonts w:eastAsia="Times New Roman"/>
              </w:rPr>
            </w:pPr>
          </w:p>
        </w:tc>
      </w:tr>
      <w:tr w:rsidR="00061339" w14:paraId="35CB4B2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E50C5"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D7BEB" w14:textId="77777777" w:rsidR="00061339" w:rsidRDefault="00061339" w:rsidP="002275DB">
            <w:pPr>
              <w:rPr>
                <w:rFonts w:eastAsia="Times New Roman"/>
              </w:rPr>
            </w:pPr>
            <w:r>
              <w:rPr>
                <w:rFonts w:eastAsia="Times New Roman" w:cs="Arial"/>
                <w:color w:val="000000"/>
                <w:sz w:val="16"/>
                <w:szCs w:val="16"/>
              </w:rPr>
              <w:t>SP-211510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7C4DB"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7E146" w14:textId="77777777" w:rsidR="00061339" w:rsidRDefault="00061339" w:rsidP="002275DB">
            <w:pPr>
              <w:rPr>
                <w:rFonts w:eastAsia="Times New Roman"/>
              </w:rPr>
            </w:pPr>
            <w:r>
              <w:rPr>
                <w:rFonts w:eastAsia="Times New Roman" w:cs="Arial"/>
                <w:color w:val="000000"/>
                <w:sz w:val="16"/>
                <w:szCs w:val="16"/>
              </w:rPr>
              <w:t>Revised SID on Enhanced architecture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9FA7E"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B99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21DA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8C3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537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F7D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DDDD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4C484" w14:textId="77777777" w:rsidR="00061339" w:rsidRDefault="00061339" w:rsidP="002275DB">
            <w:pPr>
              <w:rPr>
                <w:rFonts w:eastAsia="Times New Roman"/>
              </w:rPr>
            </w:pPr>
            <w:r>
              <w:rPr>
                <w:rFonts w:eastAsia="Times New Roman" w:cs="Arial"/>
                <w:color w:val="000000"/>
                <w:sz w:val="16"/>
                <w:szCs w:val="16"/>
              </w:rPr>
              <w:t>FS_eEDGEAPP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3F15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F6ED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B8007" w14:textId="77777777" w:rsidR="00061339" w:rsidRDefault="00061339" w:rsidP="002275DB">
            <w:pPr>
              <w:rPr>
                <w:rFonts w:eastAsia="Times New Roman"/>
              </w:rPr>
            </w:pPr>
          </w:p>
        </w:tc>
      </w:tr>
      <w:tr w:rsidR="00061339" w14:paraId="29601A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01E38"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42383" w14:textId="77777777" w:rsidR="00061339" w:rsidRDefault="00061339" w:rsidP="002275DB">
            <w:pPr>
              <w:rPr>
                <w:rFonts w:eastAsia="Times New Roman"/>
              </w:rPr>
            </w:pPr>
            <w:r>
              <w:rPr>
                <w:rFonts w:eastAsia="Times New Roman" w:cs="Arial"/>
                <w:color w:val="000000"/>
                <w:sz w:val="16"/>
                <w:szCs w:val="16"/>
              </w:rPr>
              <w:t>SP-211511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311EA"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2EFC3" w14:textId="77777777" w:rsidR="00061339" w:rsidRDefault="00061339" w:rsidP="002275DB">
            <w:pPr>
              <w:rPr>
                <w:rFonts w:eastAsia="Times New Roman"/>
              </w:rPr>
            </w:pPr>
            <w:r>
              <w:rPr>
                <w:rFonts w:eastAsia="Times New Roman" w:cs="Arial"/>
                <w:color w:val="000000"/>
                <w:sz w:val="16"/>
                <w:szCs w:val="16"/>
              </w:rPr>
              <w:t>Revised SID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4D6B1"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D2FB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D9E5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0FF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771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963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D717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5C5A1" w14:textId="77777777" w:rsidR="00061339" w:rsidRDefault="00061339" w:rsidP="002275DB">
            <w:pPr>
              <w:rPr>
                <w:rFonts w:eastAsia="Times New Roman"/>
              </w:rPr>
            </w:pPr>
            <w:r>
              <w:rPr>
                <w:rFonts w:eastAsia="Times New Roman" w:cs="Arial"/>
                <w:color w:val="000000"/>
                <w:sz w:val="16"/>
                <w:szCs w:val="16"/>
              </w:rPr>
              <w:t>FS_eUASAPP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B999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F0E9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08D0D" w14:textId="77777777" w:rsidR="00061339" w:rsidRDefault="00061339" w:rsidP="002275DB">
            <w:pPr>
              <w:rPr>
                <w:rFonts w:eastAsia="Times New Roman"/>
              </w:rPr>
            </w:pPr>
          </w:p>
        </w:tc>
      </w:tr>
      <w:tr w:rsidR="00061339" w14:paraId="54E90A9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B288"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109BD" w14:textId="77777777" w:rsidR="00061339" w:rsidRDefault="00061339" w:rsidP="002275DB">
            <w:pPr>
              <w:rPr>
                <w:rFonts w:eastAsia="Times New Roman"/>
              </w:rPr>
            </w:pPr>
            <w:r>
              <w:rPr>
                <w:rFonts w:eastAsia="Times New Roman" w:cs="Arial"/>
                <w:color w:val="000000"/>
                <w:sz w:val="16"/>
                <w:szCs w:val="16"/>
              </w:rPr>
              <w:t>SP-211512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F549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C7F17" w14:textId="77777777" w:rsidR="00061339" w:rsidRDefault="00061339" w:rsidP="002275DB">
            <w:pPr>
              <w:rPr>
                <w:rFonts w:eastAsia="Times New Roman"/>
              </w:rPr>
            </w:pPr>
            <w:r>
              <w:rPr>
                <w:rFonts w:eastAsia="Times New Roman" w:cs="Arial"/>
                <w:color w:val="000000"/>
                <w:sz w:val="16"/>
                <w:szCs w:val="16"/>
              </w:rPr>
              <w:t>Revised SID on 5G-enabled fused location service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48095"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590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D87F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670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10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5CB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9450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F7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030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475C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6946D" w14:textId="77777777" w:rsidR="00061339" w:rsidRDefault="00061339" w:rsidP="002275DB">
            <w:pPr>
              <w:rPr>
                <w:rFonts w:eastAsia="Times New Roman"/>
              </w:rPr>
            </w:pPr>
          </w:p>
        </w:tc>
      </w:tr>
      <w:tr w:rsidR="00061339" w14:paraId="31B9DB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1967"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33006" w14:textId="77777777" w:rsidR="00061339" w:rsidRDefault="00061339" w:rsidP="002275DB">
            <w:pPr>
              <w:rPr>
                <w:rFonts w:eastAsia="Times New Roman"/>
              </w:rPr>
            </w:pPr>
            <w:r>
              <w:rPr>
                <w:rFonts w:eastAsia="Times New Roman" w:cs="Arial"/>
                <w:color w:val="000000"/>
                <w:sz w:val="16"/>
                <w:szCs w:val="16"/>
              </w:rPr>
              <w:t>SP-211513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64B7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91227" w14:textId="77777777" w:rsidR="00061339" w:rsidRDefault="00061339" w:rsidP="002275DB">
            <w:pPr>
              <w:rPr>
                <w:rFonts w:eastAsia="Times New Roman"/>
              </w:rPr>
            </w:pPr>
            <w:r>
              <w:rPr>
                <w:rFonts w:eastAsia="Times New Roman" w:cs="Arial"/>
                <w:color w:val="000000"/>
                <w:sz w:val="16"/>
                <w:szCs w:val="16"/>
              </w:rPr>
              <w:t>New SID on Application Data Analytics Enablement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A55C8"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9BD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76ED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3BD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581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CE2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3997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7F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F4C6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34C6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81490" w14:textId="77777777" w:rsidR="00061339" w:rsidRDefault="00061339" w:rsidP="002275DB">
            <w:pPr>
              <w:rPr>
                <w:rFonts w:eastAsia="Times New Roman"/>
              </w:rPr>
            </w:pPr>
          </w:p>
        </w:tc>
      </w:tr>
      <w:tr w:rsidR="00061339" w14:paraId="458E1F9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8AD40"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B3A6E" w14:textId="77777777" w:rsidR="00061339" w:rsidRDefault="00061339" w:rsidP="002275DB">
            <w:pPr>
              <w:rPr>
                <w:rFonts w:eastAsia="Times New Roman"/>
              </w:rPr>
            </w:pPr>
            <w:r>
              <w:rPr>
                <w:rFonts w:eastAsia="Times New Roman" w:cs="Arial"/>
                <w:color w:val="000000"/>
                <w:sz w:val="16"/>
                <w:szCs w:val="16"/>
              </w:rPr>
              <w:t>SP-211514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D610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140C9" w14:textId="77777777" w:rsidR="00061339" w:rsidRDefault="00061339" w:rsidP="002275DB">
            <w:pPr>
              <w:rPr>
                <w:rFonts w:eastAsia="Times New Roman"/>
              </w:rPr>
            </w:pPr>
            <w:r>
              <w:rPr>
                <w:rFonts w:eastAsia="Times New Roman" w:cs="Arial"/>
                <w:color w:val="000000"/>
                <w:sz w:val="16"/>
                <w:szCs w:val="16"/>
              </w:rPr>
              <w:t>New SID on Sharing of administrative configuration between interconnected MC service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F2BAD"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B38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D0D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22B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0A5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25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E68D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9FF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0B07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F2DE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010B7" w14:textId="77777777" w:rsidR="00061339" w:rsidRDefault="00061339" w:rsidP="002275DB">
            <w:pPr>
              <w:rPr>
                <w:rFonts w:eastAsia="Times New Roman"/>
              </w:rPr>
            </w:pPr>
          </w:p>
        </w:tc>
      </w:tr>
      <w:tr w:rsidR="00061339" w14:paraId="3277F8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F896C" w14:textId="77777777" w:rsidR="00061339" w:rsidRDefault="00061339" w:rsidP="002275DB">
            <w:pPr>
              <w:rPr>
                <w:rFonts w:eastAsia="Times New Roman"/>
                <w:sz w:val="24"/>
                <w:szCs w:val="24"/>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7E7B4" w14:textId="77777777" w:rsidR="00061339" w:rsidRDefault="00061339" w:rsidP="002275DB">
            <w:pPr>
              <w:rPr>
                <w:rFonts w:eastAsia="Times New Roman"/>
              </w:rPr>
            </w:pPr>
            <w:r>
              <w:rPr>
                <w:rFonts w:eastAsia="Times New Roman" w:cs="Arial"/>
                <w:color w:val="000000"/>
                <w:sz w:val="16"/>
                <w:szCs w:val="16"/>
              </w:rPr>
              <w:t>SP-211515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0946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AB744" w14:textId="77777777" w:rsidR="00061339" w:rsidRDefault="00061339" w:rsidP="002275DB">
            <w:pPr>
              <w:rPr>
                <w:rFonts w:eastAsia="Times New Roman"/>
              </w:rPr>
            </w:pPr>
            <w:r>
              <w:rPr>
                <w:rFonts w:eastAsia="Times New Roman" w:cs="Arial"/>
                <w:color w:val="000000"/>
                <w:sz w:val="16"/>
                <w:szCs w:val="16"/>
              </w:rPr>
              <w:t>New SID on Application layer support for Personal IoT and Residential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5A936"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939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6C9D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9F9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C5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6BD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92FA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5FD1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835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AA9F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6A72C" w14:textId="77777777" w:rsidR="00061339" w:rsidRDefault="00061339" w:rsidP="002275DB">
            <w:pPr>
              <w:rPr>
                <w:rFonts w:eastAsia="Times New Roman"/>
              </w:rPr>
            </w:pPr>
          </w:p>
        </w:tc>
      </w:tr>
      <w:tr w:rsidR="00061339" w14:paraId="73D64B7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5BA46"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7D3E9" w14:textId="77777777" w:rsidR="00061339" w:rsidRDefault="00061339" w:rsidP="002275DB">
            <w:pPr>
              <w:rPr>
                <w:rFonts w:eastAsia="Times New Roman"/>
              </w:rPr>
            </w:pPr>
            <w:r>
              <w:rPr>
                <w:rFonts w:eastAsia="Times New Roman" w:cs="Arial"/>
                <w:color w:val="000000"/>
                <w:sz w:val="16"/>
                <w:szCs w:val="16"/>
              </w:rPr>
              <w:t>SP-211516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9929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9C24A" w14:textId="77777777" w:rsidR="00061339" w:rsidRDefault="00061339" w:rsidP="002275DB">
            <w:pPr>
              <w:rPr>
                <w:rFonts w:eastAsia="Times New Roman"/>
              </w:rPr>
            </w:pPr>
            <w:r>
              <w:rPr>
                <w:rFonts w:eastAsia="Times New Roman" w:cs="Arial"/>
                <w:color w:val="000000"/>
                <w:sz w:val="16"/>
                <w:szCs w:val="16"/>
              </w:rPr>
              <w:t>New SID on Mission Critical ad hoc group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F4807"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B28C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769D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3AB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A4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F56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D645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060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1617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3E5F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A4497" w14:textId="77777777" w:rsidR="00061339" w:rsidRDefault="00061339" w:rsidP="002275DB">
            <w:pPr>
              <w:rPr>
                <w:rFonts w:eastAsia="Times New Roman"/>
              </w:rPr>
            </w:pPr>
          </w:p>
        </w:tc>
      </w:tr>
      <w:tr w:rsidR="00061339" w14:paraId="5C2D76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A02AC"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576CC" w14:textId="77777777" w:rsidR="00061339" w:rsidRDefault="00061339" w:rsidP="002275DB">
            <w:pPr>
              <w:rPr>
                <w:rFonts w:eastAsia="Times New Roman"/>
              </w:rPr>
            </w:pPr>
            <w:r>
              <w:rPr>
                <w:rFonts w:eastAsia="Times New Roman" w:cs="Arial"/>
                <w:color w:val="000000"/>
                <w:sz w:val="16"/>
                <w:szCs w:val="16"/>
              </w:rPr>
              <w:t>SP-211517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B42C2"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CCD5E" w14:textId="77777777" w:rsidR="00061339" w:rsidRDefault="00061339" w:rsidP="002275DB">
            <w:pPr>
              <w:rPr>
                <w:rFonts w:eastAsia="Times New Roman"/>
              </w:rPr>
            </w:pPr>
            <w:r>
              <w:rPr>
                <w:rFonts w:eastAsia="Times New Roman" w:cs="Arial"/>
                <w:color w:val="000000"/>
                <w:sz w:val="16"/>
                <w:szCs w:val="16"/>
              </w:rPr>
              <w:t>New WID on Mission Critical Services over 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F4E29"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671E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BAFA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EC7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9A2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422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AF59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C6A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E4A4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56E2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E88A9" w14:textId="77777777" w:rsidR="00061339" w:rsidRDefault="00061339" w:rsidP="002275DB">
            <w:pPr>
              <w:rPr>
                <w:rFonts w:eastAsia="Times New Roman"/>
              </w:rPr>
            </w:pPr>
          </w:p>
        </w:tc>
      </w:tr>
      <w:tr w:rsidR="00061339" w14:paraId="0A65D77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2A5C0"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D9A07" w14:textId="77777777" w:rsidR="00061339" w:rsidRDefault="00061339" w:rsidP="002275DB">
            <w:pPr>
              <w:rPr>
                <w:rFonts w:eastAsia="Times New Roman"/>
              </w:rPr>
            </w:pPr>
            <w:r>
              <w:rPr>
                <w:rFonts w:eastAsia="Times New Roman" w:cs="Arial"/>
                <w:color w:val="000000"/>
                <w:sz w:val="16"/>
                <w:szCs w:val="16"/>
              </w:rPr>
              <w:t>SP-211518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AF23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BACA7" w14:textId="77777777" w:rsidR="00061339" w:rsidRDefault="00061339" w:rsidP="002275DB">
            <w:pPr>
              <w:rPr>
                <w:rFonts w:eastAsia="Times New Roman"/>
              </w:rPr>
            </w:pPr>
            <w:r>
              <w:rPr>
                <w:rFonts w:eastAsia="Times New Roman" w:cs="Arial"/>
                <w:color w:val="000000"/>
                <w:sz w:val="16"/>
                <w:szCs w:val="16"/>
              </w:rPr>
              <w:t>New WID on Enhanced Service Enabler Architecture Layer for Verticals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B8019"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E1B9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662C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73E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11F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8B8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8608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BEB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9E3D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561E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8BADF" w14:textId="77777777" w:rsidR="00061339" w:rsidRDefault="00061339" w:rsidP="002275DB">
            <w:pPr>
              <w:rPr>
                <w:rFonts w:eastAsia="Times New Roman"/>
              </w:rPr>
            </w:pPr>
          </w:p>
        </w:tc>
      </w:tr>
      <w:tr w:rsidR="00061339" w14:paraId="5714991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739D6"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27F2A" w14:textId="77777777" w:rsidR="00061339" w:rsidRDefault="00061339" w:rsidP="002275DB">
            <w:pPr>
              <w:rPr>
                <w:rFonts w:eastAsia="Times New Roman"/>
              </w:rPr>
            </w:pPr>
            <w:r>
              <w:rPr>
                <w:rFonts w:eastAsia="Times New Roman" w:cs="Arial"/>
                <w:color w:val="000000"/>
                <w:sz w:val="16"/>
                <w:szCs w:val="16"/>
              </w:rPr>
              <w:t>SP-211519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53F7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13544" w14:textId="77777777" w:rsidR="00061339" w:rsidRDefault="00061339" w:rsidP="002275DB">
            <w:pPr>
              <w:rPr>
                <w:rFonts w:eastAsia="Times New Roman"/>
              </w:rPr>
            </w:pPr>
            <w:r>
              <w:rPr>
                <w:rFonts w:eastAsia="Times New Roman" w:cs="Arial"/>
                <w:color w:val="000000"/>
                <w:sz w:val="16"/>
                <w:szCs w:val="16"/>
              </w:rPr>
              <w:t>New WID on Enhanced Mission Critical Push-To-Talk architecture phase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5348A"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D83D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89C0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5FA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6B2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EEA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7BB4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8E98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41CF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6F9C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A2CC6" w14:textId="77777777" w:rsidR="00061339" w:rsidRDefault="00061339" w:rsidP="002275DB">
            <w:pPr>
              <w:rPr>
                <w:rFonts w:eastAsia="Times New Roman"/>
              </w:rPr>
            </w:pPr>
          </w:p>
        </w:tc>
      </w:tr>
      <w:tr w:rsidR="00061339" w14:paraId="1FB31C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12C04"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2858B" w14:textId="77777777" w:rsidR="00061339" w:rsidRDefault="00061339" w:rsidP="002275DB">
            <w:pPr>
              <w:rPr>
                <w:rFonts w:eastAsia="Times New Roman"/>
              </w:rPr>
            </w:pPr>
            <w:r>
              <w:rPr>
                <w:rFonts w:eastAsia="Times New Roman" w:cs="Arial"/>
                <w:color w:val="000000"/>
                <w:sz w:val="16"/>
                <w:szCs w:val="16"/>
              </w:rPr>
              <w:t>SP-211520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A1B8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E275D" w14:textId="77777777" w:rsidR="00061339" w:rsidRDefault="00061339" w:rsidP="002275DB">
            <w:pPr>
              <w:rPr>
                <w:rFonts w:eastAsia="Times New Roman"/>
              </w:rPr>
            </w:pPr>
            <w:r>
              <w:rPr>
                <w:rFonts w:eastAsia="Times New Roman" w:cs="Arial"/>
                <w:color w:val="000000"/>
                <w:sz w:val="16"/>
                <w:szCs w:val="16"/>
              </w:rPr>
              <w:t>Rel-16 CRs to TS23283 for eMCCI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8EC28"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89E6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200D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79B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154B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B44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28476"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05A2A" w14:textId="77777777" w:rsidR="00061339" w:rsidRDefault="00061339" w:rsidP="002275DB">
            <w:pPr>
              <w:rPr>
                <w:rFonts w:eastAsia="Times New Roman"/>
              </w:rPr>
            </w:pPr>
            <w:r>
              <w:rPr>
                <w:rFonts w:eastAsia="Times New Roman" w:cs="Arial"/>
                <w:color w:val="000000"/>
                <w:sz w:val="16"/>
                <w:szCs w:val="16"/>
              </w:rPr>
              <w:t>eMCCI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FD90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6686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FA5A9" w14:textId="77777777" w:rsidR="00061339" w:rsidRDefault="00061339" w:rsidP="002275DB">
            <w:pPr>
              <w:rPr>
                <w:rFonts w:eastAsia="Times New Roman"/>
              </w:rPr>
            </w:pPr>
          </w:p>
        </w:tc>
      </w:tr>
      <w:tr w:rsidR="00061339" w14:paraId="4174E6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3D8B4"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D3EB7" w14:textId="77777777" w:rsidR="00061339" w:rsidRDefault="00061339" w:rsidP="002275DB">
            <w:pPr>
              <w:rPr>
                <w:rFonts w:eastAsia="Times New Roman"/>
              </w:rPr>
            </w:pPr>
            <w:r>
              <w:rPr>
                <w:rFonts w:eastAsia="Times New Roman" w:cs="Arial"/>
                <w:color w:val="000000"/>
                <w:sz w:val="16"/>
                <w:szCs w:val="16"/>
              </w:rPr>
              <w:t>SP-211521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BDDB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51988" w14:textId="77777777" w:rsidR="00061339" w:rsidRDefault="00061339" w:rsidP="002275DB">
            <w:pPr>
              <w:rPr>
                <w:rFonts w:eastAsia="Times New Roman"/>
              </w:rPr>
            </w:pPr>
            <w:r>
              <w:rPr>
                <w:rFonts w:eastAsia="Times New Roman" w:cs="Arial"/>
                <w:color w:val="000000"/>
                <w:sz w:val="16"/>
                <w:szCs w:val="16"/>
              </w:rPr>
              <w:t>Rel-17 CRs to TS23554 and TS23434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159C2"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D624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0594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D82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A0D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B3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ABF3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5C01A" w14:textId="77777777" w:rsidR="00061339" w:rsidRDefault="00061339" w:rsidP="002275D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75E5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A1E1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1624D" w14:textId="77777777" w:rsidR="00061339" w:rsidRDefault="00061339" w:rsidP="002275DB">
            <w:pPr>
              <w:rPr>
                <w:rFonts w:eastAsia="Times New Roman"/>
              </w:rPr>
            </w:pPr>
          </w:p>
        </w:tc>
      </w:tr>
      <w:tr w:rsidR="00061339" w14:paraId="2A9805F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76DF0"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17437" w14:textId="77777777" w:rsidR="00061339" w:rsidRDefault="00061339" w:rsidP="002275DB">
            <w:pPr>
              <w:rPr>
                <w:rFonts w:eastAsia="Times New Roman"/>
              </w:rPr>
            </w:pPr>
            <w:r>
              <w:rPr>
                <w:rFonts w:eastAsia="Times New Roman" w:cs="Arial"/>
                <w:color w:val="000000"/>
                <w:sz w:val="16"/>
                <w:szCs w:val="16"/>
              </w:rPr>
              <w:t>SP-211522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44EA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93880" w14:textId="77777777" w:rsidR="00061339" w:rsidRDefault="00061339" w:rsidP="002275DB">
            <w:pPr>
              <w:rPr>
                <w:rFonts w:eastAsia="Times New Roman"/>
              </w:rPr>
            </w:pPr>
            <w:r>
              <w:rPr>
                <w:rFonts w:eastAsia="Times New Roman"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96150"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7199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DCCC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527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9E6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D6F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4E2C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BB58B" w14:textId="77777777" w:rsidR="00061339" w:rsidRDefault="00061339" w:rsidP="002275DB">
            <w:pPr>
              <w:rPr>
                <w:rFonts w:eastAsia="Times New Roman"/>
              </w:rPr>
            </w:pPr>
            <w:r>
              <w:rPr>
                <w:rFonts w:eastAsia="Times New Roman"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6E8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C695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1E8AC" w14:textId="77777777" w:rsidR="00061339" w:rsidRDefault="00061339" w:rsidP="002275DB">
            <w:pPr>
              <w:rPr>
                <w:rFonts w:eastAsia="Times New Roman"/>
              </w:rPr>
            </w:pPr>
          </w:p>
        </w:tc>
      </w:tr>
      <w:tr w:rsidR="00061339" w14:paraId="5BE49EF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AD69D"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09BE" w14:textId="77777777" w:rsidR="00061339" w:rsidRDefault="00061339" w:rsidP="002275DB">
            <w:pPr>
              <w:rPr>
                <w:rFonts w:eastAsia="Times New Roman"/>
              </w:rPr>
            </w:pPr>
            <w:r>
              <w:rPr>
                <w:rFonts w:eastAsia="Times New Roman" w:cs="Arial"/>
                <w:color w:val="000000"/>
                <w:sz w:val="16"/>
                <w:szCs w:val="16"/>
              </w:rPr>
              <w:t>SP-211523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AAD8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F8595" w14:textId="77777777" w:rsidR="00061339" w:rsidRDefault="00061339" w:rsidP="002275DB">
            <w:pPr>
              <w:rPr>
                <w:rFonts w:eastAsia="Times New Roman"/>
              </w:rPr>
            </w:pPr>
            <w:r>
              <w:rPr>
                <w:rFonts w:eastAsia="Times New Roman"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47CC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4658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756C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60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D59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E0C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B29F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688FB" w14:textId="77777777" w:rsidR="00061339" w:rsidRDefault="00061339" w:rsidP="002275DB">
            <w:pPr>
              <w:rPr>
                <w:rFonts w:eastAsia="Times New Roman"/>
              </w:rPr>
            </w:pPr>
            <w:r>
              <w:rPr>
                <w:rFonts w:eastAsia="Times New Roman"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1D64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569F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B160" w14:textId="77777777" w:rsidR="00061339" w:rsidRDefault="00061339" w:rsidP="002275DB">
            <w:pPr>
              <w:rPr>
                <w:rFonts w:eastAsia="Times New Roman"/>
              </w:rPr>
            </w:pPr>
          </w:p>
        </w:tc>
      </w:tr>
      <w:tr w:rsidR="00061339" w14:paraId="77D229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45E7F"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A2160" w14:textId="77777777" w:rsidR="00061339" w:rsidRDefault="00061339" w:rsidP="002275DB">
            <w:pPr>
              <w:rPr>
                <w:rFonts w:eastAsia="Times New Roman"/>
              </w:rPr>
            </w:pPr>
            <w:r>
              <w:rPr>
                <w:rFonts w:eastAsia="Times New Roman" w:cs="Arial"/>
                <w:color w:val="000000"/>
                <w:sz w:val="16"/>
                <w:szCs w:val="16"/>
              </w:rPr>
              <w:t>SP-211524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F47C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25AD7" w14:textId="77777777" w:rsidR="00061339" w:rsidRDefault="00061339" w:rsidP="002275DB">
            <w:pPr>
              <w:rPr>
                <w:rFonts w:eastAsia="Times New Roman"/>
              </w:rPr>
            </w:pPr>
            <w:r>
              <w:rPr>
                <w:rFonts w:eastAsia="Times New Roman"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3BC01"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03A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377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1E9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478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60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B1A6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FBE4C" w14:textId="77777777" w:rsidR="00061339" w:rsidRDefault="00061339" w:rsidP="002275DB">
            <w:pPr>
              <w:rPr>
                <w:rFonts w:eastAsia="Times New Roman"/>
              </w:rPr>
            </w:pPr>
            <w:r>
              <w:rPr>
                <w:rFonts w:eastAsia="Times New Roman" w:cs="Arial"/>
                <w:color w:val="000000"/>
                <w:sz w:val="16"/>
                <w:szCs w:val="16"/>
              </w:rPr>
              <w:t>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4595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3BEC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A112F" w14:textId="77777777" w:rsidR="00061339" w:rsidRDefault="00061339" w:rsidP="002275DB">
            <w:pPr>
              <w:rPr>
                <w:rFonts w:eastAsia="Times New Roman"/>
              </w:rPr>
            </w:pPr>
          </w:p>
        </w:tc>
      </w:tr>
      <w:tr w:rsidR="00061339" w14:paraId="3B4C083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0693"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81289" w14:textId="77777777" w:rsidR="00061339" w:rsidRDefault="00061339" w:rsidP="002275DB">
            <w:pPr>
              <w:rPr>
                <w:rFonts w:eastAsia="Times New Roman"/>
              </w:rPr>
            </w:pPr>
            <w:r>
              <w:rPr>
                <w:rFonts w:eastAsia="Times New Roman" w:cs="Arial"/>
                <w:color w:val="000000"/>
                <w:sz w:val="16"/>
                <w:szCs w:val="16"/>
              </w:rPr>
              <w:t>SP-211525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098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57DBE" w14:textId="77777777" w:rsidR="00061339" w:rsidRDefault="00061339" w:rsidP="002275DB">
            <w:pPr>
              <w:rPr>
                <w:rFonts w:eastAsia="Times New Roman"/>
              </w:rPr>
            </w:pPr>
            <w:r>
              <w:rPr>
                <w:rFonts w:eastAsia="Times New Roman" w:cs="Arial"/>
                <w:color w:val="000000"/>
                <w:sz w:val="16"/>
                <w:szCs w:val="16"/>
              </w:rPr>
              <w:t>Rel-17 CRs to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5C0CE"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966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1832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23C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01F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46C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7B0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5E75" w14:textId="77777777" w:rsidR="00061339" w:rsidRDefault="00061339" w:rsidP="002275DB">
            <w:pPr>
              <w:rPr>
                <w:rFonts w:eastAsia="Times New Roman"/>
              </w:rPr>
            </w:pPr>
            <w:r>
              <w:rPr>
                <w:rFonts w:eastAsia="Times New Roman" w:cs="Arial"/>
                <w:color w:val="000000"/>
                <w:sz w:val="16"/>
                <w:szCs w:val="16"/>
              </w:rPr>
              <w:t>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0A11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FFEF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511E2" w14:textId="77777777" w:rsidR="00061339" w:rsidRDefault="00061339" w:rsidP="002275DB">
            <w:pPr>
              <w:rPr>
                <w:rFonts w:eastAsia="Times New Roman"/>
              </w:rPr>
            </w:pPr>
          </w:p>
        </w:tc>
      </w:tr>
      <w:tr w:rsidR="00061339" w14:paraId="72BA009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4A675"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2CD57" w14:textId="77777777" w:rsidR="00061339" w:rsidRDefault="00061339" w:rsidP="002275DB">
            <w:pPr>
              <w:rPr>
                <w:rFonts w:eastAsia="Times New Roman"/>
              </w:rPr>
            </w:pPr>
            <w:r>
              <w:rPr>
                <w:rFonts w:eastAsia="Times New Roman" w:cs="Arial"/>
                <w:color w:val="000000"/>
                <w:sz w:val="16"/>
                <w:szCs w:val="16"/>
              </w:rPr>
              <w:t>SP-211526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C5FB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1CD64" w14:textId="77777777" w:rsidR="00061339" w:rsidRDefault="00061339" w:rsidP="002275DB">
            <w:pPr>
              <w:rPr>
                <w:rFonts w:eastAsia="Times New Roman"/>
              </w:rPr>
            </w:pPr>
            <w:r>
              <w:rPr>
                <w:rFonts w:eastAsia="Times New Roman" w:cs="Arial"/>
                <w:color w:val="000000"/>
                <w:sz w:val="16"/>
                <w:szCs w:val="16"/>
              </w:rPr>
              <w:t>Rel-17 CR to TS23289 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17F92"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7E2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589E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72C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C06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D80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699D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9E158" w14:textId="77777777" w:rsidR="00061339" w:rsidRDefault="00061339" w:rsidP="002275DB">
            <w:pPr>
              <w:rPr>
                <w:rFonts w:eastAsia="Times New Roman"/>
              </w:rPr>
            </w:pPr>
            <w:r>
              <w:rPr>
                <w:rFonts w:eastAsia="Times New Roman"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6C4E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DE81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E2122" w14:textId="77777777" w:rsidR="00061339" w:rsidRDefault="00061339" w:rsidP="002275DB">
            <w:pPr>
              <w:rPr>
                <w:rFonts w:eastAsia="Times New Roman"/>
              </w:rPr>
            </w:pPr>
          </w:p>
        </w:tc>
      </w:tr>
      <w:tr w:rsidR="00061339" w14:paraId="299D0B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4DE78"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77E22" w14:textId="77777777" w:rsidR="00061339" w:rsidRDefault="00061339" w:rsidP="002275DB">
            <w:pPr>
              <w:rPr>
                <w:rFonts w:eastAsia="Times New Roman"/>
              </w:rPr>
            </w:pPr>
            <w:r>
              <w:rPr>
                <w:rFonts w:eastAsia="Times New Roman" w:cs="Arial"/>
                <w:color w:val="000000"/>
                <w:sz w:val="16"/>
                <w:szCs w:val="16"/>
              </w:rPr>
              <w:t>SP-211527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E9E5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D4E18" w14:textId="77777777" w:rsidR="00061339" w:rsidRDefault="00061339" w:rsidP="002275DB">
            <w:pPr>
              <w:rPr>
                <w:rFonts w:eastAsia="Times New Roman"/>
              </w:rPr>
            </w:pPr>
            <w:r>
              <w:rPr>
                <w:rFonts w:eastAsia="Times New Roman" w:cs="Arial"/>
                <w:color w:val="000000"/>
                <w:sz w:val="16"/>
                <w:szCs w:val="16"/>
              </w:rPr>
              <w:t>Rel-17 CR to TS23283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9A411"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8069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2276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E4B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8DF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C5DF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D42F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FCC95"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866D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D2EF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FF87F" w14:textId="77777777" w:rsidR="00061339" w:rsidRDefault="00061339" w:rsidP="002275DB">
            <w:pPr>
              <w:rPr>
                <w:rFonts w:eastAsia="Times New Roman"/>
              </w:rPr>
            </w:pPr>
          </w:p>
        </w:tc>
      </w:tr>
      <w:tr w:rsidR="00061339" w14:paraId="1882F1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F5F4F"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80E74" w14:textId="77777777" w:rsidR="00061339" w:rsidRDefault="00061339" w:rsidP="002275DB">
            <w:pPr>
              <w:rPr>
                <w:rFonts w:eastAsia="Times New Roman"/>
              </w:rPr>
            </w:pPr>
            <w:r>
              <w:rPr>
                <w:rFonts w:eastAsia="Times New Roman" w:cs="Arial"/>
                <w:color w:val="000000"/>
                <w:sz w:val="16"/>
                <w:szCs w:val="16"/>
              </w:rPr>
              <w:t>SP-211528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26D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265A" w14:textId="77777777" w:rsidR="00061339" w:rsidRDefault="00061339" w:rsidP="002275DB">
            <w:pPr>
              <w:rPr>
                <w:rFonts w:eastAsia="Times New Roman"/>
              </w:rPr>
            </w:pPr>
            <w:r>
              <w:rPr>
                <w:rFonts w:eastAsia="Times New Roman"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8F91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838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A845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310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B98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1BD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1479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388CD" w14:textId="77777777" w:rsidR="00061339" w:rsidRDefault="00061339" w:rsidP="002275DB">
            <w:pPr>
              <w:rPr>
                <w:rFonts w:eastAsia="Times New Roman"/>
              </w:rPr>
            </w:pPr>
            <w:r>
              <w:rPr>
                <w:rFonts w:eastAsia="Times New Roman" w:cs="Arial"/>
                <w:color w:val="000000"/>
                <w:sz w:val="16"/>
                <w:szCs w:val="16"/>
              </w:rPr>
              <w:t>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3F55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8E94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9D8E6" w14:textId="77777777" w:rsidR="00061339" w:rsidRDefault="00061339" w:rsidP="002275DB">
            <w:pPr>
              <w:rPr>
                <w:rFonts w:eastAsia="Times New Roman"/>
              </w:rPr>
            </w:pPr>
          </w:p>
        </w:tc>
      </w:tr>
      <w:tr w:rsidR="00061339" w14:paraId="62467C8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253CE" w14:textId="77777777" w:rsidR="00061339" w:rsidRDefault="00061339" w:rsidP="002275DB">
            <w:pPr>
              <w:rPr>
                <w:rFonts w:eastAsia="Times New Roman"/>
                <w:sz w:val="24"/>
                <w:szCs w:val="24"/>
              </w:rPr>
            </w:pPr>
            <w:r>
              <w:rPr>
                <w:rFonts w:eastAsia="Times New Roman" w:cs="Arial"/>
                <w:color w:val="000000"/>
                <w:sz w:val="16"/>
                <w:szCs w:val="16"/>
              </w:rPr>
              <w:lastRenderedPageBreak/>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5F0FD" w14:textId="77777777" w:rsidR="00061339" w:rsidRDefault="00061339" w:rsidP="002275DB">
            <w:pPr>
              <w:rPr>
                <w:rFonts w:eastAsia="Times New Roman"/>
              </w:rPr>
            </w:pPr>
            <w:r>
              <w:rPr>
                <w:rFonts w:eastAsia="Times New Roman" w:cs="Arial"/>
                <w:color w:val="000000"/>
                <w:sz w:val="16"/>
                <w:szCs w:val="16"/>
              </w:rPr>
              <w:t>SP-211529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C3C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63132" w14:textId="77777777" w:rsidR="00061339" w:rsidRDefault="00061339" w:rsidP="002275DB">
            <w:pPr>
              <w:rPr>
                <w:rFonts w:eastAsia="Times New Roman"/>
              </w:rPr>
            </w:pPr>
            <w:r>
              <w:rPr>
                <w:rFonts w:eastAsia="Times New Roman" w:cs="Arial"/>
                <w:color w:val="000000"/>
                <w:sz w:val="16"/>
                <w:szCs w:val="16"/>
              </w:rPr>
              <w:t>Rel-18 CRs to TS23280, TS23281, TS23282 and TS23379 for 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9F499"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97C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D224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959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073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1D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9919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2292A" w14:textId="77777777" w:rsidR="00061339" w:rsidRDefault="00061339" w:rsidP="002275DB">
            <w:pPr>
              <w:rPr>
                <w:rFonts w:eastAsia="Times New Roman"/>
              </w:rPr>
            </w:pPr>
            <w:r>
              <w:rPr>
                <w:rFonts w:eastAsia="Times New Roman" w:cs="Arial"/>
                <w:color w:val="000000"/>
                <w:sz w:val="16"/>
                <w:szCs w:val="16"/>
              </w:rPr>
              <w:t>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200A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0030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1D147" w14:textId="77777777" w:rsidR="00061339" w:rsidRDefault="00061339" w:rsidP="002275DB">
            <w:pPr>
              <w:rPr>
                <w:rFonts w:eastAsia="Times New Roman"/>
              </w:rPr>
            </w:pPr>
          </w:p>
        </w:tc>
      </w:tr>
      <w:tr w:rsidR="00061339" w14:paraId="42C42CB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49BC4" w14:textId="77777777" w:rsidR="00061339" w:rsidRDefault="00061339" w:rsidP="002275D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87BAE" w14:textId="77777777" w:rsidR="00061339" w:rsidRDefault="00061339" w:rsidP="002275DB">
            <w:pPr>
              <w:rPr>
                <w:rFonts w:eastAsia="Times New Roman"/>
              </w:rPr>
            </w:pPr>
            <w:r>
              <w:rPr>
                <w:rFonts w:eastAsia="Times New Roman" w:cs="Arial"/>
                <w:color w:val="000000"/>
                <w:sz w:val="16"/>
                <w:szCs w:val="16"/>
              </w:rPr>
              <w:t>SP-211530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D950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A3C8D" w14:textId="77777777" w:rsidR="00061339" w:rsidRDefault="00061339" w:rsidP="002275DB">
            <w:pPr>
              <w:rPr>
                <w:rFonts w:eastAsia="Times New Roman"/>
              </w:rPr>
            </w:pPr>
            <w:r>
              <w:rPr>
                <w:rFonts w:eastAsia="Times New Roman" w:cs="Arial"/>
                <w:color w:val="000000"/>
                <w:sz w:val="16"/>
                <w:szCs w:val="16"/>
              </w:rPr>
              <w:t>Rel-18 CRs to TS23289 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1CA5C"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CFC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ADB9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867E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726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DC8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039B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251FB" w14:textId="77777777" w:rsidR="00061339" w:rsidRDefault="00061339" w:rsidP="002275DB">
            <w:pPr>
              <w:rPr>
                <w:rFonts w:eastAsia="Times New Roman"/>
              </w:rPr>
            </w:pPr>
            <w:r>
              <w:rPr>
                <w:rFonts w:eastAsia="Times New Roman" w:cs="Arial"/>
                <w:color w:val="000000"/>
                <w:sz w:val="16"/>
                <w:szCs w:val="16"/>
              </w:rPr>
              <w:t>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FEEB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6995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629F2" w14:textId="77777777" w:rsidR="00061339" w:rsidRDefault="00061339" w:rsidP="002275DB">
            <w:pPr>
              <w:rPr>
                <w:rFonts w:eastAsia="Times New Roman"/>
              </w:rPr>
            </w:pPr>
          </w:p>
        </w:tc>
      </w:tr>
      <w:tr w:rsidR="00061339" w14:paraId="634DAA3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42F6F" w14:textId="77777777" w:rsidR="00061339" w:rsidRDefault="00061339" w:rsidP="002275DB">
            <w:pPr>
              <w:rPr>
                <w:rFonts w:eastAsia="Times New Roman"/>
                <w:sz w:val="24"/>
                <w:szCs w:val="24"/>
              </w:rPr>
            </w:pPr>
            <w:r>
              <w:rPr>
                <w:rFonts w:eastAsia="Times New Roman" w:cs="Arial"/>
                <w:color w:val="000000"/>
                <w:sz w:val="16"/>
                <w:szCs w:val="16"/>
              </w:rPr>
              <w:t>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CB60E" w14:textId="77777777" w:rsidR="00061339" w:rsidRDefault="00061339" w:rsidP="002275DB">
            <w:pPr>
              <w:rPr>
                <w:rFonts w:eastAsia="Times New Roman"/>
              </w:rPr>
            </w:pPr>
            <w:r>
              <w:rPr>
                <w:rFonts w:eastAsia="Times New Roman" w:cs="Arial"/>
                <w:color w:val="000000"/>
                <w:sz w:val="16"/>
                <w:szCs w:val="16"/>
              </w:rPr>
              <w:t>SP-211533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ECF6"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F63D8" w14:textId="77777777" w:rsidR="00061339" w:rsidRDefault="00061339" w:rsidP="002275DB">
            <w:pPr>
              <w:rPr>
                <w:rFonts w:eastAsia="Times New Roman"/>
              </w:rPr>
            </w:pPr>
            <w:r>
              <w:rPr>
                <w:rFonts w:eastAsia="Times New Roman" w:cs="Arial"/>
                <w:color w:val="000000"/>
                <w:sz w:val="16"/>
                <w:szCs w:val="16"/>
              </w:rPr>
              <w:t>Proposed timeline for Rel-19 Stage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4470" w14:textId="77777777" w:rsidR="00061339" w:rsidRPr="00A52D49" w:rsidRDefault="00061339" w:rsidP="002275DB">
            <w:pPr>
              <w:rPr>
                <w:rFonts w:eastAsia="Times New Roman"/>
                <w:lang w:val="fr-FR"/>
              </w:rPr>
            </w:pPr>
            <w:r w:rsidRPr="00A52D49">
              <w:rPr>
                <w:rFonts w:eastAsia="Times New Roman" w:cs="Arial"/>
                <w:color w:val="000000"/>
                <w:sz w:val="16"/>
                <w:szCs w:val="16"/>
                <w:lang w:val="fr-FR"/>
              </w:rPr>
              <w:t>SA WG1 Chair, 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C56E7" w14:textId="77777777" w:rsidR="00061339" w:rsidRPr="00A52D4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EAA1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F39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6F5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B78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48285" w14:textId="77777777" w:rsidR="00061339" w:rsidRDefault="00061339" w:rsidP="002275D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FEC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55018" w14:textId="77777777" w:rsidR="00061339" w:rsidRDefault="00061339" w:rsidP="002275DB">
            <w:pPr>
              <w:rPr>
                <w:rFonts w:eastAsia="Times New Roman"/>
                <w:sz w:val="24"/>
                <w:szCs w:val="24"/>
              </w:rPr>
            </w:pPr>
            <w:r>
              <w:rPr>
                <w:rFonts w:eastAsia="Times New Roman" w:cs="Arial"/>
                <w:color w:val="000000"/>
                <w:sz w:val="16"/>
                <w:szCs w:val="16"/>
              </w:rPr>
              <w:t>CC#2: For further discussion.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E945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CBAF9" w14:textId="77777777" w:rsidR="00061339" w:rsidRDefault="00061339" w:rsidP="002275DB">
            <w:pPr>
              <w:rPr>
                <w:rFonts w:eastAsia="Times New Roman"/>
              </w:rPr>
            </w:pPr>
          </w:p>
        </w:tc>
      </w:tr>
      <w:tr w:rsidR="00061339" w14:paraId="07A8316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8C073" w14:textId="77777777" w:rsidR="00061339" w:rsidRDefault="00061339" w:rsidP="002275DB">
            <w:pPr>
              <w:rPr>
                <w:rFonts w:eastAsia="Times New Roman"/>
                <w:sz w:val="24"/>
                <w:szCs w:val="24"/>
              </w:rPr>
            </w:pPr>
            <w:r>
              <w:rPr>
                <w:rFonts w:eastAsia="Times New Roman"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BD0E5" w14:textId="77777777" w:rsidR="00061339" w:rsidRDefault="00061339" w:rsidP="002275DB">
            <w:pPr>
              <w:rPr>
                <w:rFonts w:eastAsia="Times New Roman"/>
              </w:rPr>
            </w:pPr>
            <w:r>
              <w:rPr>
                <w:rFonts w:eastAsia="Times New Roman" w:cs="Arial"/>
                <w:color w:val="000000"/>
                <w:sz w:val="16"/>
                <w:szCs w:val="16"/>
              </w:rPr>
              <w:t>SP-211534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9C838"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2DCD2" w14:textId="77777777" w:rsidR="00061339" w:rsidRDefault="00061339" w:rsidP="002275DB">
            <w:pPr>
              <w:rPr>
                <w:rFonts w:eastAsia="Times New Roman"/>
              </w:rPr>
            </w:pPr>
            <w:r>
              <w:rPr>
                <w:rFonts w:eastAsia="Times New Roman"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E1AEA" w14:textId="77777777" w:rsidR="00061339" w:rsidRDefault="00061339" w:rsidP="002275DB">
            <w:pPr>
              <w:rPr>
                <w:rFonts w:eastAsia="Times New Roman"/>
              </w:rPr>
            </w:pPr>
            <w:r>
              <w:rPr>
                <w:rFonts w:eastAsia="Times New Roman"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B467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A492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611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B03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36A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192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640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D2416"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530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4699" w14:textId="77777777" w:rsidR="00061339" w:rsidRDefault="00061339" w:rsidP="002275DB">
            <w:pPr>
              <w:rPr>
                <w:rFonts w:eastAsia="Times New Roman"/>
              </w:rPr>
            </w:pPr>
          </w:p>
        </w:tc>
      </w:tr>
      <w:tr w:rsidR="00061339" w14:paraId="49D161A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B08E3" w14:textId="77777777" w:rsidR="00061339" w:rsidRDefault="00061339" w:rsidP="002275DB">
            <w:pPr>
              <w:rPr>
                <w:rFonts w:eastAsia="Times New Roman"/>
                <w:sz w:val="24"/>
                <w:szCs w:val="24"/>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0E493" w14:textId="77777777" w:rsidR="00061339" w:rsidRDefault="00061339" w:rsidP="002275DB">
            <w:pPr>
              <w:rPr>
                <w:rFonts w:eastAsia="Times New Roman"/>
              </w:rPr>
            </w:pPr>
            <w:r>
              <w:rPr>
                <w:rFonts w:eastAsia="Times New Roman" w:cs="Arial"/>
                <w:color w:val="000000"/>
                <w:sz w:val="16"/>
                <w:szCs w:val="16"/>
              </w:rPr>
              <w:t>SP-211535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DBBC2"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8F1F2" w14:textId="77777777" w:rsidR="00061339" w:rsidRDefault="00061339" w:rsidP="002275DB">
            <w:pPr>
              <w:rPr>
                <w:rFonts w:eastAsia="Times New Roman"/>
              </w:rPr>
            </w:pPr>
            <w:r>
              <w:rPr>
                <w:rFonts w:eastAsia="Times New Roman" w:cs="Arial"/>
                <w:color w:val="000000"/>
                <w:sz w:val="16"/>
                <w:szCs w:val="16"/>
              </w:rPr>
              <w:t>3GPP Forge CR working Procedures for ASN.1 / XML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69D0A"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3777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A69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DE4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8B2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4AB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350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03B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ABDDC" w14:textId="77777777" w:rsidR="00061339" w:rsidRDefault="00061339" w:rsidP="002275DB">
            <w:pPr>
              <w:rPr>
                <w:rFonts w:eastAsia="Times New Roman"/>
                <w:sz w:val="24"/>
                <w:szCs w:val="24"/>
              </w:rPr>
            </w:pPr>
            <w:r>
              <w:rPr>
                <w:rFonts w:eastAsia="Times New Roman" w:cs="Arial"/>
                <w:color w:val="000000"/>
                <w:sz w:val="16"/>
                <w:szCs w:val="16"/>
              </w:rPr>
              <w:t>CC#4: way of working on ASN.1 / XML in SA3-LI is acceptable to be worked on by SA WG3-LI internall.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28EFE"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4850F" w14:textId="77777777" w:rsidR="00061339" w:rsidRDefault="00061339" w:rsidP="002275DB">
            <w:pPr>
              <w:rPr>
                <w:rFonts w:eastAsia="Times New Roman"/>
              </w:rPr>
            </w:pPr>
          </w:p>
        </w:tc>
      </w:tr>
      <w:tr w:rsidR="00061339" w14:paraId="00B603D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D96E"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E118D" w14:textId="77777777" w:rsidR="00061339" w:rsidRDefault="00061339" w:rsidP="002275DB">
            <w:pPr>
              <w:rPr>
                <w:rFonts w:eastAsia="Times New Roman"/>
              </w:rPr>
            </w:pPr>
            <w:r>
              <w:rPr>
                <w:rFonts w:eastAsia="Times New Roman" w:cs="Arial"/>
                <w:color w:val="000000"/>
                <w:sz w:val="16"/>
                <w:szCs w:val="16"/>
              </w:rPr>
              <w:t>SP-211536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17BA"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F272F" w14:textId="77777777" w:rsidR="00061339" w:rsidRDefault="00061339" w:rsidP="002275DB">
            <w:pPr>
              <w:rPr>
                <w:rFonts w:eastAsia="Times New Roman"/>
              </w:rPr>
            </w:pPr>
            <w:r>
              <w:rPr>
                <w:rFonts w:eastAsia="Times New Roman" w:cs="Arial"/>
                <w:color w:val="000000"/>
                <w:sz w:val="16"/>
                <w:szCs w:val="16"/>
              </w:rPr>
              <w:t>23.501 CR3335R3 (Rel-17, 'F'): On Connection Release and Paging Restriction during a Mobility Registration Update in a TA outside the current Registration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EE176" w14:textId="77777777" w:rsidR="00061339" w:rsidRDefault="00061339" w:rsidP="002275DB">
            <w:pPr>
              <w:rPr>
                <w:rFonts w:eastAsia="Times New Roman"/>
              </w:rPr>
            </w:pPr>
            <w:r>
              <w:rPr>
                <w:rFonts w:eastAsia="Times New Roman" w:cs="Arial"/>
                <w:color w:val="000000"/>
                <w:sz w:val="16"/>
                <w:szCs w:val="16"/>
              </w:rPr>
              <w:t>Nokia, Nokia Shanghai Bell,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C25DD"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55964" w14:textId="77777777" w:rsidR="00061339" w:rsidRDefault="00061339" w:rsidP="002275DB">
            <w:pPr>
              <w:rPr>
                <w:rFonts w:eastAsia="Times New Roman"/>
              </w:rPr>
            </w:pPr>
            <w:r>
              <w:rPr>
                <w:rFonts w:eastAsia="Times New Roman" w:cs="Arial"/>
                <w:color w:val="000000"/>
                <w:sz w:val="16"/>
                <w:szCs w:val="16"/>
              </w:rPr>
              <w:t>3335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33473"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FF63F"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699E3"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92D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07290"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CF17" w14:textId="77777777" w:rsidR="00061339" w:rsidRDefault="00061339" w:rsidP="002275DB">
            <w:pPr>
              <w:rPr>
                <w:rFonts w:eastAsia="Times New Roman"/>
              </w:rPr>
            </w:pPr>
            <w:r>
              <w:rPr>
                <w:rFonts w:eastAsia="Times New Roman" w:cs="Arial"/>
                <w:color w:val="000000"/>
                <w:sz w:val="16"/>
                <w:szCs w:val="16"/>
              </w:rPr>
              <w:t>23.501 CR3335R3. Revision of S2-2108152 (partially merged at SA2#148-e).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517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301B9" w14:textId="77777777" w:rsidR="00061339" w:rsidRDefault="00061339" w:rsidP="002275DB">
            <w:pPr>
              <w:rPr>
                <w:rFonts w:eastAsia="Times New Roman"/>
              </w:rPr>
            </w:pPr>
          </w:p>
        </w:tc>
      </w:tr>
      <w:tr w:rsidR="00061339" w14:paraId="4DCDF1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DABF6"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AF54D" w14:textId="77777777" w:rsidR="00061339" w:rsidRDefault="00061339" w:rsidP="002275DB">
            <w:pPr>
              <w:rPr>
                <w:rFonts w:eastAsia="Times New Roman"/>
              </w:rPr>
            </w:pPr>
            <w:r>
              <w:rPr>
                <w:rFonts w:eastAsia="Times New Roman" w:cs="Arial"/>
                <w:color w:val="000000"/>
                <w:sz w:val="16"/>
                <w:szCs w:val="16"/>
              </w:rPr>
              <w:t>SP-211537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176B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45253" w14:textId="77777777" w:rsidR="00061339" w:rsidRDefault="00061339" w:rsidP="002275DB">
            <w:pPr>
              <w:rPr>
                <w:rFonts w:eastAsia="Times New Roman"/>
              </w:rPr>
            </w:pPr>
            <w:r>
              <w:rPr>
                <w:rFonts w:eastAsia="Times New Roman" w:cs="Arial"/>
                <w:color w:val="000000"/>
                <w:sz w:val="16"/>
                <w:szCs w:val="16"/>
              </w:rPr>
              <w:t>Handling Machine Emergency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7200D" w14:textId="77777777" w:rsidR="00061339" w:rsidRDefault="00061339" w:rsidP="002275DB">
            <w:pPr>
              <w:rPr>
                <w:rFonts w:eastAsia="Times New Roman"/>
              </w:rPr>
            </w:pPr>
            <w:r>
              <w:rPr>
                <w:rFonts w:eastAsia="Times New Roman"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94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05DC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A60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4AF5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8635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8EC2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8A0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83D0C" w14:textId="77777777" w:rsidR="00061339" w:rsidRDefault="00061339" w:rsidP="002275DB">
            <w:pPr>
              <w:rPr>
                <w:rFonts w:eastAsia="Times New Roman"/>
                <w:sz w:val="24"/>
                <w:szCs w:val="24"/>
              </w:rPr>
            </w:pPr>
            <w:r>
              <w:rPr>
                <w:rFonts w:eastAsia="Times New Roman" w:cs="Arial"/>
                <w:color w:val="000000"/>
                <w:sz w:val="16"/>
                <w:szCs w:val="16"/>
              </w:rPr>
              <w:t>CC#4: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AE468"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92499" w14:textId="77777777" w:rsidR="00061339" w:rsidRDefault="00061339" w:rsidP="002275DB">
            <w:pPr>
              <w:rPr>
                <w:rFonts w:eastAsia="Times New Roman"/>
              </w:rPr>
            </w:pPr>
          </w:p>
        </w:tc>
      </w:tr>
      <w:tr w:rsidR="00061339" w14:paraId="49F948E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8C8FA"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311C2" w14:textId="77777777" w:rsidR="00061339" w:rsidRDefault="00061339" w:rsidP="002275DB">
            <w:pPr>
              <w:rPr>
                <w:rFonts w:eastAsia="Times New Roman"/>
              </w:rPr>
            </w:pPr>
            <w:r>
              <w:rPr>
                <w:rFonts w:eastAsia="Times New Roman" w:cs="Arial"/>
                <w:color w:val="000000"/>
                <w:sz w:val="16"/>
                <w:szCs w:val="16"/>
              </w:rPr>
              <w:t>SP-211538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D31E4"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FDFAF" w14:textId="77777777" w:rsidR="00061339" w:rsidRDefault="00061339" w:rsidP="002275DB">
            <w:pPr>
              <w:rPr>
                <w:rFonts w:eastAsia="Times New Roman"/>
              </w:rPr>
            </w:pPr>
            <w:r>
              <w:rPr>
                <w:rFonts w:eastAsia="Times New Roman" w:cs="Arial"/>
                <w:color w:val="000000"/>
                <w:sz w:val="16"/>
                <w:szCs w:val="16"/>
              </w:rPr>
              <w:t>Enabling User Initiated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4E6C3" w14:textId="77777777" w:rsidR="00061339" w:rsidRDefault="00061339" w:rsidP="002275DB">
            <w:pPr>
              <w:rPr>
                <w:rFonts w:eastAsia="Times New Roman"/>
              </w:rPr>
            </w:pPr>
            <w:r>
              <w:rPr>
                <w:rFonts w:eastAsia="Times New Roman"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584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655A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03A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932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554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CF65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1F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665AB" w14:textId="77777777" w:rsidR="00061339" w:rsidRDefault="00061339" w:rsidP="002275DB">
            <w:pPr>
              <w:rPr>
                <w:rFonts w:eastAsia="Times New Roman"/>
                <w:sz w:val="24"/>
                <w:szCs w:val="24"/>
              </w:rPr>
            </w:pPr>
            <w:r>
              <w:rPr>
                <w:rFonts w:eastAsia="Times New Roman" w:cs="Arial"/>
                <w:color w:val="000000"/>
                <w:sz w:val="16"/>
                <w:szCs w:val="16"/>
              </w:rPr>
              <w:t>CC#4: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73813"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EFA69" w14:textId="77777777" w:rsidR="00061339" w:rsidRDefault="00061339" w:rsidP="002275DB">
            <w:pPr>
              <w:rPr>
                <w:rFonts w:eastAsia="Times New Roman"/>
              </w:rPr>
            </w:pPr>
          </w:p>
        </w:tc>
      </w:tr>
      <w:tr w:rsidR="00061339" w14:paraId="67A92C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E15E3"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A951C" w14:textId="77777777" w:rsidR="00061339" w:rsidRDefault="00061339" w:rsidP="002275DB">
            <w:pPr>
              <w:rPr>
                <w:rFonts w:eastAsia="Times New Roman"/>
              </w:rPr>
            </w:pPr>
            <w:r>
              <w:rPr>
                <w:rFonts w:eastAsia="Times New Roman" w:cs="Arial"/>
                <w:color w:val="000000"/>
                <w:sz w:val="16"/>
                <w:szCs w:val="16"/>
              </w:rPr>
              <w:t>SP-211539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71F86"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1350A" w14:textId="77777777" w:rsidR="00061339" w:rsidRDefault="00061339" w:rsidP="002275DB">
            <w:pPr>
              <w:rPr>
                <w:rFonts w:eastAsia="Times New Roman"/>
              </w:rPr>
            </w:pPr>
            <w:r>
              <w:rPr>
                <w:rFonts w:eastAsia="Times New Roman" w:cs="Arial"/>
                <w:color w:val="000000"/>
                <w:sz w:val="16"/>
                <w:szCs w:val="16"/>
              </w:rPr>
              <w:t>TR 28.825 Study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CA6E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C1029" w14:textId="77777777" w:rsidR="00061339" w:rsidRDefault="00061339" w:rsidP="002275DB">
            <w:pPr>
              <w:rPr>
                <w:rFonts w:eastAsia="Times New Roman"/>
              </w:rPr>
            </w:pPr>
            <w:r>
              <w:rPr>
                <w:rFonts w:eastAsia="Times New Roman" w:cs="Arial"/>
                <w:color w:val="000000"/>
                <w:sz w:val="16"/>
                <w:szCs w:val="16"/>
              </w:rPr>
              <w:t>28.825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4D4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1C9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0C1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535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207B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E5191" w14:textId="77777777" w:rsidR="00061339" w:rsidRDefault="00061339" w:rsidP="002275DB">
            <w:pPr>
              <w:rPr>
                <w:rFonts w:eastAsia="Times New Roman"/>
              </w:rPr>
            </w:pPr>
            <w:r>
              <w:rPr>
                <w:rFonts w:eastAsia="Times New Roman" w:cs="Arial"/>
                <w:color w:val="000000"/>
                <w:sz w:val="16"/>
                <w:szCs w:val="16"/>
              </w:rPr>
              <w:t>FS_MANS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C051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CF06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00C6A" w14:textId="77777777" w:rsidR="00061339" w:rsidRDefault="00061339" w:rsidP="002275DB">
            <w:pPr>
              <w:rPr>
                <w:rFonts w:eastAsia="Times New Roman"/>
              </w:rPr>
            </w:pPr>
          </w:p>
        </w:tc>
      </w:tr>
      <w:tr w:rsidR="00061339" w14:paraId="292066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2DCF4"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37820" w14:textId="77777777" w:rsidR="00061339" w:rsidRDefault="00061339" w:rsidP="002275DB">
            <w:pPr>
              <w:rPr>
                <w:rFonts w:eastAsia="Times New Roman"/>
              </w:rPr>
            </w:pPr>
            <w:r>
              <w:rPr>
                <w:rFonts w:eastAsia="Times New Roman" w:cs="Arial"/>
                <w:color w:val="000000"/>
                <w:sz w:val="16"/>
                <w:szCs w:val="16"/>
              </w:rPr>
              <w:t>SP-211540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4244A"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0FB5B" w14:textId="77777777" w:rsidR="00061339" w:rsidRDefault="00061339" w:rsidP="002275DB">
            <w:pPr>
              <w:rPr>
                <w:rFonts w:eastAsia="Times New Roman"/>
              </w:rPr>
            </w:pPr>
            <w:r>
              <w:rPr>
                <w:rFonts w:eastAsia="Times New Roman" w:cs="Arial"/>
                <w:color w:val="000000"/>
                <w:sz w:val="16"/>
                <w:szCs w:val="16"/>
              </w:rPr>
              <w:t>TR 28.815 Study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7AF0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322CC" w14:textId="77777777" w:rsidR="00061339" w:rsidRDefault="00061339" w:rsidP="002275DB">
            <w:pPr>
              <w:rPr>
                <w:rFonts w:eastAsia="Times New Roman"/>
              </w:rPr>
            </w:pPr>
            <w:r>
              <w:rPr>
                <w:rFonts w:eastAsia="Times New Roman" w:cs="Arial"/>
                <w:color w:val="000000"/>
                <w:sz w:val="16"/>
                <w:szCs w:val="16"/>
              </w:rPr>
              <w:t>28.815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AB1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66F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485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3BA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0BFB"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84087" w14:textId="77777777" w:rsidR="00061339" w:rsidRDefault="00061339" w:rsidP="002275DB">
            <w:pPr>
              <w:rPr>
                <w:rFonts w:eastAsia="Times New Roman"/>
              </w:rPr>
            </w:pPr>
            <w:r>
              <w:rPr>
                <w:rFonts w:eastAsia="Times New Roman" w:cs="Arial"/>
                <w:color w:val="000000"/>
                <w:sz w:val="16"/>
                <w:szCs w:val="16"/>
              </w:rPr>
              <w:t>FS_EDGE_CH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0323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24FA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688F1" w14:textId="77777777" w:rsidR="00061339" w:rsidRDefault="00061339" w:rsidP="002275DB">
            <w:pPr>
              <w:rPr>
                <w:rFonts w:eastAsia="Times New Roman"/>
              </w:rPr>
            </w:pPr>
          </w:p>
        </w:tc>
      </w:tr>
      <w:tr w:rsidR="00061339" w14:paraId="2F6FE03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B10F9"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70C80" w14:textId="77777777" w:rsidR="00061339" w:rsidRDefault="00061339" w:rsidP="002275DB">
            <w:pPr>
              <w:rPr>
                <w:rFonts w:eastAsia="Times New Roman"/>
              </w:rPr>
            </w:pPr>
            <w:r>
              <w:rPr>
                <w:rFonts w:eastAsia="Times New Roman" w:cs="Arial"/>
                <w:color w:val="000000"/>
                <w:sz w:val="16"/>
                <w:szCs w:val="16"/>
              </w:rPr>
              <w:t>SP-211541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787DB"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3B20E" w14:textId="77777777" w:rsidR="00061339" w:rsidRDefault="00061339" w:rsidP="002275DB">
            <w:pPr>
              <w:rPr>
                <w:rFonts w:eastAsia="Times New Roman"/>
              </w:rPr>
            </w:pPr>
            <w:r>
              <w:rPr>
                <w:rFonts w:eastAsia="Times New Roman" w:cs="Arial"/>
                <w:color w:val="000000"/>
                <w:sz w:val="16"/>
                <w:szCs w:val="16"/>
              </w:rPr>
              <w:t>TS 28.100 Levels of autonomous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2803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E134D" w14:textId="77777777" w:rsidR="00061339" w:rsidRDefault="00061339" w:rsidP="002275DB">
            <w:pPr>
              <w:rPr>
                <w:rFonts w:eastAsia="Times New Roman"/>
              </w:rPr>
            </w:pPr>
            <w:r>
              <w:rPr>
                <w:rFonts w:eastAsia="Times New Roman" w:cs="Arial"/>
                <w:color w:val="000000"/>
                <w:sz w:val="16"/>
                <w:szCs w:val="16"/>
              </w:rPr>
              <w:t>28.100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74F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76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790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D2F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A703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07A4D" w14:textId="77777777" w:rsidR="00061339" w:rsidRDefault="00061339" w:rsidP="002275D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0A0E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9C25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075B1" w14:textId="77777777" w:rsidR="00061339" w:rsidRDefault="00061339" w:rsidP="002275DB">
            <w:pPr>
              <w:rPr>
                <w:rFonts w:eastAsia="Times New Roman"/>
              </w:rPr>
            </w:pPr>
          </w:p>
        </w:tc>
      </w:tr>
      <w:tr w:rsidR="00061339" w14:paraId="389050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A754D"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2EF74" w14:textId="77777777" w:rsidR="00061339" w:rsidRDefault="00061339" w:rsidP="002275DB">
            <w:pPr>
              <w:rPr>
                <w:rFonts w:eastAsia="Times New Roman"/>
              </w:rPr>
            </w:pPr>
            <w:r>
              <w:rPr>
                <w:rFonts w:eastAsia="Times New Roman" w:cs="Arial"/>
                <w:color w:val="000000"/>
                <w:sz w:val="16"/>
                <w:szCs w:val="16"/>
              </w:rPr>
              <w:t>SP-211542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FEF2"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96088" w14:textId="77777777" w:rsidR="00061339" w:rsidRDefault="00061339" w:rsidP="002275DB">
            <w:pPr>
              <w:rPr>
                <w:rFonts w:eastAsia="Times New Roman"/>
              </w:rPr>
            </w:pPr>
            <w:r>
              <w:rPr>
                <w:rFonts w:eastAsia="Times New Roman" w:cs="Arial"/>
                <w:color w:val="000000"/>
                <w:sz w:val="16"/>
                <w:szCs w:val="16"/>
              </w:rPr>
              <w:t>23.304 CR0027R5 (Rel-17, 'F'): EN resolve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91A59"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4931D" w14:textId="77777777" w:rsidR="00061339" w:rsidRDefault="00061339" w:rsidP="002275D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C7DA7" w14:textId="77777777" w:rsidR="00061339" w:rsidRDefault="00061339" w:rsidP="002275DB">
            <w:pPr>
              <w:rPr>
                <w:rFonts w:eastAsia="Times New Roman"/>
              </w:rPr>
            </w:pPr>
            <w:r>
              <w:rPr>
                <w:rFonts w:eastAsia="Times New Roman" w:cs="Arial"/>
                <w:color w:val="000000"/>
                <w:sz w:val="16"/>
                <w:szCs w:val="16"/>
              </w:rPr>
              <w:t>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D3965" w14:textId="77777777" w:rsidR="00061339" w:rsidRDefault="00061339" w:rsidP="002275D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FCDB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34F86"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EBF6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2964" w14:textId="77777777" w:rsidR="00061339" w:rsidRDefault="00061339" w:rsidP="002275D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A99AC" w14:textId="77777777" w:rsidR="00061339" w:rsidRDefault="00061339" w:rsidP="002275DB">
            <w:pPr>
              <w:rPr>
                <w:rFonts w:eastAsia="Times New Roman"/>
              </w:rPr>
            </w:pPr>
            <w:r>
              <w:rPr>
                <w:rFonts w:eastAsia="Times New Roman" w:cs="Arial"/>
                <w:color w:val="000000"/>
                <w:sz w:val="16"/>
                <w:szCs w:val="16"/>
              </w:rPr>
              <w:t xml:space="preserve">Revision of 23.304 CR0027R1 in CR Pack SP-211281. CC#2: </w:t>
            </w:r>
            <w:r>
              <w:rPr>
                <w:rFonts w:eastAsia="Times New Roman" w:cs="Arial"/>
                <w:color w:val="000000"/>
                <w:sz w:val="16"/>
                <w:szCs w:val="16"/>
              </w:rPr>
              <w:lastRenderedPageBreak/>
              <w:t>23.304 CR0027R1 in CR Pack SP-211281 was returned to SA WG2.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64C1A" w14:textId="77777777" w:rsidR="00061339" w:rsidRDefault="00061339" w:rsidP="002275DB">
            <w:pPr>
              <w:rPr>
                <w:rFonts w:eastAsia="Times New Roman"/>
              </w:rPr>
            </w:pPr>
            <w:r>
              <w:rPr>
                <w:rFonts w:eastAsia="Times New Roman"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25B95" w14:textId="77777777" w:rsidR="00061339" w:rsidRDefault="00061339" w:rsidP="002275DB">
            <w:pPr>
              <w:rPr>
                <w:rFonts w:eastAsia="Times New Roman"/>
              </w:rPr>
            </w:pPr>
          </w:p>
        </w:tc>
      </w:tr>
      <w:tr w:rsidR="00061339" w14:paraId="24FBC1D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3C5E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0C94" w14:textId="77777777" w:rsidR="00061339" w:rsidRDefault="00061339" w:rsidP="002275DB">
            <w:pPr>
              <w:rPr>
                <w:rFonts w:eastAsia="Times New Roman"/>
              </w:rPr>
            </w:pPr>
            <w:r>
              <w:rPr>
                <w:rFonts w:eastAsia="Times New Roman" w:cs="Arial"/>
                <w:color w:val="000000"/>
                <w:sz w:val="16"/>
                <w:szCs w:val="16"/>
              </w:rPr>
              <w:t>SP-211543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B658E"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3BF9F" w14:textId="77777777" w:rsidR="00061339" w:rsidRDefault="00061339" w:rsidP="002275DB">
            <w:pPr>
              <w:rPr>
                <w:rFonts w:eastAsia="Times New Roman"/>
              </w:rPr>
            </w:pPr>
            <w:r>
              <w:rPr>
                <w:rFonts w:eastAsia="Times New Roman" w:cs="Arial"/>
                <w:color w:val="000000"/>
                <w:sz w:val="16"/>
                <w:szCs w:val="16"/>
              </w:rPr>
              <w:t>23.501 CR3302R1 (Rel-17, 'A'): Correction on PMF protocol stack for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AF1BA" w14:textId="77777777" w:rsidR="00061339" w:rsidRDefault="00061339" w:rsidP="002275DB">
            <w:pPr>
              <w:rPr>
                <w:rFonts w:eastAsia="Times New Roman"/>
              </w:rPr>
            </w:pPr>
            <w:r>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86AE7"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DCFC" w14:textId="77777777" w:rsidR="00061339" w:rsidRDefault="00061339" w:rsidP="002275DB">
            <w:pPr>
              <w:rPr>
                <w:rFonts w:eastAsia="Times New Roman"/>
              </w:rPr>
            </w:pPr>
            <w:r>
              <w:rPr>
                <w:rFonts w:eastAsia="Times New Roman" w:cs="Arial"/>
                <w:color w:val="000000"/>
                <w:sz w:val="16"/>
                <w:szCs w:val="16"/>
              </w:rPr>
              <w:t>3302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F8AD0"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D0A2D"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C5E88"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3366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A4988" w14:textId="77777777" w:rsidR="00061339" w:rsidRDefault="00061339" w:rsidP="002275DB">
            <w:pPr>
              <w:rPr>
                <w:rFonts w:eastAsia="Times New Roman"/>
              </w:rPr>
            </w:pPr>
            <w:r>
              <w:rPr>
                <w:rFonts w:eastAsia="Times New Roman" w:cs="Arial"/>
                <w:color w:val="000000"/>
                <w:sz w:val="16"/>
                <w:szCs w:val="16"/>
              </w:rPr>
              <w:t>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3D0E2" w14:textId="77777777" w:rsidR="00061339" w:rsidRDefault="00061339" w:rsidP="002275DB">
            <w:pPr>
              <w:rPr>
                <w:rFonts w:eastAsia="Times New Roman"/>
              </w:rPr>
            </w:pPr>
            <w:r>
              <w:rPr>
                <w:rFonts w:eastAsia="Times New Roman" w:cs="Arial"/>
                <w:color w:val="000000"/>
                <w:sz w:val="16"/>
                <w:szCs w:val="16"/>
              </w:rPr>
              <w:t>Revision of 23.501 CR3302 in CR Pack SP-211288. CC#2: For further discussion. CC#4: SP-211543r01 was provided. CC#4: SP-211543r01 was provided. SP-211543r01 was approved. Revised to SP-211624.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125D9"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5D511" w14:textId="77777777" w:rsidR="00061339" w:rsidRDefault="00061339" w:rsidP="002275DB">
            <w:pPr>
              <w:rPr>
                <w:rFonts w:eastAsia="Times New Roman"/>
              </w:rPr>
            </w:pPr>
            <w:r>
              <w:rPr>
                <w:rFonts w:eastAsia="Times New Roman" w:cs="Arial"/>
                <w:color w:val="000000"/>
                <w:sz w:val="16"/>
                <w:szCs w:val="16"/>
              </w:rPr>
              <w:t>SP-211624</w:t>
            </w:r>
          </w:p>
        </w:tc>
      </w:tr>
      <w:tr w:rsidR="00061339" w14:paraId="3B9D4DB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85F0C" w14:textId="77777777" w:rsidR="00061339" w:rsidRDefault="00061339" w:rsidP="002275DB">
            <w:pPr>
              <w:rPr>
                <w:rFonts w:eastAsia="Times New Roman"/>
              </w:rPr>
            </w:pPr>
            <w:r>
              <w:rPr>
                <w:rFonts w:eastAsia="Times New Roman"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33890" w14:textId="77777777" w:rsidR="00061339" w:rsidRDefault="00061339" w:rsidP="002275DB">
            <w:pPr>
              <w:rPr>
                <w:rFonts w:eastAsia="Times New Roman"/>
              </w:rPr>
            </w:pPr>
            <w:r>
              <w:rPr>
                <w:rFonts w:eastAsia="Times New Roman" w:cs="Arial"/>
                <w:color w:val="000000"/>
                <w:sz w:val="16"/>
                <w:szCs w:val="16"/>
              </w:rPr>
              <w:t>SP-211544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DA0B1"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A5881" w14:textId="77777777" w:rsidR="00061339" w:rsidRDefault="00061339" w:rsidP="002275DB">
            <w:pPr>
              <w:rPr>
                <w:rFonts w:eastAsia="Times New Roman"/>
              </w:rPr>
            </w:pPr>
            <w:r>
              <w:rPr>
                <w:rFonts w:eastAsia="Times New Roman" w:cs="Arial"/>
                <w:color w:val="000000"/>
                <w:sz w:val="16"/>
                <w:szCs w:val="16"/>
              </w:rPr>
              <w:t>[DRAFT] 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21B2A" w14:textId="77777777" w:rsidR="00061339" w:rsidRDefault="00061339" w:rsidP="002275DB">
            <w:pPr>
              <w:rPr>
                <w:rFonts w:eastAsia="Times New Roman"/>
              </w:rPr>
            </w:pPr>
            <w:r>
              <w:rPr>
                <w:rFonts w:eastAsia="Times New Roman" w:cs="Arial"/>
                <w:color w:val="000000"/>
                <w:sz w:val="16"/>
                <w:szCs w:val="16"/>
              </w:rPr>
              <w:t>Nokia, Nokia Shanghai Bell, Deutsche Telekom, Telecom Italia, Telefonica, Orange, Verizon, KDDI, AT&amp;T, Sony,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8ECF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8210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5D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C4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F79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04B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980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34D5F" w14:textId="77777777" w:rsidR="00061339" w:rsidRDefault="00061339" w:rsidP="002275DB">
            <w:pPr>
              <w:rPr>
                <w:rFonts w:eastAsia="Times New Roman"/>
                <w:sz w:val="24"/>
                <w:szCs w:val="24"/>
              </w:rPr>
            </w:pPr>
            <w:r>
              <w:rPr>
                <w:rFonts w:eastAsia="Times New Roman" w:cs="Arial"/>
                <w:color w:val="000000"/>
                <w:sz w:val="16"/>
                <w:szCs w:val="16"/>
              </w:rPr>
              <w:t>CC#4: SP-211544r02 was approved. Revised to SP-211621.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090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44C3B" w14:textId="77777777" w:rsidR="00061339" w:rsidRDefault="00061339" w:rsidP="002275DB">
            <w:pPr>
              <w:rPr>
                <w:rFonts w:eastAsia="Times New Roman"/>
              </w:rPr>
            </w:pPr>
            <w:r>
              <w:rPr>
                <w:rFonts w:eastAsia="Times New Roman" w:cs="Arial"/>
                <w:color w:val="000000"/>
                <w:sz w:val="16"/>
                <w:szCs w:val="16"/>
              </w:rPr>
              <w:t>SP-211621</w:t>
            </w:r>
          </w:p>
        </w:tc>
      </w:tr>
      <w:tr w:rsidR="00061339" w14:paraId="18DDA7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8754" w14:textId="77777777" w:rsidR="00061339" w:rsidRDefault="00061339" w:rsidP="002275DB">
            <w:pPr>
              <w:rPr>
                <w:rFonts w:eastAsia="Times New Roman"/>
              </w:rPr>
            </w:pPr>
            <w:r>
              <w:rPr>
                <w:rFonts w:eastAsia="Times New Roman"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3622D" w14:textId="77777777" w:rsidR="00061339" w:rsidRDefault="00061339" w:rsidP="002275DB">
            <w:pPr>
              <w:rPr>
                <w:rFonts w:eastAsia="Times New Roman"/>
              </w:rPr>
            </w:pPr>
            <w:r>
              <w:rPr>
                <w:rFonts w:eastAsia="Times New Roman" w:cs="Arial"/>
                <w:color w:val="000000"/>
                <w:sz w:val="16"/>
                <w:szCs w:val="16"/>
              </w:rPr>
              <w:t>SP-211545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A4F2E"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C9B10" w14:textId="77777777" w:rsidR="00061339" w:rsidRDefault="00061339" w:rsidP="002275DB">
            <w:pPr>
              <w:rPr>
                <w:rFonts w:eastAsia="Times New Roman"/>
              </w:rPr>
            </w:pPr>
            <w:r>
              <w:rPr>
                <w:rFonts w:eastAsia="Times New Roman"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57853" w14:textId="77777777" w:rsidR="00061339" w:rsidRDefault="00061339" w:rsidP="002275DB">
            <w:pPr>
              <w:rPr>
                <w:rFonts w:eastAsia="Times New Roman"/>
              </w:rPr>
            </w:pPr>
            <w:r>
              <w:rPr>
                <w:rFonts w:eastAsia="Times New Roman"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5D4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4959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B20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42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BC7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0F88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B1F0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1E3B4"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91E9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8965F" w14:textId="77777777" w:rsidR="00061339" w:rsidRDefault="00061339" w:rsidP="002275DB">
            <w:pPr>
              <w:rPr>
                <w:rFonts w:eastAsia="Times New Roman"/>
              </w:rPr>
            </w:pPr>
          </w:p>
        </w:tc>
      </w:tr>
      <w:tr w:rsidR="00061339" w14:paraId="367F2CE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C70D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0E4FB" w14:textId="77777777" w:rsidR="00061339" w:rsidRDefault="00061339" w:rsidP="002275DB">
            <w:pPr>
              <w:rPr>
                <w:rFonts w:eastAsia="Times New Roman"/>
              </w:rPr>
            </w:pPr>
            <w:r>
              <w:rPr>
                <w:rFonts w:eastAsia="Times New Roman" w:cs="Arial"/>
                <w:color w:val="000000"/>
                <w:sz w:val="16"/>
                <w:szCs w:val="16"/>
              </w:rPr>
              <w:t>SP-211546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4FF8"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1AE50" w14:textId="77777777" w:rsidR="00061339" w:rsidRDefault="00061339" w:rsidP="002275DB">
            <w:pPr>
              <w:rPr>
                <w:rFonts w:eastAsia="Times New Roman"/>
              </w:rPr>
            </w:pPr>
            <w:r>
              <w:rPr>
                <w:rFonts w:eastAsia="Times New Roman" w:cs="Arial"/>
                <w:color w:val="000000"/>
                <w:sz w:val="16"/>
                <w:szCs w:val="16"/>
              </w:rPr>
              <w:t>Public Safety Priority for SA WG2 Release 18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92F5E" w14:textId="77777777" w:rsidR="00061339" w:rsidRDefault="00061339" w:rsidP="002275DB">
            <w:pPr>
              <w:rPr>
                <w:rFonts w:eastAsia="Times New Roman"/>
              </w:rPr>
            </w:pPr>
            <w:r>
              <w:rPr>
                <w:rFonts w:eastAsia="Times New Roman" w:cs="Arial"/>
                <w:color w:val="000000"/>
                <w:sz w:val="16"/>
                <w:szCs w:val="16"/>
              </w:rPr>
              <w:t>FirstNet, AT&amp;T, UK Home Office, Erillisverkot, SyncTechno Inc, Softil, BDBOS, Netherlands Police, Nkom, MINISTERE DE L'INTERIEUR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B102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85ED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A7B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816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99B3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384C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8FE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A61B4" w14:textId="77777777" w:rsidR="00061339" w:rsidRDefault="00061339" w:rsidP="002275DB">
            <w:pPr>
              <w:rPr>
                <w:rFonts w:eastAsia="Times New Roman"/>
                <w:sz w:val="24"/>
                <w:szCs w:val="24"/>
              </w:rPr>
            </w:pPr>
            <w:r>
              <w:rPr>
                <w:rFonts w:eastAsia="Times New Roman" w:cs="Arial"/>
                <w:color w:val="000000"/>
                <w:sz w:val="16"/>
                <w:szCs w:val="16"/>
              </w:rPr>
              <w:t>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2F9D4"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6FFC5" w14:textId="77777777" w:rsidR="00061339" w:rsidRDefault="00061339" w:rsidP="002275DB">
            <w:pPr>
              <w:rPr>
                <w:rFonts w:eastAsia="Times New Roman"/>
              </w:rPr>
            </w:pPr>
          </w:p>
        </w:tc>
      </w:tr>
      <w:tr w:rsidR="00061339" w14:paraId="12DEE3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9F846"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68046" w14:textId="77777777" w:rsidR="00061339" w:rsidRDefault="00061339" w:rsidP="002275DB">
            <w:pPr>
              <w:rPr>
                <w:rFonts w:eastAsia="Times New Roman"/>
              </w:rPr>
            </w:pPr>
            <w:r>
              <w:rPr>
                <w:rFonts w:eastAsia="Times New Roman" w:cs="Arial"/>
                <w:color w:val="000000"/>
                <w:sz w:val="16"/>
                <w:szCs w:val="16"/>
              </w:rPr>
              <w:t>SP-211547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3FE62"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2C04E" w14:textId="77777777" w:rsidR="00061339" w:rsidRDefault="00061339" w:rsidP="002275DB">
            <w:pPr>
              <w:rPr>
                <w:rFonts w:eastAsia="Times New Roman"/>
              </w:rPr>
            </w:pPr>
            <w:r>
              <w:rPr>
                <w:rFonts w:eastAsia="Times New Roman" w:cs="Arial"/>
                <w:color w:val="000000"/>
                <w:sz w:val="16"/>
                <w:szCs w:val="16"/>
              </w:rPr>
              <w:t>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84DDA" w14:textId="77777777" w:rsidR="00061339" w:rsidRDefault="00061339" w:rsidP="002275DB">
            <w:pPr>
              <w:rPr>
                <w:rFonts w:eastAsia="Times New Roman"/>
              </w:rPr>
            </w:pPr>
            <w:r>
              <w:rPr>
                <w:rFonts w:eastAsia="Times New Roman" w:cs="Arial"/>
                <w:color w:val="000000"/>
                <w:sz w:val="16"/>
                <w:szCs w:val="16"/>
              </w:rPr>
              <w:t>MediaTek Inc. et 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F4B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747D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C30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A31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7B1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09E3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23F5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45ED2" w14:textId="77777777" w:rsidR="00061339" w:rsidRDefault="00061339" w:rsidP="002275DB">
            <w:pPr>
              <w:rPr>
                <w:rFonts w:eastAsia="Times New Roman"/>
                <w:sz w:val="24"/>
                <w:szCs w:val="24"/>
              </w:rPr>
            </w:pPr>
            <w:r>
              <w:rPr>
                <w:rFonts w:eastAsia="Times New Roman" w:cs="Arial"/>
                <w:color w:val="000000"/>
                <w:sz w:val="16"/>
                <w:szCs w:val="16"/>
              </w:rPr>
              <w:t>Revised to SP-211579.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667F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E7799" w14:textId="77777777" w:rsidR="00061339" w:rsidRDefault="00061339" w:rsidP="002275DB">
            <w:pPr>
              <w:rPr>
                <w:rFonts w:eastAsia="Times New Roman"/>
              </w:rPr>
            </w:pPr>
            <w:r>
              <w:rPr>
                <w:rFonts w:eastAsia="Times New Roman" w:cs="Arial"/>
                <w:color w:val="000000"/>
                <w:sz w:val="16"/>
                <w:szCs w:val="16"/>
              </w:rPr>
              <w:t>SP-211579</w:t>
            </w:r>
          </w:p>
        </w:tc>
      </w:tr>
      <w:tr w:rsidR="00061339" w14:paraId="53C225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6B073"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BF0EF" w14:textId="77777777" w:rsidR="00061339" w:rsidRDefault="00061339" w:rsidP="002275DB">
            <w:pPr>
              <w:rPr>
                <w:rFonts w:eastAsia="Times New Roman"/>
              </w:rPr>
            </w:pPr>
            <w:r>
              <w:rPr>
                <w:rFonts w:eastAsia="Times New Roman" w:cs="Arial"/>
                <w:color w:val="000000"/>
                <w:sz w:val="16"/>
                <w:szCs w:val="16"/>
              </w:rPr>
              <w:t>SP-211548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6F3C4"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2721B" w14:textId="77777777" w:rsidR="00061339" w:rsidRDefault="00061339" w:rsidP="002275DB">
            <w:pPr>
              <w:rPr>
                <w:rFonts w:eastAsia="Times New Roman"/>
              </w:rPr>
            </w:pPr>
            <w:r>
              <w:rPr>
                <w:rFonts w:eastAsia="Times New Roman" w:cs="Arial"/>
                <w:color w:val="000000"/>
                <w:sz w:val="16"/>
                <w:szCs w:val="16"/>
              </w:rPr>
              <w:t>23.401 CR3658R3 (Rel-17, 'F'): MUSIM capabilities in Emergency Attach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04FBA" w14:textId="77777777" w:rsidR="00061339" w:rsidRDefault="00061339" w:rsidP="002275DB">
            <w:pPr>
              <w:rPr>
                <w:rFonts w:eastAsia="Times New Roman"/>
              </w:rPr>
            </w:pPr>
            <w:r>
              <w:rPr>
                <w:rFonts w:eastAsia="Times New Roman" w:cs="Arial"/>
                <w:color w:val="000000"/>
                <w:sz w:val="16"/>
                <w:szCs w:val="16"/>
              </w:rPr>
              <w:t>Intel,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44D8" w14:textId="77777777" w:rsidR="00061339" w:rsidRDefault="00061339" w:rsidP="002275DB">
            <w:pPr>
              <w:rPr>
                <w:rFonts w:eastAsia="Times New Roman"/>
              </w:rPr>
            </w:pPr>
            <w:r>
              <w:rPr>
                <w:rFonts w:eastAsia="Times New Roman"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10E19" w14:textId="77777777" w:rsidR="00061339" w:rsidRDefault="00061339" w:rsidP="002275DB">
            <w:pPr>
              <w:rPr>
                <w:rFonts w:eastAsia="Times New Roman"/>
              </w:rPr>
            </w:pPr>
            <w:r>
              <w:rPr>
                <w:rFonts w:eastAsia="Times New Roman" w:cs="Arial"/>
                <w:color w:val="000000"/>
                <w:sz w:val="16"/>
                <w:szCs w:val="16"/>
              </w:rPr>
              <w:t>3658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6CA31"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7B65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AB085"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2CFC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1F77"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8F7D8" w14:textId="77777777" w:rsidR="00061339" w:rsidRDefault="00061339" w:rsidP="002275DB">
            <w:pPr>
              <w:rPr>
                <w:rFonts w:eastAsia="Times New Roman"/>
              </w:rPr>
            </w:pPr>
            <w:r>
              <w:rPr>
                <w:rFonts w:eastAsia="Times New Roman" w:cs="Arial"/>
                <w:color w:val="000000"/>
                <w:sz w:val="16"/>
                <w:szCs w:val="16"/>
              </w:rPr>
              <w:t>Revision of S2-2109309 (23.401 CR3658R2) in CR Pack SP-211302.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8C44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DC096" w14:textId="77777777" w:rsidR="00061339" w:rsidRDefault="00061339" w:rsidP="002275DB">
            <w:pPr>
              <w:rPr>
                <w:rFonts w:eastAsia="Times New Roman"/>
              </w:rPr>
            </w:pPr>
          </w:p>
        </w:tc>
      </w:tr>
      <w:tr w:rsidR="00061339" w14:paraId="2417CD4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7F4E1"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A4756" w14:textId="77777777" w:rsidR="00061339" w:rsidRDefault="00061339" w:rsidP="002275DB">
            <w:pPr>
              <w:rPr>
                <w:rFonts w:eastAsia="Times New Roman"/>
              </w:rPr>
            </w:pPr>
            <w:r>
              <w:rPr>
                <w:rFonts w:eastAsia="Times New Roman" w:cs="Arial"/>
                <w:color w:val="000000"/>
                <w:sz w:val="16"/>
                <w:szCs w:val="16"/>
              </w:rPr>
              <w:t>SP-211550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F81CA"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2EA2A" w14:textId="77777777" w:rsidR="00061339" w:rsidRDefault="00061339" w:rsidP="002275DB">
            <w:pPr>
              <w:rPr>
                <w:rFonts w:eastAsia="Times New Roman"/>
              </w:rPr>
            </w:pPr>
            <w:r>
              <w:rPr>
                <w:rFonts w:eastAsia="Times New Roman" w:cs="Arial"/>
                <w:color w:val="000000"/>
                <w:sz w:val="16"/>
                <w:szCs w:val="16"/>
              </w:rPr>
              <w:t>23.501 CR3237R3 (Rel-17, 'F'): MUSIM capabilities in Emergency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E278B" w14:textId="77777777" w:rsidR="00061339" w:rsidRDefault="00061339" w:rsidP="002275DB">
            <w:pPr>
              <w:rPr>
                <w:rFonts w:eastAsia="Times New Roman"/>
              </w:rPr>
            </w:pPr>
            <w:r>
              <w:rPr>
                <w:rFonts w:eastAsia="Times New Roman" w:cs="Arial"/>
                <w:color w:val="000000"/>
                <w:sz w:val="16"/>
                <w:szCs w:val="16"/>
              </w:rPr>
              <w:t>Apple,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FFAFB"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C2FD9" w14:textId="77777777" w:rsidR="00061339" w:rsidRDefault="00061339" w:rsidP="002275DB">
            <w:pPr>
              <w:rPr>
                <w:rFonts w:eastAsia="Times New Roman"/>
              </w:rPr>
            </w:pPr>
            <w:r>
              <w:rPr>
                <w:rFonts w:eastAsia="Times New Roman" w:cs="Arial"/>
                <w:color w:val="000000"/>
                <w:sz w:val="16"/>
                <w:szCs w:val="16"/>
              </w:rPr>
              <w:t>3237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4684E"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25553"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01497"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2AA9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826FE"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CD616" w14:textId="77777777" w:rsidR="00061339" w:rsidRDefault="00061339" w:rsidP="002275DB">
            <w:pPr>
              <w:rPr>
                <w:rFonts w:eastAsia="Times New Roman"/>
              </w:rPr>
            </w:pPr>
            <w:r>
              <w:rPr>
                <w:rFonts w:eastAsia="Times New Roman" w:cs="Arial"/>
                <w:color w:val="000000"/>
                <w:sz w:val="16"/>
                <w:szCs w:val="16"/>
              </w:rPr>
              <w:t xml:space="preserve">Revision of S2-2109310 (23.501 CR3237R2) in CR Pack SP-211302. </w:t>
            </w:r>
            <w:r>
              <w:rPr>
                <w:rFonts w:eastAsia="Times New Roman" w:cs="Arial"/>
                <w:color w:val="000000"/>
                <w:sz w:val="16"/>
                <w:szCs w:val="16"/>
              </w:rPr>
              <w:lastRenderedPageBreak/>
              <w:t>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DCE7A" w14:textId="77777777" w:rsidR="00061339" w:rsidRDefault="00061339" w:rsidP="002275DB">
            <w:pPr>
              <w:rPr>
                <w:rFonts w:eastAsia="Times New Roman"/>
              </w:rPr>
            </w:pPr>
            <w:r>
              <w:rPr>
                <w:rFonts w:eastAsia="Times New Roman"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6F8E8" w14:textId="77777777" w:rsidR="00061339" w:rsidRDefault="00061339" w:rsidP="002275DB">
            <w:pPr>
              <w:rPr>
                <w:rFonts w:eastAsia="Times New Roman"/>
              </w:rPr>
            </w:pPr>
          </w:p>
        </w:tc>
      </w:tr>
      <w:tr w:rsidR="00061339" w14:paraId="011B1A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CCF9"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63E6E" w14:textId="77777777" w:rsidR="00061339" w:rsidRDefault="00061339" w:rsidP="002275DB">
            <w:pPr>
              <w:rPr>
                <w:rFonts w:eastAsia="Times New Roman"/>
              </w:rPr>
            </w:pPr>
            <w:r>
              <w:rPr>
                <w:rFonts w:eastAsia="Times New Roman" w:cs="Arial"/>
                <w:color w:val="000000"/>
                <w:sz w:val="16"/>
                <w:szCs w:val="16"/>
              </w:rPr>
              <w:t>SP-211551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5D0DD"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A6C06" w14:textId="77777777" w:rsidR="00061339" w:rsidRDefault="00061339" w:rsidP="002275DB">
            <w:pPr>
              <w:rPr>
                <w:rFonts w:eastAsia="Times New Roman"/>
              </w:rPr>
            </w:pPr>
            <w:r>
              <w:rPr>
                <w:rFonts w:eastAsia="Times New Roman" w:cs="Arial"/>
                <w:color w:val="000000"/>
                <w:sz w:val="16"/>
                <w:szCs w:val="16"/>
              </w:rPr>
              <w:t>23.502 CR3124R3 (Rel-17, 'F'): MUSIM capabilities in Emergency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15CB" w14:textId="77777777" w:rsidR="00061339" w:rsidRDefault="00061339" w:rsidP="002275DB">
            <w:pPr>
              <w:rPr>
                <w:rFonts w:eastAsia="Times New Roman"/>
              </w:rPr>
            </w:pPr>
            <w:r>
              <w:rPr>
                <w:rFonts w:eastAsia="Times New Roman" w:cs="Arial"/>
                <w:color w:val="000000"/>
                <w:sz w:val="16"/>
                <w:szCs w:val="16"/>
              </w:rPr>
              <w:t>Intel,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3F100"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16830" w14:textId="77777777" w:rsidR="00061339" w:rsidRDefault="00061339" w:rsidP="002275DB">
            <w:pPr>
              <w:rPr>
                <w:rFonts w:eastAsia="Times New Roman"/>
              </w:rPr>
            </w:pPr>
            <w:r>
              <w:rPr>
                <w:rFonts w:eastAsia="Times New Roman" w:cs="Arial"/>
                <w:color w:val="000000"/>
                <w:sz w:val="16"/>
                <w:szCs w:val="16"/>
              </w:rPr>
              <w:t>3124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6D574"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778B6"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ED973"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8EA0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6821B"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A19CD" w14:textId="77777777" w:rsidR="00061339" w:rsidRDefault="00061339" w:rsidP="002275DB">
            <w:pPr>
              <w:rPr>
                <w:rFonts w:eastAsia="Times New Roman"/>
              </w:rPr>
            </w:pPr>
            <w:r>
              <w:rPr>
                <w:rFonts w:eastAsia="Times New Roman" w:cs="Arial"/>
                <w:color w:val="000000"/>
                <w:sz w:val="16"/>
                <w:szCs w:val="16"/>
              </w:rPr>
              <w:t>Revision of S2-2109311 (23.502 CR3124R2) in CR Pack SP-211302.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CBF1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AB0BD" w14:textId="77777777" w:rsidR="00061339" w:rsidRDefault="00061339" w:rsidP="002275DB">
            <w:pPr>
              <w:rPr>
                <w:rFonts w:eastAsia="Times New Roman"/>
              </w:rPr>
            </w:pPr>
          </w:p>
        </w:tc>
      </w:tr>
      <w:tr w:rsidR="00061339" w14:paraId="7B8A0A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25071"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4C6FC" w14:textId="77777777" w:rsidR="00061339" w:rsidRDefault="00061339" w:rsidP="002275DB">
            <w:pPr>
              <w:rPr>
                <w:rFonts w:eastAsia="Times New Roman"/>
              </w:rPr>
            </w:pPr>
            <w:r>
              <w:rPr>
                <w:rFonts w:eastAsia="Times New Roman" w:cs="Arial"/>
                <w:color w:val="000000"/>
                <w:sz w:val="16"/>
                <w:szCs w:val="16"/>
              </w:rPr>
              <w:t>SP-211552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27EEA"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B8C34" w14:textId="77777777" w:rsidR="00061339" w:rsidRDefault="00061339" w:rsidP="002275DB">
            <w:pPr>
              <w:rPr>
                <w:rFonts w:eastAsia="Times New Roman"/>
              </w:rPr>
            </w:pPr>
            <w:r>
              <w:rPr>
                <w:rFonts w:eastAsia="Times New Roman" w:cs="Arial"/>
                <w:color w:val="000000"/>
                <w:sz w:val="16"/>
                <w:szCs w:val="16"/>
              </w:rPr>
              <w:t>23.501 CR3256R5 (Rel-17, 'F'): UE onboarding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EA5BE"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957B8"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704B0" w14:textId="77777777" w:rsidR="00061339" w:rsidRDefault="00061339" w:rsidP="002275DB">
            <w:pPr>
              <w:rPr>
                <w:rFonts w:eastAsia="Times New Roman"/>
              </w:rPr>
            </w:pPr>
            <w:r>
              <w:rPr>
                <w:rFonts w:eastAsia="Times New Roman" w:cs="Arial"/>
                <w:color w:val="000000"/>
                <w:sz w:val="16"/>
                <w:szCs w:val="16"/>
              </w:rPr>
              <w:t>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B9B6C" w14:textId="77777777" w:rsidR="00061339" w:rsidRDefault="00061339" w:rsidP="002275D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63CA6"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191E8"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756C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A21C2"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DF228" w14:textId="77777777" w:rsidR="00061339" w:rsidRDefault="00061339" w:rsidP="002275DB">
            <w:pPr>
              <w:rPr>
                <w:rFonts w:eastAsia="Times New Roman"/>
              </w:rPr>
            </w:pPr>
            <w:r>
              <w:rPr>
                <w:rFonts w:eastAsia="Times New Roman" w:cs="Arial"/>
                <w:color w:val="000000"/>
                <w:sz w:val="16"/>
                <w:szCs w:val="16"/>
              </w:rPr>
              <w:t>Revision of Postponed S2-2108095 (23.501 CR3256R1). CC#2: SP-211552r03 approved. Revised to SP-211627.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FCAD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55992" w14:textId="77777777" w:rsidR="00061339" w:rsidRDefault="00061339" w:rsidP="002275DB">
            <w:pPr>
              <w:rPr>
                <w:rFonts w:eastAsia="Times New Roman"/>
              </w:rPr>
            </w:pPr>
            <w:r>
              <w:rPr>
                <w:rFonts w:eastAsia="Times New Roman" w:cs="Arial"/>
                <w:color w:val="000000"/>
                <w:sz w:val="16"/>
                <w:szCs w:val="16"/>
              </w:rPr>
              <w:t>SP-211627</w:t>
            </w:r>
          </w:p>
        </w:tc>
      </w:tr>
      <w:tr w:rsidR="00061339" w14:paraId="5864CF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2A65D"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54807" w14:textId="77777777" w:rsidR="00061339" w:rsidRDefault="00061339" w:rsidP="002275DB">
            <w:pPr>
              <w:rPr>
                <w:rFonts w:eastAsia="Times New Roman"/>
              </w:rPr>
            </w:pPr>
            <w:r>
              <w:rPr>
                <w:rFonts w:eastAsia="Times New Roman" w:cs="Arial"/>
                <w:color w:val="000000"/>
                <w:sz w:val="16"/>
                <w:szCs w:val="16"/>
              </w:rPr>
              <w:t>SP-211553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91354"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74EBC" w14:textId="77777777" w:rsidR="00061339" w:rsidRDefault="00061339" w:rsidP="002275DB">
            <w:pPr>
              <w:rPr>
                <w:rFonts w:eastAsia="Times New Roman"/>
              </w:rPr>
            </w:pPr>
            <w:r>
              <w:rPr>
                <w:rFonts w:eastAsia="Times New Roman" w:cs="Arial"/>
                <w:color w:val="000000"/>
                <w:sz w:val="16"/>
                <w:szCs w:val="16"/>
              </w:rPr>
              <w:t>23.502 CR3280R2 (Rel-17, 'F'): 23.502 Clarification on NF discovery by NRF in Onboarding or external authentication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47E9B"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9C0F8"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CE0EE" w14:textId="77777777" w:rsidR="00061339" w:rsidRDefault="00061339" w:rsidP="002275DB">
            <w:pPr>
              <w:rPr>
                <w:rFonts w:eastAsia="Times New Roman"/>
              </w:rPr>
            </w:pPr>
            <w:r>
              <w:rPr>
                <w:rFonts w:eastAsia="Times New Roman" w:cs="Arial"/>
                <w:color w:val="000000"/>
                <w:sz w:val="16"/>
                <w:szCs w:val="16"/>
              </w:rPr>
              <w:t>3280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DE799"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AA9F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6D985"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3A20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BB0CC"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A5C2C" w14:textId="77777777" w:rsidR="00061339" w:rsidRDefault="00061339" w:rsidP="002275DB">
            <w:pPr>
              <w:rPr>
                <w:rFonts w:eastAsia="Times New Roman"/>
              </w:rPr>
            </w:pPr>
            <w:r>
              <w:rPr>
                <w:rFonts w:eastAsia="Times New Roman" w:cs="Arial"/>
                <w:color w:val="000000"/>
                <w:sz w:val="16"/>
                <w:szCs w:val="16"/>
              </w:rPr>
              <w:t>Revision of S2-2109262 (23.502 CR3280R1) in CR Pack SP-211294. CC#2: This CR was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EEA90" w14:textId="77777777" w:rsidR="00061339" w:rsidRDefault="00061339" w:rsidP="002275DB">
            <w:pPr>
              <w:rPr>
                <w:rFonts w:eastAsia="Times New Roman"/>
              </w:rPr>
            </w:pPr>
            <w:r>
              <w:rPr>
                <w:rFonts w:eastAsia="Times New Roman" w:cs="Arial"/>
                <w:color w:val="000000"/>
                <w:sz w:val="16"/>
                <w:szCs w:val="16"/>
              </w:rP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96356" w14:textId="77777777" w:rsidR="00061339" w:rsidRDefault="00061339" w:rsidP="002275DB">
            <w:pPr>
              <w:rPr>
                <w:rFonts w:eastAsia="Times New Roman"/>
              </w:rPr>
            </w:pPr>
          </w:p>
        </w:tc>
      </w:tr>
      <w:tr w:rsidR="00061339" w14:paraId="731B65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AAB4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93190" w14:textId="77777777" w:rsidR="00061339" w:rsidRDefault="00061339" w:rsidP="002275DB">
            <w:pPr>
              <w:rPr>
                <w:rFonts w:eastAsia="Times New Roman"/>
              </w:rPr>
            </w:pPr>
            <w:r>
              <w:rPr>
                <w:rFonts w:eastAsia="Times New Roman" w:cs="Arial"/>
                <w:color w:val="000000"/>
                <w:sz w:val="16"/>
                <w:szCs w:val="16"/>
              </w:rPr>
              <w:t>SP-211554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F1D54"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50C4F" w14:textId="77777777" w:rsidR="00061339" w:rsidRDefault="00061339" w:rsidP="002275DB">
            <w:pPr>
              <w:rPr>
                <w:rFonts w:eastAsia="Times New Roman"/>
              </w:rPr>
            </w:pPr>
            <w:r>
              <w:rPr>
                <w:rFonts w:eastAsia="Times New Roman" w:cs="Arial"/>
                <w:color w:val="000000"/>
                <w:sz w:val="16"/>
                <w:szCs w:val="16"/>
              </w:rPr>
              <w:t>23.502 CR3281R2 (Rel-17, 'F'): 23.502 Update procedure of Registration with Onboarding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62903"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02ABD"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4558D" w14:textId="77777777" w:rsidR="00061339" w:rsidRDefault="00061339" w:rsidP="002275DB">
            <w:pPr>
              <w:rPr>
                <w:rFonts w:eastAsia="Times New Roman"/>
              </w:rPr>
            </w:pPr>
            <w:r>
              <w:rPr>
                <w:rFonts w:eastAsia="Times New Roman" w:cs="Arial"/>
                <w:color w:val="000000"/>
                <w:sz w:val="16"/>
                <w:szCs w:val="16"/>
              </w:rPr>
              <w:t>3281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2C13D"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11C8"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31094"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DF5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739AA"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BDF51" w14:textId="77777777" w:rsidR="00061339" w:rsidRDefault="00061339" w:rsidP="002275DB">
            <w:pPr>
              <w:rPr>
                <w:rFonts w:eastAsia="Times New Roman"/>
              </w:rPr>
            </w:pPr>
            <w:r>
              <w:rPr>
                <w:rFonts w:eastAsia="Times New Roman" w:cs="Arial"/>
                <w:color w:val="000000"/>
                <w:sz w:val="16"/>
                <w:szCs w:val="16"/>
              </w:rPr>
              <w:t>Revision of S2-2109263 (23.501 CR3281R1) in CR Pack SP-211294. CC#2: SP-211554r03 approved. Revised to SP-211625.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CE8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9583F" w14:textId="77777777" w:rsidR="00061339" w:rsidRDefault="00061339" w:rsidP="002275DB">
            <w:pPr>
              <w:rPr>
                <w:rFonts w:eastAsia="Times New Roman"/>
              </w:rPr>
            </w:pPr>
            <w:r>
              <w:rPr>
                <w:rFonts w:eastAsia="Times New Roman" w:cs="Arial"/>
                <w:color w:val="000000"/>
                <w:sz w:val="16"/>
                <w:szCs w:val="16"/>
              </w:rPr>
              <w:t>SP-211625</w:t>
            </w:r>
          </w:p>
        </w:tc>
      </w:tr>
      <w:tr w:rsidR="00061339" w14:paraId="076DE57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FCE96" w14:textId="77777777" w:rsidR="00061339" w:rsidRDefault="00061339" w:rsidP="002275DB">
            <w:pPr>
              <w:rPr>
                <w:rFonts w:eastAsia="Times New Roman"/>
              </w:rPr>
            </w:pPr>
            <w:r>
              <w:rPr>
                <w:rFonts w:eastAsia="Times New Roman" w:cs="Arial"/>
                <w:color w:val="000000"/>
                <w:sz w:val="16"/>
                <w:szCs w:val="16"/>
              </w:rPr>
              <w:t>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541B5" w14:textId="77777777" w:rsidR="00061339" w:rsidRDefault="00061339" w:rsidP="002275DB">
            <w:pPr>
              <w:rPr>
                <w:rFonts w:eastAsia="Times New Roman"/>
              </w:rPr>
            </w:pPr>
            <w:r>
              <w:rPr>
                <w:rFonts w:eastAsia="Times New Roman" w:cs="Arial"/>
                <w:color w:val="000000"/>
                <w:sz w:val="16"/>
                <w:szCs w:val="16"/>
              </w:rPr>
              <w:t>SP-211555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6A847" w14:textId="77777777" w:rsidR="00061339" w:rsidRDefault="00061339" w:rsidP="002275DB">
            <w:pPr>
              <w:rPr>
                <w:rFonts w:eastAsia="Times New Roman"/>
              </w:rPr>
            </w:pPr>
            <w:r>
              <w:rPr>
                <w:rFonts w:eastAsia="Times New Roman"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2785F" w14:textId="77777777" w:rsidR="00061339" w:rsidRDefault="00061339" w:rsidP="002275DB">
            <w:pPr>
              <w:rPr>
                <w:rFonts w:eastAsia="Times New Roman"/>
              </w:rPr>
            </w:pPr>
            <w:r>
              <w:rPr>
                <w:rFonts w:eastAsia="Times New Roman" w:cs="Arial"/>
                <w:color w:val="000000"/>
                <w:sz w:val="16"/>
                <w:szCs w:val="16"/>
              </w:rPr>
              <w:t>3GPP Work Plan presentation at TSG#94e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0A06B"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6DC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2F3E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2AD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F41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D43C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A24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6483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E47F1" w14:textId="77777777" w:rsidR="00061339" w:rsidRDefault="00061339" w:rsidP="002275DB">
            <w:pPr>
              <w:rPr>
                <w:rFonts w:eastAsia="Times New Roman"/>
                <w:sz w:val="24"/>
                <w:szCs w:val="24"/>
              </w:rPr>
            </w:pPr>
            <w:r>
              <w:rPr>
                <w:rFonts w:eastAsia="Times New Roman" w:cs="Arial"/>
                <w:color w:val="000000"/>
                <w:sz w:val="16"/>
                <w:szCs w:val="16"/>
              </w:rPr>
              <w:t>Revised to SP-211658.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AC51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7C359" w14:textId="77777777" w:rsidR="00061339" w:rsidRDefault="00061339" w:rsidP="002275DB">
            <w:pPr>
              <w:rPr>
                <w:rFonts w:eastAsia="Times New Roman"/>
              </w:rPr>
            </w:pPr>
            <w:r>
              <w:rPr>
                <w:rFonts w:eastAsia="Times New Roman" w:cs="Arial"/>
                <w:color w:val="000000"/>
                <w:sz w:val="16"/>
                <w:szCs w:val="16"/>
              </w:rPr>
              <w:t>SP-211658</w:t>
            </w:r>
          </w:p>
        </w:tc>
      </w:tr>
      <w:tr w:rsidR="00061339" w14:paraId="611D3A6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87D3A" w14:textId="77777777" w:rsidR="00061339" w:rsidRDefault="00061339" w:rsidP="002275DB">
            <w:pPr>
              <w:rPr>
                <w:rFonts w:eastAsia="Times New Roman"/>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8E4D0" w14:textId="77777777" w:rsidR="00061339" w:rsidRDefault="00061339" w:rsidP="002275DB">
            <w:pPr>
              <w:rPr>
                <w:rFonts w:eastAsia="Times New Roman"/>
              </w:rPr>
            </w:pPr>
            <w:r>
              <w:rPr>
                <w:rFonts w:eastAsia="Times New Roman" w:cs="Arial"/>
                <w:color w:val="000000"/>
                <w:sz w:val="16"/>
                <w:szCs w:val="16"/>
              </w:rPr>
              <w:t>SP-211556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ECD60"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9BAE3" w14:textId="77777777" w:rsidR="00061339" w:rsidRDefault="00061339" w:rsidP="002275DB">
            <w:pPr>
              <w:rPr>
                <w:rFonts w:eastAsia="Times New Roman"/>
              </w:rPr>
            </w:pPr>
            <w:r>
              <w:rPr>
                <w:rFonts w:eastAsia="Times New Roman" w:cs="Arial"/>
                <w:color w:val="000000"/>
                <w:sz w:val="16"/>
                <w:szCs w:val="16"/>
              </w:rPr>
              <w:t>TR 21.917 v.0.1.0 on Review of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3563A"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FDF04" w14:textId="77777777" w:rsidR="00061339" w:rsidRDefault="00061339" w:rsidP="002275D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5E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856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9B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541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92A1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6492"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BD3D6"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A855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97228" w14:textId="77777777" w:rsidR="00061339" w:rsidRDefault="00061339" w:rsidP="002275DB">
            <w:pPr>
              <w:rPr>
                <w:rFonts w:eastAsia="Times New Roman"/>
              </w:rPr>
            </w:pPr>
          </w:p>
        </w:tc>
      </w:tr>
      <w:tr w:rsidR="00061339" w14:paraId="7D8DA2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755E5" w14:textId="77777777" w:rsidR="00061339" w:rsidRDefault="00061339" w:rsidP="002275D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6F40D" w14:textId="77777777" w:rsidR="00061339" w:rsidRDefault="00061339" w:rsidP="002275DB">
            <w:pPr>
              <w:rPr>
                <w:rFonts w:eastAsia="Times New Roman"/>
              </w:rPr>
            </w:pPr>
            <w:r>
              <w:rPr>
                <w:rFonts w:eastAsia="Times New Roman" w:cs="Arial"/>
                <w:color w:val="000000"/>
                <w:sz w:val="16"/>
                <w:szCs w:val="16"/>
              </w:rPr>
              <w:t>SP-211557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D89F6"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28A24" w14:textId="77777777" w:rsidR="00061339" w:rsidRDefault="00061339" w:rsidP="002275DB">
            <w:pPr>
              <w:rPr>
                <w:rFonts w:eastAsia="Times New Roman"/>
              </w:rPr>
            </w:pPr>
            <w:r>
              <w:rPr>
                <w:rFonts w:eastAsia="Times New Roman" w:cs="Arial"/>
                <w:color w:val="000000"/>
                <w:sz w:val="16"/>
                <w:szCs w:val="16"/>
              </w:rPr>
              <w:t>[DRAFT] 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A76E0"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F23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4565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183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27AA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8D6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C5C7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3902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E030E" w14:textId="77777777" w:rsidR="00061339" w:rsidRDefault="00061339" w:rsidP="002275DB">
            <w:pPr>
              <w:rPr>
                <w:rFonts w:eastAsia="Times New Roman"/>
                <w:sz w:val="24"/>
                <w:szCs w:val="24"/>
              </w:rPr>
            </w:pPr>
            <w:r>
              <w:rPr>
                <w:rFonts w:eastAsia="Times New Roman" w:cs="Arial"/>
                <w:color w:val="000000"/>
                <w:sz w:val="16"/>
                <w:szCs w:val="16"/>
              </w:rPr>
              <w:t>Response to SP-211266. Revised to SP-211580.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816A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A44CA" w14:textId="77777777" w:rsidR="00061339" w:rsidRDefault="00061339" w:rsidP="002275DB">
            <w:pPr>
              <w:rPr>
                <w:rFonts w:eastAsia="Times New Roman"/>
              </w:rPr>
            </w:pPr>
            <w:r>
              <w:rPr>
                <w:rFonts w:eastAsia="Times New Roman" w:cs="Arial"/>
                <w:color w:val="000000"/>
                <w:sz w:val="16"/>
                <w:szCs w:val="16"/>
              </w:rPr>
              <w:t>SP-211580</w:t>
            </w:r>
          </w:p>
        </w:tc>
      </w:tr>
      <w:tr w:rsidR="00061339" w14:paraId="002E77A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AD7B3" w14:textId="77777777" w:rsidR="00061339" w:rsidRDefault="00061339" w:rsidP="002275DB">
            <w:pPr>
              <w:rPr>
                <w:rFonts w:eastAsia="Times New Roman"/>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1C910" w14:textId="77777777" w:rsidR="00061339" w:rsidRDefault="00061339" w:rsidP="002275DB">
            <w:pPr>
              <w:rPr>
                <w:rFonts w:eastAsia="Times New Roman"/>
              </w:rPr>
            </w:pPr>
            <w:r>
              <w:rPr>
                <w:rFonts w:eastAsia="Times New Roman" w:cs="Arial"/>
                <w:color w:val="000000"/>
                <w:sz w:val="16"/>
                <w:szCs w:val="16"/>
              </w:rPr>
              <w:t>SP-211558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5F40"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1FE95" w14:textId="77777777" w:rsidR="00061339" w:rsidRDefault="00061339" w:rsidP="002275DB">
            <w:pPr>
              <w:rPr>
                <w:rFonts w:eastAsia="Times New Roman"/>
              </w:rPr>
            </w:pPr>
            <w:r>
              <w:rPr>
                <w:rFonts w:eastAsia="Times New Roman" w:cs="Arial"/>
                <w:color w:val="000000"/>
                <w:sz w:val="16"/>
                <w:szCs w:val="16"/>
              </w:rPr>
              <w:t>21.916 CR0001 (Rel-16, 'B'): Summary for WI: Enhancement on MIMO for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055FF"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FF67F" w14:textId="77777777" w:rsidR="00061339" w:rsidRDefault="00061339" w:rsidP="002275DB">
            <w:pPr>
              <w:rPr>
                <w:rFonts w:eastAsia="Times New Roman"/>
              </w:rPr>
            </w:pPr>
            <w:r>
              <w:rPr>
                <w:rFonts w:eastAsia="Times New Roman" w:cs="Arial"/>
                <w:color w:val="000000"/>
                <w:sz w:val="16"/>
                <w:szCs w:val="16"/>
              </w:rPr>
              <w:t>21.916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03E7B" w14:textId="77777777" w:rsidR="00061339" w:rsidRDefault="00061339" w:rsidP="002275DB">
            <w:pPr>
              <w:rPr>
                <w:rFonts w:eastAsia="Times New Roman"/>
              </w:rPr>
            </w:pPr>
            <w:r>
              <w:rPr>
                <w:rFonts w:eastAsia="Times New Roman" w:cs="Arial"/>
                <w:color w:val="000000"/>
                <w:sz w:val="16"/>
                <w:szCs w:val="16"/>
              </w:rPr>
              <w:t>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9AE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8145B"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19E6E" w14:textId="77777777" w:rsidR="00061339" w:rsidRDefault="00061339" w:rsidP="002275DB">
            <w:pPr>
              <w:rPr>
                <w:rFonts w:eastAsia="Times New Roman"/>
              </w:rPr>
            </w:pPr>
            <w:r>
              <w:rPr>
                <w:rFonts w:eastAsia="Times New Roman" w:cs="Arial"/>
                <w:color w:val="000000"/>
                <w:sz w:val="16"/>
                <w:szCs w:val="16"/>
              </w:rPr>
              <w:t>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7C4B7"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289C0" w14:textId="77777777" w:rsidR="00061339" w:rsidRDefault="00061339" w:rsidP="002275DB">
            <w:pPr>
              <w:rPr>
                <w:rFonts w:eastAsia="Times New Roman"/>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B92D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56B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838F8" w14:textId="77777777" w:rsidR="00061339" w:rsidRDefault="00061339" w:rsidP="002275DB">
            <w:pPr>
              <w:rPr>
                <w:rFonts w:eastAsia="Times New Roman"/>
              </w:rPr>
            </w:pPr>
          </w:p>
        </w:tc>
      </w:tr>
      <w:tr w:rsidR="00061339" w14:paraId="18E2AF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141A6"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03A12" w14:textId="77777777" w:rsidR="00061339" w:rsidRDefault="00061339" w:rsidP="002275DB">
            <w:pPr>
              <w:rPr>
                <w:rFonts w:eastAsia="Times New Roman"/>
              </w:rPr>
            </w:pPr>
            <w:r>
              <w:rPr>
                <w:rFonts w:eastAsia="Times New Roman" w:cs="Arial"/>
                <w:color w:val="000000"/>
                <w:sz w:val="16"/>
                <w:szCs w:val="16"/>
              </w:rPr>
              <w:t>SP-211559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B8A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8FB91" w14:textId="77777777" w:rsidR="00061339" w:rsidRDefault="00061339" w:rsidP="002275DB">
            <w:pPr>
              <w:rPr>
                <w:rFonts w:eastAsia="Times New Roman"/>
              </w:rPr>
            </w:pPr>
            <w:r>
              <w:rPr>
                <w:rFonts w:eastAsia="Times New Roman" w:cs="Arial"/>
                <w:color w:val="000000"/>
                <w:sz w:val="16"/>
                <w:szCs w:val="16"/>
              </w:rPr>
              <w:t>New SID on Service Function Chaining support for Edge Data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7D126" w14:textId="77777777" w:rsidR="00061339" w:rsidRDefault="00061339" w:rsidP="002275DB">
            <w:pPr>
              <w:rPr>
                <w:rFonts w:eastAsia="Times New Roman"/>
              </w:rPr>
            </w:pPr>
            <w:r>
              <w:rPr>
                <w:rFonts w:eastAsia="Times New Roman" w:cs="Arial"/>
                <w:color w:val="000000"/>
                <w:sz w:val="16"/>
                <w:szCs w:val="16"/>
              </w:rPr>
              <w:t xml:space="preserve">Intel, AT&amp;T, Sandvine, CATT, KPN, Deutsche Telekom, </w:t>
            </w:r>
            <w:r>
              <w:rPr>
                <w:rFonts w:eastAsia="Times New Roman" w:cs="Arial"/>
                <w:color w:val="000000"/>
                <w:sz w:val="16"/>
                <w:szCs w:val="16"/>
              </w:rPr>
              <w:lastRenderedPageBreak/>
              <w:t>Convida Wireless, Lenovo, Motorola Mobility, Vivo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F99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0CB9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032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26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77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5134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05BA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A35D2"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8CD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AB586" w14:textId="77777777" w:rsidR="00061339" w:rsidRDefault="00061339" w:rsidP="002275DB">
            <w:pPr>
              <w:rPr>
                <w:rFonts w:eastAsia="Times New Roman"/>
              </w:rPr>
            </w:pPr>
          </w:p>
        </w:tc>
      </w:tr>
      <w:tr w:rsidR="00061339" w14:paraId="7D32C8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5923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708A4" w14:textId="77777777" w:rsidR="00061339" w:rsidRDefault="00061339" w:rsidP="002275DB">
            <w:pPr>
              <w:rPr>
                <w:rFonts w:eastAsia="Times New Roman"/>
              </w:rPr>
            </w:pPr>
            <w:r>
              <w:rPr>
                <w:rFonts w:eastAsia="Times New Roman" w:cs="Arial"/>
                <w:color w:val="000000"/>
                <w:sz w:val="16"/>
                <w:szCs w:val="16"/>
              </w:rPr>
              <w:t>SP-211560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726A"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9297E" w14:textId="77777777" w:rsidR="00061339" w:rsidRDefault="00061339" w:rsidP="002275DB">
            <w:pPr>
              <w:rPr>
                <w:rFonts w:eastAsia="Times New Roman"/>
              </w:rPr>
            </w:pPr>
            <w:r>
              <w:rPr>
                <w:rFonts w:eastAsia="Times New Roman" w:cs="Arial"/>
                <w:color w:val="000000"/>
                <w:sz w:val="16"/>
                <w:szCs w:val="16"/>
              </w:rPr>
              <w:t>23.502 CR3216R3 (Rel-17, 'B'): Support of Paging subgrouping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9B093" w14:textId="77777777" w:rsidR="00061339" w:rsidRDefault="00061339" w:rsidP="002275DB">
            <w:pPr>
              <w:rPr>
                <w:rFonts w:eastAsia="Times New Roman"/>
              </w:rPr>
            </w:pPr>
            <w:r>
              <w:rPr>
                <w:rFonts w:eastAsia="Times New Roman" w:cs="Arial"/>
                <w:color w:val="000000"/>
                <w:sz w:val="16"/>
                <w:szCs w:val="16"/>
              </w:rPr>
              <w:t>Qualcomm Inc., Nokia, Nokia Shanghai, MediaTek Inc., OPPO,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7BD29"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0ABDB" w14:textId="77777777" w:rsidR="00061339" w:rsidRDefault="00061339" w:rsidP="002275DB">
            <w:pPr>
              <w:rPr>
                <w:rFonts w:eastAsia="Times New Roman"/>
              </w:rPr>
            </w:pPr>
            <w:r>
              <w:rPr>
                <w:rFonts w:eastAsia="Times New Roman" w:cs="Arial"/>
                <w:color w:val="000000"/>
                <w:sz w:val="16"/>
                <w:szCs w:val="16"/>
              </w:rPr>
              <w:t>3216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DC1DC"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CB79"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49D6C"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8287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5AE0E"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331EB" w14:textId="77777777" w:rsidR="00061339" w:rsidRDefault="00061339" w:rsidP="002275DB">
            <w:pPr>
              <w:rPr>
                <w:rFonts w:eastAsia="Times New Roman"/>
              </w:rPr>
            </w:pPr>
            <w:r>
              <w:rPr>
                <w:rFonts w:eastAsia="Times New Roman" w:cs="Arial"/>
                <w:color w:val="000000"/>
                <w:sz w:val="16"/>
                <w:szCs w:val="16"/>
              </w:rPr>
              <w:t>Revision of Postponed S2-2108944 (23.502 CR3216). CC#2: SP-211560r01 approved. Revised to SP-211623.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ECE3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B4AD7" w14:textId="77777777" w:rsidR="00061339" w:rsidRDefault="00061339" w:rsidP="002275DB">
            <w:pPr>
              <w:rPr>
                <w:rFonts w:eastAsia="Times New Roman"/>
              </w:rPr>
            </w:pPr>
            <w:r>
              <w:rPr>
                <w:rFonts w:eastAsia="Times New Roman" w:cs="Arial"/>
                <w:color w:val="000000"/>
                <w:sz w:val="16"/>
                <w:szCs w:val="16"/>
              </w:rPr>
              <w:t>SP-211623</w:t>
            </w:r>
          </w:p>
        </w:tc>
      </w:tr>
      <w:tr w:rsidR="00061339" w14:paraId="346F251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7E757"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2AB15" w14:textId="77777777" w:rsidR="00061339" w:rsidRDefault="00061339" w:rsidP="002275DB">
            <w:pPr>
              <w:rPr>
                <w:rFonts w:eastAsia="Times New Roman"/>
              </w:rPr>
            </w:pPr>
            <w:r>
              <w:rPr>
                <w:rFonts w:eastAsia="Times New Roman" w:cs="Arial"/>
                <w:color w:val="000000"/>
                <w:sz w:val="16"/>
                <w:szCs w:val="16"/>
              </w:rPr>
              <w:t>SP-211562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9FA22"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D91FE" w14:textId="77777777" w:rsidR="00061339" w:rsidRDefault="00061339" w:rsidP="002275DB">
            <w:pPr>
              <w:rPr>
                <w:rFonts w:eastAsia="Times New Roman"/>
              </w:rPr>
            </w:pPr>
            <w:r>
              <w:rPr>
                <w:rFonts w:eastAsia="Times New Roman" w:cs="Arial"/>
                <w:color w:val="000000"/>
                <w:sz w:val="16"/>
                <w:szCs w:val="16"/>
              </w:rPr>
              <w:t>23.501 CR3319R5 (Rel-17, 'B'): Support for Paging Early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67F9F" w14:textId="77777777" w:rsidR="00061339" w:rsidRDefault="00061339" w:rsidP="002275DB">
            <w:pPr>
              <w:rPr>
                <w:rFonts w:eastAsia="Times New Roman"/>
              </w:rPr>
            </w:pPr>
            <w:r>
              <w:rPr>
                <w:rFonts w:eastAsia="Times New Roman" w:cs="Arial"/>
                <w:color w:val="000000"/>
                <w:sz w:val="16"/>
                <w:szCs w:val="16"/>
              </w:rPr>
              <w:t>MediaTek Inc., Qualcomm Inc., OPPO, Huawei, HiSilicon, Nokia, Nokia Shanghai Bell, [Apple, Ericsson,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ADDBF"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9EF09" w14:textId="77777777" w:rsidR="00061339" w:rsidRDefault="00061339" w:rsidP="002275DB">
            <w:pPr>
              <w:rPr>
                <w:rFonts w:eastAsia="Times New Roman"/>
              </w:rPr>
            </w:pPr>
            <w:r>
              <w:rPr>
                <w:rFonts w:eastAsia="Times New Roman" w:cs="Arial"/>
                <w:color w:val="000000"/>
                <w:sz w:val="16"/>
                <w:szCs w:val="16"/>
              </w:rPr>
              <w:t>3319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3EF7A" w14:textId="77777777" w:rsidR="00061339" w:rsidRDefault="00061339" w:rsidP="002275D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718E7"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319E2"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49CE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47E1F"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73F2F" w14:textId="77777777" w:rsidR="00061339" w:rsidRDefault="00061339" w:rsidP="002275DB">
            <w:pPr>
              <w:rPr>
                <w:rFonts w:eastAsia="Times New Roman"/>
              </w:rPr>
            </w:pPr>
            <w:r>
              <w:rPr>
                <w:rFonts w:eastAsia="Times New Roman" w:cs="Arial"/>
                <w:color w:val="000000"/>
                <w:sz w:val="16"/>
                <w:szCs w:val="16"/>
              </w:rPr>
              <w:t>Revision of S2-2109339 (23.501 CR3319R4) in SP-211304. CC#2: For further discussion. CC#4: SP-211562r01 was approved. Revised to SP-211628.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FB25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952EC" w14:textId="77777777" w:rsidR="00061339" w:rsidRDefault="00061339" w:rsidP="002275DB">
            <w:pPr>
              <w:rPr>
                <w:rFonts w:eastAsia="Times New Roman"/>
              </w:rPr>
            </w:pPr>
            <w:r>
              <w:rPr>
                <w:rFonts w:eastAsia="Times New Roman" w:cs="Arial"/>
                <w:color w:val="000000"/>
                <w:sz w:val="16"/>
                <w:szCs w:val="16"/>
              </w:rPr>
              <w:t>SP-211628</w:t>
            </w:r>
          </w:p>
        </w:tc>
      </w:tr>
      <w:tr w:rsidR="00061339" w14:paraId="36254F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EB8C7" w14:textId="77777777" w:rsidR="00061339" w:rsidRDefault="00061339" w:rsidP="002275DB">
            <w:pPr>
              <w:rPr>
                <w:rFonts w:eastAsia="Times New Roman"/>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36078" w14:textId="77777777" w:rsidR="00061339" w:rsidRDefault="00061339" w:rsidP="002275DB">
            <w:pPr>
              <w:rPr>
                <w:rFonts w:eastAsia="Times New Roman"/>
              </w:rPr>
            </w:pPr>
            <w:r>
              <w:rPr>
                <w:rFonts w:eastAsia="Times New Roman" w:cs="Arial"/>
                <w:color w:val="000000"/>
                <w:sz w:val="16"/>
                <w:szCs w:val="16"/>
              </w:rPr>
              <w:t>SP-211563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89B95"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5819E" w14:textId="77777777" w:rsidR="00061339" w:rsidRDefault="00061339" w:rsidP="002275DB">
            <w:pPr>
              <w:rPr>
                <w:rFonts w:eastAsia="Times New Roman"/>
              </w:rPr>
            </w:pPr>
            <w:r>
              <w:rPr>
                <w:rFonts w:eastAsia="Times New Roman" w:cs="Arial"/>
                <w:color w:val="000000"/>
                <w:sz w:val="16"/>
                <w:szCs w:val="16"/>
              </w:rPr>
              <w:t>Considerations on application-enablement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A3FBF" w14:textId="77777777" w:rsidR="00061339" w:rsidRDefault="00061339" w:rsidP="002275DB">
            <w:pPr>
              <w:rPr>
                <w:rFonts w:eastAsia="Times New Roman"/>
              </w:rPr>
            </w:pPr>
            <w:r>
              <w:rPr>
                <w:rFonts w:eastAsia="Times New Roman"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C68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DD90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B46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AFA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446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FD6F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743D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31F52" w14:textId="77777777" w:rsidR="00061339" w:rsidRDefault="00061339" w:rsidP="002275DB">
            <w:pPr>
              <w:rPr>
                <w:rFonts w:eastAsia="Times New Roman"/>
                <w:sz w:val="24"/>
                <w:szCs w:val="24"/>
              </w:rPr>
            </w:pPr>
            <w:r>
              <w:rPr>
                <w:rFonts w:eastAsia="Times New Roman" w:cs="Arial"/>
                <w:color w:val="000000"/>
                <w:sz w:val="16"/>
                <w:szCs w:val="16"/>
              </w:rPr>
              <w:t>CC#4: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562E1"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F46A0" w14:textId="77777777" w:rsidR="00061339" w:rsidRDefault="00061339" w:rsidP="002275DB">
            <w:pPr>
              <w:rPr>
                <w:rFonts w:eastAsia="Times New Roman"/>
              </w:rPr>
            </w:pPr>
          </w:p>
        </w:tc>
      </w:tr>
      <w:tr w:rsidR="00061339" w14:paraId="40CC330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15A9B"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DCEB1" w14:textId="77777777" w:rsidR="00061339" w:rsidRDefault="00061339" w:rsidP="002275DB">
            <w:pPr>
              <w:rPr>
                <w:rFonts w:eastAsia="Times New Roman"/>
              </w:rPr>
            </w:pPr>
            <w:r>
              <w:rPr>
                <w:rFonts w:eastAsia="Times New Roman" w:cs="Arial"/>
                <w:color w:val="000000"/>
                <w:sz w:val="16"/>
                <w:szCs w:val="16"/>
              </w:rPr>
              <w:t>SP-211564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F22BC"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4563E" w14:textId="77777777" w:rsidR="00061339" w:rsidRDefault="00061339" w:rsidP="002275DB">
            <w:pPr>
              <w:rPr>
                <w:rFonts w:eastAsia="Times New Roman"/>
              </w:rPr>
            </w:pPr>
            <w:r>
              <w:rPr>
                <w:rFonts w:eastAsia="Times New Roman" w:cs="Arial"/>
                <w:color w:val="000000"/>
                <w:sz w:val="16"/>
                <w:szCs w:val="16"/>
              </w:rPr>
              <w:t>Discussion related to SP-211377 on removal of unspecified expiration of AV in 5G AKA in Rel-16 and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D8174"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C45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3D95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587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134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6C6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F109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D08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5B904" w14:textId="77777777" w:rsidR="00061339" w:rsidRDefault="00061339" w:rsidP="002275DB">
            <w:pPr>
              <w:rPr>
                <w:rFonts w:eastAsia="Times New Roman"/>
                <w:sz w:val="24"/>
                <w:szCs w:val="24"/>
              </w:rPr>
            </w:pPr>
            <w:r>
              <w:rPr>
                <w:rFonts w:eastAsia="Times New Roman" w:cs="Arial"/>
                <w:color w:val="000000"/>
                <w:sz w:val="16"/>
                <w:szCs w:val="16"/>
              </w:rPr>
              <w:t>Proposes sending 33.501 CR1218R1 and 33.501 CR1219R1 in CR Pack SP-211377 back to SA WG3. CC#2: For further discussion. CC#4: companies to discuss and provide a clarification of the required responsibilities for TSG SA#95-e.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785E6"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8B247" w14:textId="77777777" w:rsidR="00061339" w:rsidRDefault="00061339" w:rsidP="002275DB">
            <w:pPr>
              <w:rPr>
                <w:rFonts w:eastAsia="Times New Roman"/>
              </w:rPr>
            </w:pPr>
          </w:p>
        </w:tc>
      </w:tr>
      <w:tr w:rsidR="00061339" w14:paraId="42436A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E2FF0"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20453" w14:textId="77777777" w:rsidR="00061339" w:rsidRDefault="00061339" w:rsidP="002275DB">
            <w:pPr>
              <w:rPr>
                <w:rFonts w:eastAsia="Times New Roman"/>
              </w:rPr>
            </w:pPr>
            <w:r>
              <w:rPr>
                <w:rFonts w:eastAsia="Times New Roman" w:cs="Arial"/>
                <w:color w:val="000000"/>
                <w:sz w:val="16"/>
                <w:szCs w:val="16"/>
              </w:rPr>
              <w:t>SP-211565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C9AA0"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4C7FD" w14:textId="77777777" w:rsidR="00061339" w:rsidRDefault="00061339" w:rsidP="002275DB">
            <w:pPr>
              <w:rPr>
                <w:rFonts w:eastAsia="Times New Roman"/>
              </w:rPr>
            </w:pPr>
            <w:r>
              <w:rPr>
                <w:rFonts w:eastAsia="Times New Roman" w:cs="Arial"/>
                <w:color w:val="000000"/>
                <w:sz w:val="16"/>
                <w:szCs w:val="16"/>
              </w:rPr>
              <w:t>On the SA WG6 study item proposal on Service Function Chaining (SP-211559)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902E9" w14:textId="77777777" w:rsidR="00061339" w:rsidRDefault="00061339" w:rsidP="002275D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181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F86E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705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68D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CBB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30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FC0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F7A06" w14:textId="77777777" w:rsidR="00061339" w:rsidRDefault="00061339" w:rsidP="002275DB">
            <w:pPr>
              <w:rPr>
                <w:rFonts w:eastAsia="Times New Roman"/>
                <w:sz w:val="24"/>
                <w:szCs w:val="24"/>
              </w:rPr>
            </w:pPr>
            <w:r>
              <w:rPr>
                <w:rFonts w:eastAsia="Times New Roman" w:cs="Arial"/>
                <w:color w:val="000000"/>
                <w:sz w:val="16"/>
                <w:szCs w:val="16"/>
              </w:rPr>
              <w:t>CC#2: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157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5589" w14:textId="77777777" w:rsidR="00061339" w:rsidRDefault="00061339" w:rsidP="002275DB">
            <w:pPr>
              <w:rPr>
                <w:rFonts w:eastAsia="Times New Roman"/>
              </w:rPr>
            </w:pPr>
          </w:p>
        </w:tc>
      </w:tr>
      <w:tr w:rsidR="00061339" w14:paraId="0D497F6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3E71A"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59AA0" w14:textId="77777777" w:rsidR="00061339" w:rsidRDefault="00061339" w:rsidP="002275DB">
            <w:pPr>
              <w:rPr>
                <w:rFonts w:eastAsia="Times New Roman"/>
              </w:rPr>
            </w:pPr>
            <w:r>
              <w:rPr>
                <w:rFonts w:eastAsia="Times New Roman" w:cs="Arial"/>
                <w:color w:val="000000"/>
                <w:sz w:val="16"/>
                <w:szCs w:val="16"/>
              </w:rPr>
              <w:t>SP-211566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9BF39"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9B20A" w14:textId="77777777" w:rsidR="00061339" w:rsidRDefault="00061339" w:rsidP="002275DB">
            <w:pPr>
              <w:rPr>
                <w:rFonts w:eastAsia="Times New Roman"/>
              </w:rPr>
            </w:pPr>
            <w:r>
              <w:rPr>
                <w:rFonts w:eastAsia="Times New Roman" w:cs="Arial"/>
                <w:color w:val="000000"/>
                <w:sz w:val="16"/>
                <w:szCs w:val="16"/>
              </w:rPr>
              <w:t>New WID on enhanced capability for SMS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01CA7" w14:textId="77777777" w:rsidR="00061339" w:rsidRDefault="00061339" w:rsidP="002275D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7DF4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C770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E82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3CF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58F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B8FC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6D3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A2BE3" w14:textId="77777777" w:rsidR="00061339" w:rsidRDefault="00061339" w:rsidP="002275DB">
            <w:pPr>
              <w:rPr>
                <w:rFonts w:eastAsia="Times New Roman"/>
                <w:sz w:val="24"/>
                <w:szCs w:val="24"/>
              </w:rPr>
            </w:pPr>
            <w:r>
              <w:rPr>
                <w:rFonts w:eastAsia="Times New Roman" w:cs="Arial"/>
                <w:color w:val="000000"/>
                <w:sz w:val="16"/>
                <w:szCs w:val="16"/>
              </w:rPr>
              <w:t>CC#2: For further discussion.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26734"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DF128" w14:textId="77777777" w:rsidR="00061339" w:rsidRDefault="00061339" w:rsidP="002275DB">
            <w:pPr>
              <w:rPr>
                <w:rFonts w:eastAsia="Times New Roman"/>
              </w:rPr>
            </w:pPr>
          </w:p>
        </w:tc>
      </w:tr>
      <w:tr w:rsidR="00061339" w14:paraId="340875D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324E"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ECF86" w14:textId="77777777" w:rsidR="00061339" w:rsidRDefault="00061339" w:rsidP="002275DB">
            <w:pPr>
              <w:rPr>
                <w:rFonts w:eastAsia="Times New Roman"/>
              </w:rPr>
            </w:pPr>
            <w:r>
              <w:rPr>
                <w:rFonts w:eastAsia="Times New Roman" w:cs="Arial"/>
                <w:color w:val="000000"/>
                <w:sz w:val="16"/>
                <w:szCs w:val="16"/>
              </w:rPr>
              <w:t>SP-211567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C24D0"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D374C" w14:textId="77777777" w:rsidR="00061339" w:rsidRDefault="00061339" w:rsidP="002275DB">
            <w:pPr>
              <w:rPr>
                <w:rFonts w:eastAsia="Times New Roman"/>
              </w:rPr>
            </w:pPr>
            <w:r>
              <w:rPr>
                <w:rFonts w:eastAsia="Times New Roman" w:cs="Arial"/>
                <w:color w:val="000000"/>
                <w:sz w:val="16"/>
                <w:szCs w:val="16"/>
              </w:rPr>
              <w:t xml:space="preserve">22.261 CR0618R1 (Rel-18, 'B'): Enhanced capability for short </w:t>
            </w:r>
            <w:r>
              <w:rPr>
                <w:rFonts w:eastAsia="Times New Roman" w:cs="Arial"/>
                <w:color w:val="000000"/>
                <w:sz w:val="16"/>
                <w:szCs w:val="16"/>
              </w:rPr>
              <w:lastRenderedPageBreak/>
              <w:t>message with delivery time limitation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F427D" w14:textId="77777777" w:rsidR="00061339" w:rsidRDefault="00061339" w:rsidP="002275DB">
            <w:pPr>
              <w:rPr>
                <w:rFonts w:eastAsia="Times New Roman"/>
              </w:rPr>
            </w:pPr>
            <w:r>
              <w:rPr>
                <w:rFonts w:eastAsia="Times New Roman" w:cs="Arial"/>
                <w:color w:val="000000"/>
                <w:sz w:val="16"/>
                <w:szCs w:val="16"/>
              </w:rPr>
              <w:lastRenderedPageBreak/>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6941E" w14:textId="77777777" w:rsidR="00061339" w:rsidRDefault="00061339" w:rsidP="002275DB">
            <w:pPr>
              <w:rPr>
                <w:rFonts w:eastAsia="Times New Roman"/>
              </w:rPr>
            </w:pPr>
            <w:r>
              <w:rPr>
                <w:rFonts w:eastAsia="Times New Roman"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D3384" w14:textId="77777777" w:rsidR="00061339" w:rsidRDefault="00061339" w:rsidP="002275DB">
            <w:pPr>
              <w:rPr>
                <w:rFonts w:eastAsia="Times New Roman"/>
              </w:rPr>
            </w:pPr>
            <w:r>
              <w:rPr>
                <w:rFonts w:eastAsia="Times New Roman" w:cs="Arial"/>
                <w:color w:val="000000"/>
                <w:sz w:val="16"/>
                <w:szCs w:val="16"/>
              </w:rPr>
              <w:t>0618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E2903"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86507"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8B102" w14:textId="77777777" w:rsidR="00061339" w:rsidRDefault="00061339" w:rsidP="002275DB">
            <w:pPr>
              <w:rPr>
                <w:rFonts w:eastAsia="Times New Roman"/>
              </w:rPr>
            </w:pPr>
            <w:r>
              <w:rPr>
                <w:rFonts w:eastAsia="Times New Roman" w:cs="Arial"/>
                <w:color w:val="000000"/>
                <w:sz w:val="16"/>
                <w:szCs w:val="16"/>
              </w:rPr>
              <w:t>18.4.0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B700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6396D" w14:textId="77777777" w:rsidR="00061339" w:rsidRDefault="00061339" w:rsidP="002275DB">
            <w:pPr>
              <w:rPr>
                <w:rFonts w:eastAsia="Times New Roman"/>
              </w:rPr>
            </w:pPr>
            <w:r>
              <w:rPr>
                <w:rFonts w:eastAsia="Times New Roman" w:cs="Arial"/>
                <w:color w:val="000000"/>
                <w:sz w:val="16"/>
                <w:szCs w:val="16"/>
              </w:rPr>
              <w:t>DUMMY,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5E5EF" w14:textId="77777777" w:rsidR="00061339" w:rsidRDefault="00061339" w:rsidP="002275DB">
            <w:pPr>
              <w:rPr>
                <w:rFonts w:eastAsia="Times New Roman"/>
              </w:rPr>
            </w:pPr>
            <w:r>
              <w:rPr>
                <w:rFonts w:eastAsia="Times New Roman" w:cs="Arial"/>
                <w:color w:val="000000"/>
                <w:sz w:val="16"/>
                <w:szCs w:val="16"/>
              </w:rPr>
              <w:t xml:space="preserve">Revision of noted S1-214151. Related to proposed eSMS MiniWID in SP-211566. </w:t>
            </w:r>
            <w:r>
              <w:rPr>
                <w:rFonts w:eastAsia="Times New Roman" w:cs="Arial"/>
                <w:color w:val="000000"/>
                <w:sz w:val="16"/>
                <w:szCs w:val="16"/>
              </w:rPr>
              <w:lastRenderedPageBreak/>
              <w:t>CC#2: For further discussion.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2EBC6" w14:textId="77777777" w:rsidR="00061339" w:rsidRDefault="00061339" w:rsidP="002275DB">
            <w:pPr>
              <w:rPr>
                <w:rFonts w:eastAsia="Times New Roman"/>
              </w:rPr>
            </w:pPr>
            <w:r>
              <w:rPr>
                <w:rFonts w:eastAsia="Times New Roman"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BDEA0" w14:textId="77777777" w:rsidR="00061339" w:rsidRDefault="00061339" w:rsidP="002275DB">
            <w:pPr>
              <w:rPr>
                <w:rFonts w:eastAsia="Times New Roman"/>
              </w:rPr>
            </w:pPr>
          </w:p>
        </w:tc>
      </w:tr>
      <w:tr w:rsidR="00061339" w14:paraId="3D16F5C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DB184"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FEAD3" w14:textId="77777777" w:rsidR="00061339" w:rsidRDefault="00061339" w:rsidP="002275DB">
            <w:pPr>
              <w:rPr>
                <w:rFonts w:eastAsia="Times New Roman"/>
              </w:rPr>
            </w:pPr>
            <w:r>
              <w:rPr>
                <w:rFonts w:eastAsia="Times New Roman" w:cs="Arial"/>
                <w:color w:val="000000"/>
                <w:sz w:val="16"/>
                <w:szCs w:val="16"/>
              </w:rPr>
              <w:t>SP-211568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05A4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3FD0D"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FE2D1" w14:textId="77777777" w:rsidR="00061339" w:rsidRDefault="00061339" w:rsidP="002275DB">
            <w:pPr>
              <w:rPr>
                <w:rFonts w:eastAsia="Times New Roman"/>
              </w:rPr>
            </w:pPr>
            <w:r>
              <w:rPr>
                <w:rFonts w:eastAsia="Times New Roman" w:cs="Arial"/>
                <w:color w:val="000000"/>
                <w:sz w:val="16"/>
                <w:szCs w:val="16"/>
              </w:rPr>
              <w:t>Ericsson, Futurewei, Convida Wireless, Charter, China Unicom, ETRI; Cisco, China Mobile, Lenovo, Motorola Mobility, Qualcomm, ZTE, Philips, Intel, MATRIXX Software, SHARP, InterDigital, LG Electronics, NEC, Samsung, OPPO, T-Mobile USA, NICT,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D58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A20C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7EB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CEC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37E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C638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23F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4ECC"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SP-211196r01. SP-211568rev_03 agreed. Revised to SP-211617.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AD0F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E3F17" w14:textId="77777777" w:rsidR="00061339" w:rsidRDefault="00061339" w:rsidP="002275DB">
            <w:pPr>
              <w:rPr>
                <w:rFonts w:eastAsia="Times New Roman"/>
              </w:rPr>
            </w:pPr>
            <w:r>
              <w:rPr>
                <w:rFonts w:eastAsia="Times New Roman" w:cs="Arial"/>
                <w:color w:val="000000"/>
                <w:sz w:val="16"/>
                <w:szCs w:val="16"/>
              </w:rPr>
              <w:t>SP-211617</w:t>
            </w:r>
          </w:p>
        </w:tc>
      </w:tr>
      <w:tr w:rsidR="00061339" w14:paraId="538A551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085E7"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DACE3" w14:textId="77777777" w:rsidR="00061339" w:rsidRDefault="00061339" w:rsidP="002275DB">
            <w:pPr>
              <w:rPr>
                <w:rFonts w:eastAsia="Times New Roman"/>
              </w:rPr>
            </w:pPr>
            <w:r>
              <w:rPr>
                <w:rFonts w:eastAsia="Times New Roman" w:cs="Arial"/>
                <w:color w:val="000000"/>
                <w:sz w:val="16"/>
                <w:szCs w:val="16"/>
              </w:rPr>
              <w:t>SP-211569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E3C4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A87DE" w14:textId="77777777" w:rsidR="00061339" w:rsidRDefault="00061339" w:rsidP="002275DB">
            <w:pPr>
              <w:rPr>
                <w:rFonts w:eastAsia="Times New Roman"/>
              </w:rPr>
            </w:pPr>
            <w:r>
              <w:rPr>
                <w:rFonts w:eastAsia="Times New Roman" w:cs="Arial"/>
                <w:color w:val="000000"/>
                <w:sz w:val="16"/>
                <w:szCs w:val="16"/>
              </w:rPr>
              <w:t>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2BF7"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24DD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00F6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C09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E3B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DC9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D6A8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D722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FF371"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SP-211197r02. SP-211569rev_02 agreed. Revised to SP-211618.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B0A4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5D932" w14:textId="77777777" w:rsidR="00061339" w:rsidRDefault="00061339" w:rsidP="002275DB">
            <w:pPr>
              <w:rPr>
                <w:rFonts w:eastAsia="Times New Roman"/>
              </w:rPr>
            </w:pPr>
            <w:r>
              <w:rPr>
                <w:rFonts w:eastAsia="Times New Roman" w:cs="Arial"/>
                <w:color w:val="000000"/>
                <w:sz w:val="16"/>
                <w:szCs w:val="16"/>
              </w:rPr>
              <w:t>SP-211618</w:t>
            </w:r>
          </w:p>
        </w:tc>
      </w:tr>
      <w:tr w:rsidR="00061339" w14:paraId="490A19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F2BFE"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7AAE7" w14:textId="77777777" w:rsidR="00061339" w:rsidRDefault="00061339" w:rsidP="002275DB">
            <w:pPr>
              <w:rPr>
                <w:rFonts w:eastAsia="Times New Roman"/>
              </w:rPr>
            </w:pPr>
            <w:r>
              <w:rPr>
                <w:rFonts w:eastAsia="Times New Roman" w:cs="Arial"/>
                <w:color w:val="000000"/>
                <w:sz w:val="16"/>
                <w:szCs w:val="16"/>
              </w:rPr>
              <w:t>SP-211570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4550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EEA27" w14:textId="77777777" w:rsidR="00061339" w:rsidRDefault="00061339" w:rsidP="002275DB">
            <w:pPr>
              <w:rPr>
                <w:rFonts w:eastAsia="Times New Roman"/>
              </w:rPr>
            </w:pPr>
            <w:r>
              <w:rPr>
                <w:rFonts w:eastAsia="Times New Roman"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9044"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060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0E9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3DE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BC7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A687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732C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35B4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07C1F"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SP-211198r02. SP-211570rev_05 agreed. Revised to SP-211619.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66AE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F2DBB" w14:textId="77777777" w:rsidR="00061339" w:rsidRDefault="00061339" w:rsidP="002275DB">
            <w:pPr>
              <w:rPr>
                <w:rFonts w:eastAsia="Times New Roman"/>
              </w:rPr>
            </w:pPr>
            <w:r>
              <w:rPr>
                <w:rFonts w:eastAsia="Times New Roman" w:cs="Arial"/>
                <w:color w:val="000000"/>
                <w:sz w:val="16"/>
                <w:szCs w:val="16"/>
              </w:rPr>
              <w:t>SP-211619</w:t>
            </w:r>
          </w:p>
        </w:tc>
      </w:tr>
      <w:tr w:rsidR="00061339" w14:paraId="7ED910B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98BEC" w14:textId="77777777" w:rsidR="00061339" w:rsidRDefault="00061339" w:rsidP="002275DB">
            <w:pPr>
              <w:rPr>
                <w:rFonts w:eastAsia="Times New Roman"/>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99443" w14:textId="77777777" w:rsidR="00061339" w:rsidRDefault="00061339" w:rsidP="002275DB">
            <w:pPr>
              <w:rPr>
                <w:rFonts w:eastAsia="Times New Roman"/>
              </w:rPr>
            </w:pPr>
            <w:r>
              <w:rPr>
                <w:rFonts w:eastAsia="Times New Roman" w:cs="Arial"/>
                <w:color w:val="000000"/>
                <w:sz w:val="16"/>
                <w:szCs w:val="16"/>
              </w:rPr>
              <w:t>SP-211571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9724E"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2FB5F" w14:textId="77777777" w:rsidR="00061339" w:rsidRDefault="00061339" w:rsidP="002275DB">
            <w:pPr>
              <w:rPr>
                <w:rFonts w:eastAsia="Times New Roman"/>
              </w:rPr>
            </w:pPr>
            <w:r>
              <w:rPr>
                <w:rFonts w:eastAsia="Times New Roman" w:cs="Arial"/>
                <w:color w:val="000000"/>
                <w:sz w:val="16"/>
                <w:szCs w:val="16"/>
              </w:rPr>
              <w:t>23.228 CR1250 (Rel-12, 'F'):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2279B"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632B5"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43BF1" w14:textId="77777777" w:rsidR="00061339" w:rsidRDefault="00061339" w:rsidP="002275DB">
            <w:pPr>
              <w:rPr>
                <w:rFonts w:eastAsia="Times New Roman"/>
              </w:rPr>
            </w:pPr>
            <w:r>
              <w:rPr>
                <w:rFonts w:eastAsia="Times New Roman" w:cs="Arial"/>
                <w:color w:val="000000"/>
                <w:sz w:val="16"/>
                <w:szCs w:val="16"/>
              </w:rPr>
              <w:t>1250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C85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825C2"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D5F56" w14:textId="77777777" w:rsidR="00061339" w:rsidRDefault="00061339" w:rsidP="002275DB">
            <w:pPr>
              <w:rPr>
                <w:rFonts w:eastAsia="Times New Roman"/>
              </w:rPr>
            </w:pPr>
            <w:r>
              <w:rPr>
                <w:rFonts w:eastAsia="Times New Roman" w:cs="Arial"/>
                <w:color w:val="000000"/>
                <w:sz w:val="16"/>
                <w:szCs w:val="16"/>
              </w:rPr>
              <w:t>12.10.0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5A9C" w14:textId="77777777" w:rsidR="00061339" w:rsidRDefault="00061339" w:rsidP="002275DB">
            <w:pPr>
              <w:rPr>
                <w:rFonts w:eastAsia="Times New Roman"/>
              </w:rPr>
            </w:pPr>
            <w:r>
              <w:rPr>
                <w:rFonts w:eastAsia="Times New Roman"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3C997"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9AB88" w14:textId="77777777" w:rsidR="00061339" w:rsidRDefault="00061339" w:rsidP="002275DB">
            <w:pPr>
              <w:rPr>
                <w:rFonts w:eastAsia="Times New Roman"/>
              </w:rPr>
            </w:pPr>
            <w:r>
              <w:rPr>
                <w:rFonts w:eastAsia="Times New Roman" w:cs="Arial"/>
                <w:color w:val="000000"/>
                <w:sz w:val="16"/>
                <w:szCs w:val="16"/>
              </w:rPr>
              <w:t>CC#2: Check Category.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635A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633AC" w14:textId="77777777" w:rsidR="00061339" w:rsidRDefault="00061339" w:rsidP="002275DB">
            <w:pPr>
              <w:rPr>
                <w:rFonts w:eastAsia="Times New Roman"/>
              </w:rPr>
            </w:pPr>
          </w:p>
        </w:tc>
      </w:tr>
      <w:tr w:rsidR="00061339" w14:paraId="2401E6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253E1"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8C910" w14:textId="77777777" w:rsidR="00061339" w:rsidRDefault="00061339" w:rsidP="002275DB">
            <w:pPr>
              <w:rPr>
                <w:rFonts w:eastAsia="Times New Roman"/>
              </w:rPr>
            </w:pPr>
            <w:r>
              <w:rPr>
                <w:rFonts w:eastAsia="Times New Roman" w:cs="Arial"/>
                <w:color w:val="000000"/>
                <w:sz w:val="16"/>
                <w:szCs w:val="16"/>
              </w:rPr>
              <w:t>SP-211572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63AFC"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1BD07" w14:textId="77777777" w:rsidR="00061339" w:rsidRDefault="00061339" w:rsidP="002275DB">
            <w:pPr>
              <w:rPr>
                <w:rFonts w:eastAsia="Times New Roman"/>
              </w:rPr>
            </w:pPr>
            <w:r>
              <w:rPr>
                <w:rFonts w:eastAsia="Times New Roman" w:cs="Arial"/>
                <w:color w:val="000000"/>
                <w:sz w:val="16"/>
                <w:szCs w:val="16"/>
              </w:rPr>
              <w:t>23.228 CR1251 (Rel-13,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D631A"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FA0B4"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50570" w14:textId="77777777" w:rsidR="00061339" w:rsidRDefault="00061339" w:rsidP="002275DB">
            <w:pPr>
              <w:rPr>
                <w:rFonts w:eastAsia="Times New Roman"/>
              </w:rPr>
            </w:pPr>
            <w:r>
              <w:rPr>
                <w:rFonts w:eastAsia="Times New Roman" w:cs="Arial"/>
                <w:color w:val="000000"/>
                <w:sz w:val="16"/>
                <w:szCs w:val="16"/>
              </w:rPr>
              <w:t>1251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E70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598A0"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D3506" w14:textId="77777777" w:rsidR="00061339" w:rsidRDefault="00061339" w:rsidP="002275DB">
            <w:pPr>
              <w:rPr>
                <w:rFonts w:eastAsia="Times New Roman"/>
              </w:rPr>
            </w:pPr>
            <w:r>
              <w:rPr>
                <w:rFonts w:eastAsia="Times New Roman" w:cs="Arial"/>
                <w:color w:val="000000"/>
                <w:sz w:val="16"/>
                <w:szCs w:val="16"/>
              </w:rPr>
              <w:t>13.8.0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80D88" w14:textId="77777777" w:rsidR="00061339" w:rsidRDefault="00061339" w:rsidP="002275DB">
            <w:pPr>
              <w:rPr>
                <w:rFonts w:eastAsia="Times New Roman"/>
              </w:rPr>
            </w:pPr>
            <w:r>
              <w:rPr>
                <w:rFonts w:eastAsia="Times New Roman" w:cs="Arial"/>
                <w:color w:val="000000"/>
                <w:sz w:val="16"/>
                <w:szCs w:val="16"/>
              </w:rPr>
              <w:t>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BF90B"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DDE48"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54E5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B45CF" w14:textId="77777777" w:rsidR="00061339" w:rsidRDefault="00061339" w:rsidP="002275DB">
            <w:pPr>
              <w:rPr>
                <w:rFonts w:eastAsia="Times New Roman"/>
              </w:rPr>
            </w:pPr>
          </w:p>
        </w:tc>
      </w:tr>
      <w:tr w:rsidR="00061339" w14:paraId="49EB21B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E1157"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C1C48" w14:textId="77777777" w:rsidR="00061339" w:rsidRDefault="00061339" w:rsidP="002275DB">
            <w:pPr>
              <w:rPr>
                <w:rFonts w:eastAsia="Times New Roman"/>
              </w:rPr>
            </w:pPr>
            <w:r>
              <w:rPr>
                <w:rFonts w:eastAsia="Times New Roman" w:cs="Arial"/>
                <w:color w:val="000000"/>
                <w:sz w:val="16"/>
                <w:szCs w:val="16"/>
              </w:rPr>
              <w:t>SP-211573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5E2BA"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7DAFB" w14:textId="77777777" w:rsidR="00061339" w:rsidRDefault="00061339" w:rsidP="002275DB">
            <w:pPr>
              <w:rPr>
                <w:rFonts w:eastAsia="Times New Roman"/>
              </w:rPr>
            </w:pPr>
            <w:r>
              <w:rPr>
                <w:rFonts w:eastAsia="Times New Roman" w:cs="Arial"/>
                <w:color w:val="000000"/>
                <w:sz w:val="16"/>
                <w:szCs w:val="16"/>
              </w:rPr>
              <w:t>23.228 CR1252 (Rel-14,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887C2"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CD645"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50922" w14:textId="77777777" w:rsidR="00061339" w:rsidRDefault="00061339" w:rsidP="002275DB">
            <w:pPr>
              <w:rPr>
                <w:rFonts w:eastAsia="Times New Roman"/>
              </w:rPr>
            </w:pPr>
            <w:r>
              <w:rPr>
                <w:rFonts w:eastAsia="Times New Roman" w:cs="Arial"/>
                <w:color w:val="000000"/>
                <w:sz w:val="16"/>
                <w:szCs w:val="16"/>
              </w:rPr>
              <w:t>1252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C1E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2EC4"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8CD19" w14:textId="77777777" w:rsidR="00061339" w:rsidRDefault="00061339" w:rsidP="002275DB">
            <w:pPr>
              <w:rPr>
                <w:rFonts w:eastAsia="Times New Roman"/>
              </w:rPr>
            </w:pPr>
            <w:r>
              <w:rPr>
                <w:rFonts w:eastAsia="Times New Roman" w:cs="Arial"/>
                <w:color w:val="000000"/>
                <w:sz w:val="16"/>
                <w:szCs w:val="16"/>
              </w:rPr>
              <w:t>14.6.0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12541" w14:textId="77777777" w:rsidR="00061339" w:rsidRDefault="00061339" w:rsidP="002275DB">
            <w:pPr>
              <w:rPr>
                <w:rFonts w:eastAsia="Times New Roman"/>
              </w:rPr>
            </w:pPr>
            <w:r>
              <w:rPr>
                <w:rFonts w:eastAsia="Times New Roman" w:cs="Arial"/>
                <w:color w:val="000000"/>
                <w:sz w:val="16"/>
                <w:szCs w:val="16"/>
              </w:rPr>
              <w:t>Rel-14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EFB1E"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472D5"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6336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41C7" w14:textId="77777777" w:rsidR="00061339" w:rsidRDefault="00061339" w:rsidP="002275DB">
            <w:pPr>
              <w:rPr>
                <w:rFonts w:eastAsia="Times New Roman"/>
              </w:rPr>
            </w:pPr>
          </w:p>
        </w:tc>
      </w:tr>
      <w:tr w:rsidR="00061339" w14:paraId="5C6AC8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9730D"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F9716" w14:textId="77777777" w:rsidR="00061339" w:rsidRDefault="00061339" w:rsidP="002275DB">
            <w:pPr>
              <w:rPr>
                <w:rFonts w:eastAsia="Times New Roman"/>
              </w:rPr>
            </w:pPr>
            <w:r>
              <w:rPr>
                <w:rFonts w:eastAsia="Times New Roman" w:cs="Arial"/>
                <w:color w:val="000000"/>
                <w:sz w:val="16"/>
                <w:szCs w:val="16"/>
              </w:rPr>
              <w:t>SP-211574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3E6E8"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E29CD" w14:textId="77777777" w:rsidR="00061339" w:rsidRDefault="00061339" w:rsidP="002275DB">
            <w:pPr>
              <w:rPr>
                <w:rFonts w:eastAsia="Times New Roman"/>
              </w:rPr>
            </w:pPr>
            <w:r>
              <w:rPr>
                <w:rFonts w:eastAsia="Times New Roman" w:cs="Arial"/>
                <w:color w:val="000000"/>
                <w:sz w:val="16"/>
                <w:szCs w:val="16"/>
              </w:rPr>
              <w:t>23.228 CR1253 (Rel-15,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56F2"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2419B"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B99EC" w14:textId="77777777" w:rsidR="00061339" w:rsidRDefault="00061339" w:rsidP="002275DB">
            <w:pPr>
              <w:rPr>
                <w:rFonts w:eastAsia="Times New Roman"/>
              </w:rPr>
            </w:pPr>
            <w:r>
              <w:rPr>
                <w:rFonts w:eastAsia="Times New Roman" w:cs="Arial"/>
                <w:color w:val="000000"/>
                <w:sz w:val="16"/>
                <w:szCs w:val="16"/>
              </w:rPr>
              <w:t>1253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B8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1779A"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6427C" w14:textId="77777777" w:rsidR="00061339" w:rsidRDefault="00061339" w:rsidP="002275DB">
            <w:pPr>
              <w:rPr>
                <w:rFonts w:eastAsia="Times New Roman"/>
              </w:rPr>
            </w:pPr>
            <w:r>
              <w:rPr>
                <w:rFonts w:eastAsia="Times New Roman" w:cs="Arial"/>
                <w:color w:val="000000"/>
                <w:sz w:val="16"/>
                <w:szCs w:val="16"/>
              </w:rPr>
              <w:t>15.4.0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16C56" w14:textId="77777777" w:rsidR="00061339" w:rsidRDefault="00061339" w:rsidP="002275DB">
            <w:pPr>
              <w:rPr>
                <w:rFonts w:eastAsia="Times New Roman"/>
              </w:rPr>
            </w:pPr>
            <w:r>
              <w:rPr>
                <w:rFonts w:eastAsia="Times New Roman"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5D830"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38513"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5095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4F7FE" w14:textId="77777777" w:rsidR="00061339" w:rsidRDefault="00061339" w:rsidP="002275DB">
            <w:pPr>
              <w:rPr>
                <w:rFonts w:eastAsia="Times New Roman"/>
              </w:rPr>
            </w:pPr>
          </w:p>
        </w:tc>
      </w:tr>
      <w:tr w:rsidR="00061339" w14:paraId="6421AB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83D86"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CE77D" w14:textId="77777777" w:rsidR="00061339" w:rsidRDefault="00061339" w:rsidP="002275DB">
            <w:pPr>
              <w:rPr>
                <w:rFonts w:eastAsia="Times New Roman"/>
              </w:rPr>
            </w:pPr>
            <w:r>
              <w:rPr>
                <w:rFonts w:eastAsia="Times New Roman" w:cs="Arial"/>
                <w:color w:val="000000"/>
                <w:sz w:val="16"/>
                <w:szCs w:val="16"/>
              </w:rPr>
              <w:t>SP-211575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98DE4"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1163" w14:textId="77777777" w:rsidR="00061339" w:rsidRDefault="00061339" w:rsidP="002275DB">
            <w:pPr>
              <w:rPr>
                <w:rFonts w:eastAsia="Times New Roman"/>
              </w:rPr>
            </w:pPr>
            <w:r>
              <w:rPr>
                <w:rFonts w:eastAsia="Times New Roman" w:cs="Arial"/>
                <w:color w:val="000000"/>
                <w:sz w:val="16"/>
                <w:szCs w:val="16"/>
              </w:rPr>
              <w:t>23.228 CR1254 (Rel-16,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C73A"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FC1C2"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E01A" w14:textId="77777777" w:rsidR="00061339" w:rsidRDefault="00061339" w:rsidP="002275DB">
            <w:pPr>
              <w:rPr>
                <w:rFonts w:eastAsia="Times New Roman"/>
              </w:rPr>
            </w:pPr>
            <w:r>
              <w:rPr>
                <w:rFonts w:eastAsia="Times New Roman" w:cs="Arial"/>
                <w:color w:val="000000"/>
                <w:sz w:val="16"/>
                <w:szCs w:val="16"/>
              </w:rPr>
              <w:t>1254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A413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52A9B"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062A9" w14:textId="77777777" w:rsidR="00061339" w:rsidRDefault="00061339" w:rsidP="002275DB">
            <w:pPr>
              <w:rPr>
                <w:rFonts w:eastAsia="Times New Roman"/>
              </w:rPr>
            </w:pPr>
            <w:r>
              <w:rPr>
                <w:rFonts w:eastAsia="Times New Roman" w:cs="Arial"/>
                <w:color w:val="000000"/>
                <w:sz w:val="16"/>
                <w:szCs w:val="16"/>
              </w:rPr>
              <w:t>16.6.0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5CBE0"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B5273"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6EC35"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06C5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9438F" w14:textId="77777777" w:rsidR="00061339" w:rsidRDefault="00061339" w:rsidP="002275DB">
            <w:pPr>
              <w:rPr>
                <w:rFonts w:eastAsia="Times New Roman"/>
              </w:rPr>
            </w:pPr>
          </w:p>
        </w:tc>
      </w:tr>
      <w:tr w:rsidR="00061339" w14:paraId="1B3C72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6C6AE"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0EA90" w14:textId="77777777" w:rsidR="00061339" w:rsidRDefault="00061339" w:rsidP="002275DB">
            <w:pPr>
              <w:rPr>
                <w:rFonts w:eastAsia="Times New Roman"/>
              </w:rPr>
            </w:pPr>
            <w:r>
              <w:rPr>
                <w:rFonts w:eastAsia="Times New Roman" w:cs="Arial"/>
                <w:color w:val="000000"/>
                <w:sz w:val="16"/>
                <w:szCs w:val="16"/>
              </w:rPr>
              <w:t>SP-211576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358C7"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18231" w14:textId="77777777" w:rsidR="00061339" w:rsidRDefault="00061339" w:rsidP="002275DB">
            <w:pPr>
              <w:rPr>
                <w:rFonts w:eastAsia="Times New Roman"/>
              </w:rPr>
            </w:pPr>
            <w:r>
              <w:rPr>
                <w:rFonts w:eastAsia="Times New Roman" w:cs="Arial"/>
                <w:color w:val="000000"/>
                <w:sz w:val="16"/>
                <w:szCs w:val="16"/>
              </w:rPr>
              <w:t>23.228 CR1255 (Rel-17,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589C"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02519"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C1468" w14:textId="77777777" w:rsidR="00061339" w:rsidRDefault="00061339" w:rsidP="002275DB">
            <w:pPr>
              <w:rPr>
                <w:rFonts w:eastAsia="Times New Roman"/>
              </w:rPr>
            </w:pPr>
            <w:r>
              <w:rPr>
                <w:rFonts w:eastAsia="Times New Roman" w:cs="Arial"/>
                <w:color w:val="000000"/>
                <w:sz w:val="16"/>
                <w:szCs w:val="16"/>
              </w:rPr>
              <w:t>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7E2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45BD0"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2F370"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1BDF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29CDB"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84065"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3D6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07D88" w14:textId="77777777" w:rsidR="00061339" w:rsidRDefault="00061339" w:rsidP="002275DB">
            <w:pPr>
              <w:rPr>
                <w:rFonts w:eastAsia="Times New Roman"/>
              </w:rPr>
            </w:pPr>
          </w:p>
        </w:tc>
      </w:tr>
      <w:tr w:rsidR="00061339" w14:paraId="4E31CC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B6CB0" w14:textId="77777777" w:rsidR="00061339" w:rsidRDefault="00061339" w:rsidP="002275DB">
            <w:pPr>
              <w:rPr>
                <w:rFonts w:eastAsia="Times New Roman"/>
                <w:sz w:val="24"/>
                <w:szCs w:val="24"/>
              </w:rPr>
            </w:pPr>
            <w:r>
              <w:rPr>
                <w:rFonts w:eastAsia="Times New Roman" w:cs="Arial"/>
                <w:color w:val="000000"/>
                <w:sz w:val="16"/>
                <w:szCs w:val="16"/>
              </w:rPr>
              <w:t>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58A28" w14:textId="77777777" w:rsidR="00061339" w:rsidRDefault="00061339" w:rsidP="002275DB">
            <w:pPr>
              <w:rPr>
                <w:rFonts w:eastAsia="Times New Roman"/>
              </w:rPr>
            </w:pPr>
            <w:r>
              <w:rPr>
                <w:rFonts w:eastAsia="Times New Roman" w:cs="Arial"/>
                <w:color w:val="000000"/>
                <w:sz w:val="16"/>
                <w:szCs w:val="16"/>
              </w:rPr>
              <w:t>SP-211577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201DC"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E5341" w14:textId="77777777" w:rsidR="00061339" w:rsidRDefault="00061339" w:rsidP="002275DB">
            <w:pPr>
              <w:rPr>
                <w:rFonts w:eastAsia="Times New Roman"/>
              </w:rPr>
            </w:pPr>
            <w:r>
              <w:rPr>
                <w:rFonts w:eastAsia="Times New Roman"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CA1AE" w14:textId="77777777" w:rsidR="00061339" w:rsidRDefault="00061339" w:rsidP="002275DB">
            <w:pPr>
              <w:rPr>
                <w:rFonts w:eastAsia="Times New Roman"/>
              </w:rPr>
            </w:pPr>
            <w:r>
              <w:rPr>
                <w:rFonts w:eastAsia="Times New Roman" w:cs="Arial"/>
                <w:color w:val="000000"/>
                <w:sz w:val="16"/>
                <w:szCs w:val="16"/>
              </w:rPr>
              <w:t>MCC Director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36B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EE3F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B46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C49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F84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F68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ED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B45C0"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FD6E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34097" w14:textId="77777777" w:rsidR="00061339" w:rsidRDefault="00061339" w:rsidP="002275DB">
            <w:pPr>
              <w:rPr>
                <w:rFonts w:eastAsia="Times New Roman"/>
              </w:rPr>
            </w:pPr>
          </w:p>
        </w:tc>
      </w:tr>
      <w:tr w:rsidR="00061339" w14:paraId="6268B0F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791F1"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6C0EF" w14:textId="77777777" w:rsidR="00061339" w:rsidRDefault="00061339" w:rsidP="002275DB">
            <w:pPr>
              <w:rPr>
                <w:rFonts w:eastAsia="Times New Roman"/>
              </w:rPr>
            </w:pPr>
            <w:r>
              <w:rPr>
                <w:rFonts w:eastAsia="Times New Roman" w:cs="Arial"/>
                <w:color w:val="000000"/>
                <w:sz w:val="16"/>
                <w:szCs w:val="16"/>
              </w:rPr>
              <w:t>SP-211578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490B9"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10BCE" w14:textId="77777777" w:rsidR="00061339" w:rsidRDefault="00061339" w:rsidP="002275DB">
            <w:pPr>
              <w:rPr>
                <w:rFonts w:eastAsia="Times New Roman"/>
              </w:rPr>
            </w:pPr>
            <w:r>
              <w:rPr>
                <w:rFonts w:eastAsia="Times New Roman" w:cs="Arial"/>
                <w:color w:val="000000"/>
                <w:sz w:val="16"/>
                <w:szCs w:val="16"/>
              </w:rPr>
              <w:t>LS from GSMA OPAG: Reply LS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ECEC1" w14:textId="77777777" w:rsidR="00061339" w:rsidRDefault="00061339" w:rsidP="002275DB">
            <w:pPr>
              <w:rPr>
                <w:rFonts w:eastAsia="Times New Roman"/>
              </w:rPr>
            </w:pPr>
            <w:r>
              <w:rPr>
                <w:rFonts w:eastAsia="Times New Roman" w:cs="Arial"/>
                <w:color w:val="000000"/>
                <w:sz w:val="16"/>
                <w:szCs w:val="16"/>
              </w:rP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E91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C2E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3E27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40B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B36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69B0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61CC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BECC4"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7048C"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67DE7" w14:textId="77777777" w:rsidR="00061339" w:rsidRDefault="00061339" w:rsidP="002275DB">
            <w:pPr>
              <w:rPr>
                <w:rFonts w:eastAsia="Times New Roman"/>
              </w:rPr>
            </w:pPr>
          </w:p>
        </w:tc>
      </w:tr>
      <w:tr w:rsidR="00061339" w14:paraId="5BD6332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956A9"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E6FF5" w14:textId="77777777" w:rsidR="00061339" w:rsidRDefault="00061339" w:rsidP="002275DB">
            <w:pPr>
              <w:rPr>
                <w:rFonts w:eastAsia="Times New Roman"/>
              </w:rPr>
            </w:pPr>
            <w:r>
              <w:rPr>
                <w:rFonts w:eastAsia="Times New Roman" w:cs="Arial"/>
                <w:color w:val="000000"/>
                <w:sz w:val="16"/>
                <w:szCs w:val="16"/>
              </w:rPr>
              <w:t>SP-211579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C652"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A1A19" w14:textId="77777777" w:rsidR="00061339" w:rsidRDefault="00061339" w:rsidP="002275DB">
            <w:pPr>
              <w:rPr>
                <w:rFonts w:eastAsia="Times New Roman"/>
              </w:rPr>
            </w:pPr>
            <w:r>
              <w:rPr>
                <w:rFonts w:eastAsia="Times New Roman" w:cs="Arial"/>
                <w:color w:val="000000"/>
                <w:sz w:val="16"/>
                <w:szCs w:val="16"/>
              </w:rPr>
              <w:t>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7F08D" w14:textId="77777777" w:rsidR="00061339" w:rsidRDefault="00061339" w:rsidP="002275DB">
            <w:pPr>
              <w:rPr>
                <w:rFonts w:eastAsia="Times New Roman"/>
              </w:rPr>
            </w:pPr>
            <w:r>
              <w:rPr>
                <w:rFonts w:eastAsia="Times New Roman" w:cs="Arial"/>
                <w:color w:val="000000"/>
                <w:sz w:val="16"/>
                <w:szCs w:val="16"/>
              </w:rPr>
              <w:t>AT&amp;T, Ericsson, Intel, KDDI, MediaTek, Qualcomm, Sony, Telstra,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3FE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7C2A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38A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20B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F62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FA2E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A21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3A9E2" w14:textId="77777777" w:rsidR="00061339" w:rsidRDefault="00061339" w:rsidP="002275DB">
            <w:pPr>
              <w:rPr>
                <w:rFonts w:eastAsia="Times New Roman"/>
                <w:sz w:val="24"/>
                <w:szCs w:val="24"/>
              </w:rPr>
            </w:pPr>
            <w:r>
              <w:rPr>
                <w:rFonts w:eastAsia="Times New Roman" w:cs="Arial"/>
                <w:color w:val="000000"/>
                <w:sz w:val="16"/>
                <w:szCs w:val="16"/>
              </w:rPr>
              <w:t>Revision of SP-211547.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90C75"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B7AE" w14:textId="77777777" w:rsidR="00061339" w:rsidRDefault="00061339" w:rsidP="002275DB">
            <w:pPr>
              <w:rPr>
                <w:rFonts w:eastAsia="Times New Roman"/>
              </w:rPr>
            </w:pPr>
          </w:p>
        </w:tc>
      </w:tr>
      <w:tr w:rsidR="00061339" w14:paraId="56C12C7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27B3" w14:textId="77777777" w:rsidR="00061339" w:rsidRDefault="00061339" w:rsidP="002275D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0DFAA" w14:textId="77777777" w:rsidR="00061339" w:rsidRDefault="00061339" w:rsidP="002275DB">
            <w:pPr>
              <w:rPr>
                <w:rFonts w:eastAsia="Times New Roman"/>
              </w:rPr>
            </w:pPr>
            <w:r>
              <w:rPr>
                <w:rFonts w:eastAsia="Times New Roman" w:cs="Arial"/>
                <w:color w:val="000000"/>
                <w:sz w:val="16"/>
                <w:szCs w:val="16"/>
              </w:rPr>
              <w:t>SP-211580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123DE"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9F4D0" w14:textId="77777777" w:rsidR="00061339" w:rsidRDefault="00061339" w:rsidP="002275DB">
            <w:pPr>
              <w:rPr>
                <w:rFonts w:eastAsia="Times New Roman"/>
              </w:rPr>
            </w:pPr>
            <w:r>
              <w:rPr>
                <w:rFonts w:eastAsia="Times New Roman" w:cs="Arial"/>
                <w:color w:val="000000"/>
                <w:sz w:val="16"/>
                <w:szCs w:val="16"/>
              </w:rPr>
              <w:t>[DRAFT] 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183A4"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3E7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C20D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51C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00A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BB4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BD55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3D4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C1C4D" w14:textId="77777777" w:rsidR="00061339" w:rsidRDefault="00061339" w:rsidP="002275DB">
            <w:pPr>
              <w:rPr>
                <w:rFonts w:eastAsia="Times New Roman"/>
                <w:sz w:val="24"/>
                <w:szCs w:val="24"/>
              </w:rPr>
            </w:pPr>
            <w:r>
              <w:rPr>
                <w:rFonts w:eastAsia="Times New Roman" w:cs="Arial"/>
                <w:color w:val="000000"/>
                <w:sz w:val="16"/>
                <w:szCs w:val="16"/>
              </w:rPr>
              <w:t>Revision of SP-211557. Response to SP-211266. CC#1: Left Open. CC#4: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67BBC"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592E4" w14:textId="77777777" w:rsidR="00061339" w:rsidRDefault="00061339" w:rsidP="002275DB">
            <w:pPr>
              <w:rPr>
                <w:rFonts w:eastAsia="Times New Roman"/>
              </w:rPr>
            </w:pPr>
          </w:p>
        </w:tc>
      </w:tr>
      <w:tr w:rsidR="00061339" w14:paraId="1CBC073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4A2B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2D7CA" w14:textId="77777777" w:rsidR="00061339" w:rsidRDefault="00061339" w:rsidP="002275DB">
            <w:pPr>
              <w:rPr>
                <w:rFonts w:eastAsia="Times New Roman"/>
              </w:rPr>
            </w:pPr>
            <w:r>
              <w:rPr>
                <w:rFonts w:eastAsia="Times New Roman" w:cs="Arial"/>
                <w:color w:val="000000"/>
                <w:sz w:val="16"/>
                <w:szCs w:val="16"/>
              </w:rPr>
              <w:t>SP-211581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D38A6"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31119" w14:textId="77777777" w:rsidR="00061339" w:rsidRDefault="00061339" w:rsidP="002275DB">
            <w:pPr>
              <w:rPr>
                <w:rFonts w:eastAsia="Times New Roman"/>
              </w:rPr>
            </w:pPr>
            <w:r>
              <w:rPr>
                <w:rFonts w:eastAsia="Times New Roman" w:cs="Arial"/>
                <w:color w:val="000000"/>
                <w:sz w:val="16"/>
                <w:szCs w:val="16"/>
              </w:rPr>
              <w:t>SA WG2 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A8EC" w14:textId="77777777" w:rsidR="00061339" w:rsidRDefault="00061339" w:rsidP="002275DB">
            <w:pPr>
              <w:rPr>
                <w:rFonts w:eastAsia="Times New Roman"/>
              </w:rPr>
            </w:pPr>
            <w:r>
              <w:rPr>
                <w:rFonts w:eastAsia="Times New Roman" w:cs="Arial"/>
                <w:color w:val="000000"/>
                <w:sz w:val="16"/>
                <w:szCs w:val="16"/>
              </w:rPr>
              <w:t>CMCC, China Unicom, CATT, Huawei, INSPUR, Oppo, Spreadtrum, Tencent, vivo,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52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C1B7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73A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544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45B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EA08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0D4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BB9D4" w14:textId="77777777" w:rsidR="00061339" w:rsidRDefault="00061339" w:rsidP="002275DB">
            <w:pPr>
              <w:rPr>
                <w:rFonts w:eastAsia="Times New Roman"/>
                <w:sz w:val="24"/>
                <w:szCs w:val="24"/>
              </w:rPr>
            </w:pPr>
            <w:r>
              <w:rPr>
                <w:rFonts w:eastAsia="Times New Roman" w:cs="Arial"/>
                <w:color w:val="000000"/>
                <w:sz w:val="16"/>
                <w:szCs w:val="16"/>
              </w:rPr>
              <w:t>Revised to SP-211583.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4D0D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D4F67" w14:textId="77777777" w:rsidR="00061339" w:rsidRDefault="00061339" w:rsidP="002275DB">
            <w:pPr>
              <w:rPr>
                <w:rFonts w:eastAsia="Times New Roman"/>
              </w:rPr>
            </w:pPr>
            <w:r>
              <w:rPr>
                <w:rFonts w:eastAsia="Times New Roman" w:cs="Arial"/>
                <w:color w:val="000000"/>
                <w:sz w:val="16"/>
                <w:szCs w:val="16"/>
              </w:rPr>
              <w:t>SP-211583</w:t>
            </w:r>
          </w:p>
        </w:tc>
      </w:tr>
      <w:tr w:rsidR="00061339" w14:paraId="5C00D0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CEEC4" w14:textId="77777777" w:rsidR="00061339" w:rsidRDefault="00061339" w:rsidP="002275DB">
            <w:pPr>
              <w:rPr>
                <w:rFonts w:eastAsia="Times New Roman"/>
              </w:rPr>
            </w:pPr>
            <w:r>
              <w:rPr>
                <w:rFonts w:eastAsia="Times New Roman"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BABC" w14:textId="77777777" w:rsidR="00061339" w:rsidRDefault="00061339" w:rsidP="002275DB">
            <w:pPr>
              <w:rPr>
                <w:rFonts w:eastAsia="Times New Roman"/>
              </w:rPr>
            </w:pPr>
            <w:r>
              <w:rPr>
                <w:rFonts w:eastAsia="Times New Roman" w:cs="Arial"/>
                <w:color w:val="000000"/>
                <w:sz w:val="16"/>
                <w:szCs w:val="16"/>
              </w:rPr>
              <w:t>SP-211582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87692"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98253" w14:textId="77777777" w:rsidR="00061339" w:rsidRDefault="00061339" w:rsidP="002275DB">
            <w:pPr>
              <w:rPr>
                <w:rFonts w:eastAsia="Times New Roman"/>
              </w:rPr>
            </w:pPr>
            <w:r>
              <w:rPr>
                <w:rFonts w:eastAsia="Times New Roman" w:cs="Arial"/>
                <w:color w:val="000000"/>
                <w:sz w:val="16"/>
                <w:szCs w:val="16"/>
              </w:rPr>
              <w:t>SA WG1 report to SA#94e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98856"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SA WG1 Chair &amp; 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03173"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5B2F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F6B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50E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8D7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BB4F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9DA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1E189" w14:textId="77777777" w:rsidR="00061339" w:rsidRDefault="00061339" w:rsidP="002275DB">
            <w:pPr>
              <w:rPr>
                <w:rFonts w:eastAsia="Times New Roman"/>
                <w:sz w:val="24"/>
                <w:szCs w:val="24"/>
              </w:rPr>
            </w:pPr>
            <w:r>
              <w:rPr>
                <w:rFonts w:eastAsia="Times New Roman" w:cs="Arial"/>
                <w:color w:val="000000"/>
                <w:sz w:val="16"/>
                <w:szCs w:val="16"/>
              </w:rPr>
              <w:t>Revision of SP-211506.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612D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DCCA6" w14:textId="77777777" w:rsidR="00061339" w:rsidRDefault="00061339" w:rsidP="002275DB">
            <w:pPr>
              <w:rPr>
                <w:rFonts w:eastAsia="Times New Roman"/>
              </w:rPr>
            </w:pPr>
          </w:p>
        </w:tc>
      </w:tr>
      <w:tr w:rsidR="00061339" w14:paraId="52C085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C84D1"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FFB20" w14:textId="77777777" w:rsidR="00061339" w:rsidRDefault="00061339" w:rsidP="002275DB">
            <w:pPr>
              <w:rPr>
                <w:rFonts w:eastAsia="Times New Roman"/>
              </w:rPr>
            </w:pPr>
            <w:r>
              <w:rPr>
                <w:rFonts w:eastAsia="Times New Roman" w:cs="Arial"/>
                <w:color w:val="000000"/>
                <w:sz w:val="16"/>
                <w:szCs w:val="16"/>
              </w:rPr>
              <w:t>SP-211583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D31E"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CED3A" w14:textId="77777777" w:rsidR="00061339" w:rsidRDefault="00061339" w:rsidP="002275DB">
            <w:pPr>
              <w:rPr>
                <w:rFonts w:eastAsia="Times New Roman"/>
              </w:rPr>
            </w:pPr>
            <w:r>
              <w:rPr>
                <w:rFonts w:eastAsia="Times New Roman" w:cs="Arial"/>
                <w:color w:val="000000"/>
                <w:sz w:val="16"/>
                <w:szCs w:val="16"/>
              </w:rPr>
              <w:t>SA WG2 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5C746" w14:textId="77777777" w:rsidR="00061339" w:rsidRDefault="00061339" w:rsidP="002275DB">
            <w:pPr>
              <w:rPr>
                <w:rFonts w:eastAsia="Times New Roman"/>
              </w:rPr>
            </w:pPr>
            <w:r>
              <w:rPr>
                <w:rFonts w:eastAsia="Times New Roman" w:cs="Arial"/>
                <w:color w:val="000000"/>
                <w:sz w:val="16"/>
                <w:szCs w:val="16"/>
              </w:rPr>
              <w:t>CMCC, China Unicom, CATT, Huawei, INSPUR, Oppo, Spreadtrum, Tencent, vivo,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AB65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2601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CC0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B45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02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2E5D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71A6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BCF75" w14:textId="77777777" w:rsidR="00061339" w:rsidRDefault="00061339" w:rsidP="002275DB">
            <w:pPr>
              <w:rPr>
                <w:rFonts w:eastAsia="Times New Roman"/>
                <w:sz w:val="24"/>
                <w:szCs w:val="24"/>
              </w:rPr>
            </w:pPr>
            <w:r>
              <w:rPr>
                <w:rFonts w:eastAsia="Times New Roman" w:cs="Arial"/>
                <w:color w:val="000000"/>
                <w:sz w:val="16"/>
                <w:szCs w:val="16"/>
              </w:rPr>
              <w:t>Revision of SP-211581.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29BA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997C8" w14:textId="77777777" w:rsidR="00061339" w:rsidRDefault="00061339" w:rsidP="002275DB">
            <w:pPr>
              <w:rPr>
                <w:rFonts w:eastAsia="Times New Roman"/>
              </w:rPr>
            </w:pPr>
          </w:p>
        </w:tc>
      </w:tr>
      <w:tr w:rsidR="00061339" w14:paraId="42C358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9375A"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D4E8A" w14:textId="77777777" w:rsidR="00061339" w:rsidRDefault="00061339" w:rsidP="002275DB">
            <w:pPr>
              <w:rPr>
                <w:rFonts w:eastAsia="Times New Roman"/>
              </w:rPr>
            </w:pPr>
            <w:r>
              <w:rPr>
                <w:rFonts w:eastAsia="Times New Roman" w:cs="Arial"/>
                <w:color w:val="000000"/>
                <w:sz w:val="16"/>
                <w:szCs w:val="16"/>
              </w:rPr>
              <w:t>SP-211584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ACB9E"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22AD0" w14:textId="77777777" w:rsidR="00061339" w:rsidRDefault="00061339" w:rsidP="002275DB">
            <w:pPr>
              <w:rPr>
                <w:rFonts w:eastAsia="Times New Roman"/>
              </w:rPr>
            </w:pPr>
            <w:r>
              <w:rPr>
                <w:rFonts w:eastAsia="Times New Roman" w:cs="Arial"/>
                <w:color w:val="000000"/>
                <w:sz w:val="16"/>
                <w:szCs w:val="16"/>
              </w:rPr>
              <w:t>List of SA WG2 R18 SIDs for Prioritization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532A"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057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4989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E48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E1F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3BB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389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0DE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F8275" w14:textId="77777777" w:rsidR="00061339" w:rsidRDefault="00061339" w:rsidP="002275DB">
            <w:pPr>
              <w:rPr>
                <w:rFonts w:eastAsia="Times New Roman"/>
                <w:sz w:val="24"/>
                <w:szCs w:val="24"/>
              </w:rPr>
            </w:pPr>
            <w:r>
              <w:rPr>
                <w:rFonts w:eastAsia="Times New Roman" w:cs="Arial"/>
                <w:color w:val="000000"/>
                <w:sz w:val="16"/>
                <w:szCs w:val="16"/>
              </w:rPr>
              <w:t>CC#4: SP-211584r04 agreed, to be revised by MCC. Revised to SP-211631.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C09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5EF1E" w14:textId="77777777" w:rsidR="00061339" w:rsidRDefault="00061339" w:rsidP="002275DB">
            <w:pPr>
              <w:rPr>
                <w:rFonts w:eastAsia="Times New Roman"/>
              </w:rPr>
            </w:pPr>
            <w:r>
              <w:rPr>
                <w:rFonts w:eastAsia="Times New Roman" w:cs="Arial"/>
                <w:color w:val="000000"/>
                <w:sz w:val="16"/>
                <w:szCs w:val="16"/>
              </w:rPr>
              <w:t>SP-211631</w:t>
            </w:r>
          </w:p>
        </w:tc>
      </w:tr>
      <w:tr w:rsidR="00061339" w14:paraId="545AA3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7157F"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09914" w14:textId="77777777" w:rsidR="00061339" w:rsidRDefault="00061339" w:rsidP="002275DB">
            <w:pPr>
              <w:rPr>
                <w:rFonts w:eastAsia="Times New Roman"/>
              </w:rPr>
            </w:pPr>
            <w:r>
              <w:rPr>
                <w:rFonts w:eastAsia="Times New Roman" w:cs="Arial"/>
                <w:color w:val="000000"/>
                <w:sz w:val="16"/>
                <w:szCs w:val="16"/>
              </w:rPr>
              <w:t>SP-211585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D7C5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7FAFB" w14:textId="77777777" w:rsidR="00061339" w:rsidRDefault="00061339" w:rsidP="002275DB">
            <w:pPr>
              <w:rPr>
                <w:rFonts w:eastAsia="Times New Roman"/>
              </w:rPr>
            </w:pPr>
            <w:r>
              <w:rPr>
                <w:rFonts w:eastAsia="Times New Roman"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4662B"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06A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4380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37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CB0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E1A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A02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8F63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B36D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SP-211156. SP-211585rev_04 agreed. Revised to SP-211620.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37DD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E9F1A" w14:textId="77777777" w:rsidR="00061339" w:rsidRDefault="00061339" w:rsidP="002275DB">
            <w:pPr>
              <w:rPr>
                <w:rFonts w:eastAsia="Times New Roman"/>
              </w:rPr>
            </w:pPr>
            <w:r>
              <w:rPr>
                <w:rFonts w:eastAsia="Times New Roman" w:cs="Arial"/>
                <w:color w:val="000000"/>
                <w:sz w:val="16"/>
                <w:szCs w:val="16"/>
              </w:rPr>
              <w:t>SP-211620</w:t>
            </w:r>
          </w:p>
        </w:tc>
      </w:tr>
      <w:tr w:rsidR="00061339" w14:paraId="287F87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D23AD" w14:textId="77777777" w:rsidR="00061339" w:rsidRDefault="00061339" w:rsidP="002275DB">
            <w:pPr>
              <w:rPr>
                <w:rFonts w:eastAsia="Times New Roman"/>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7F69" w14:textId="77777777" w:rsidR="00061339" w:rsidRDefault="00061339" w:rsidP="002275DB">
            <w:pPr>
              <w:rPr>
                <w:rFonts w:eastAsia="Times New Roman"/>
              </w:rPr>
            </w:pPr>
            <w:r>
              <w:rPr>
                <w:rFonts w:eastAsia="Times New Roman" w:cs="Arial"/>
                <w:color w:val="000000"/>
                <w:sz w:val="16"/>
                <w:szCs w:val="16"/>
              </w:rPr>
              <w:t>SP-211586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B7A3"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3AF8B" w14:textId="77777777" w:rsidR="00061339" w:rsidRDefault="00061339" w:rsidP="002275DB">
            <w:pPr>
              <w:rPr>
                <w:rFonts w:eastAsia="Times New Roman"/>
              </w:rPr>
            </w:pPr>
            <w:r>
              <w:rPr>
                <w:rFonts w:eastAsia="Times New Roman"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264B4" w14:textId="77777777" w:rsidR="00061339" w:rsidRDefault="00061339" w:rsidP="002275D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E14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673A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FB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EA6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DCC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7E3D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8E7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3404"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F58CA"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E32CB" w14:textId="77777777" w:rsidR="00061339" w:rsidRDefault="00061339" w:rsidP="002275DB">
            <w:pPr>
              <w:rPr>
                <w:rFonts w:eastAsia="Times New Roman"/>
              </w:rPr>
            </w:pPr>
          </w:p>
        </w:tc>
      </w:tr>
      <w:tr w:rsidR="00061339" w14:paraId="455F75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91564" w14:textId="77777777" w:rsidR="00061339" w:rsidRDefault="00061339" w:rsidP="002275D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68256" w14:textId="77777777" w:rsidR="00061339" w:rsidRDefault="00061339" w:rsidP="002275DB">
            <w:pPr>
              <w:rPr>
                <w:rFonts w:eastAsia="Times New Roman"/>
              </w:rPr>
            </w:pPr>
            <w:r>
              <w:rPr>
                <w:rFonts w:eastAsia="Times New Roman" w:cs="Arial"/>
                <w:color w:val="000000"/>
                <w:sz w:val="16"/>
                <w:szCs w:val="16"/>
              </w:rPr>
              <w:t>SP-211587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2CB06"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37E59" w14:textId="77777777" w:rsidR="00061339" w:rsidRDefault="00061339" w:rsidP="002275DB">
            <w:pPr>
              <w:rPr>
                <w:rFonts w:eastAsia="Times New Roman"/>
              </w:rPr>
            </w:pPr>
            <w:r>
              <w:rPr>
                <w:rFonts w:eastAsia="Times New Roman" w:cs="Arial"/>
                <w:color w:val="000000"/>
                <w:sz w:val="16"/>
                <w:szCs w:val="16"/>
              </w:rPr>
              <w:t>Draft report of TSG CT#94-e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2D5A7" w14:textId="77777777" w:rsidR="00061339" w:rsidRDefault="00061339" w:rsidP="002275DB">
            <w:pPr>
              <w:rPr>
                <w:rFonts w:eastAsia="Times New Roman"/>
              </w:rPr>
            </w:pPr>
            <w:r>
              <w:rPr>
                <w:rFonts w:eastAsia="Times New Roman"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B3F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ACCE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272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0BE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328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B5F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A1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164BF"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2C1F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8CF23" w14:textId="77777777" w:rsidR="00061339" w:rsidRDefault="00061339" w:rsidP="002275DB">
            <w:pPr>
              <w:rPr>
                <w:rFonts w:eastAsia="Times New Roman"/>
              </w:rPr>
            </w:pPr>
          </w:p>
        </w:tc>
      </w:tr>
      <w:tr w:rsidR="00061339" w14:paraId="66330A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78F64" w14:textId="77777777" w:rsidR="00061339" w:rsidRDefault="00061339" w:rsidP="002275D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4DF92" w14:textId="77777777" w:rsidR="00061339" w:rsidRDefault="00061339" w:rsidP="002275DB">
            <w:pPr>
              <w:rPr>
                <w:rFonts w:eastAsia="Times New Roman"/>
              </w:rPr>
            </w:pPr>
            <w:r>
              <w:rPr>
                <w:rFonts w:eastAsia="Times New Roman" w:cs="Arial"/>
                <w:color w:val="000000"/>
                <w:sz w:val="16"/>
                <w:szCs w:val="16"/>
              </w:rPr>
              <w:t>SP-211588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1C1C6"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3ABAF" w14:textId="77777777" w:rsidR="00061339" w:rsidRDefault="00061339" w:rsidP="002275DB">
            <w:pPr>
              <w:rPr>
                <w:rFonts w:eastAsia="Times New Roman"/>
              </w:rPr>
            </w:pPr>
            <w:r>
              <w:rPr>
                <w:rFonts w:eastAsia="Times New Roman" w:cs="Arial"/>
                <w:color w:val="000000"/>
                <w:sz w:val="16"/>
                <w:szCs w:val="16"/>
              </w:rPr>
              <w:t>Status report of TSG CT#94-e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E41D9" w14:textId="77777777" w:rsidR="00061339" w:rsidRDefault="00061339" w:rsidP="002275D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1038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1999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D91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16B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C4F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394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C96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923A5"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943BC"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8787C" w14:textId="77777777" w:rsidR="00061339" w:rsidRDefault="00061339" w:rsidP="002275DB">
            <w:pPr>
              <w:rPr>
                <w:rFonts w:eastAsia="Times New Roman"/>
              </w:rPr>
            </w:pPr>
          </w:p>
        </w:tc>
      </w:tr>
      <w:tr w:rsidR="00061339" w14:paraId="6F4CC08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A7E72" w14:textId="77777777" w:rsidR="00061339" w:rsidRDefault="00061339" w:rsidP="002275DB">
            <w:pPr>
              <w:rPr>
                <w:rFonts w:eastAsia="Times New Roman"/>
                <w:sz w:val="24"/>
                <w:szCs w:val="24"/>
              </w:rPr>
            </w:pPr>
            <w:r>
              <w:rPr>
                <w:rFonts w:eastAsia="Times New Roman" w:cs="Arial"/>
                <w:color w:val="000000"/>
                <w:sz w:val="16"/>
                <w:szCs w:val="16"/>
              </w:rPr>
              <w:lastRenderedPageBreak/>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BF4B" w14:textId="77777777" w:rsidR="00061339" w:rsidRDefault="00061339" w:rsidP="002275DB">
            <w:pPr>
              <w:rPr>
                <w:rFonts w:eastAsia="Times New Roman"/>
              </w:rPr>
            </w:pPr>
            <w:r>
              <w:rPr>
                <w:rFonts w:eastAsia="Times New Roman" w:cs="Arial"/>
                <w:color w:val="000000"/>
                <w:sz w:val="16"/>
                <w:szCs w:val="16"/>
              </w:rPr>
              <w:t>SP-211589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47EF5"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74742" w14:textId="77777777" w:rsidR="00061339" w:rsidRDefault="00061339" w:rsidP="002275DB">
            <w:pPr>
              <w:rPr>
                <w:rFonts w:eastAsia="Times New Roman"/>
              </w:rPr>
            </w:pPr>
            <w:r>
              <w:rPr>
                <w:rFonts w:eastAsia="Times New Roman" w:cs="Arial"/>
                <w:color w:val="000000"/>
                <w:sz w:val="16"/>
                <w:szCs w:val="16"/>
              </w:rPr>
              <w:t>Status Report of TSG RAN#94-e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5890B" w14:textId="77777777" w:rsidR="00061339" w:rsidRDefault="00061339" w:rsidP="002275DB">
            <w:pPr>
              <w:rPr>
                <w:rFonts w:eastAsia="Times New Roman"/>
              </w:rPr>
            </w:pPr>
            <w:r>
              <w:rPr>
                <w:rFonts w:eastAsia="Times New Roman"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72B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183A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420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79E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5E3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A75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BEC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5D943"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A02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8D695" w14:textId="77777777" w:rsidR="00061339" w:rsidRDefault="00061339" w:rsidP="002275DB">
            <w:pPr>
              <w:rPr>
                <w:rFonts w:eastAsia="Times New Roman"/>
              </w:rPr>
            </w:pPr>
          </w:p>
        </w:tc>
      </w:tr>
      <w:tr w:rsidR="00061339" w14:paraId="0AFCFAD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225C6" w14:textId="77777777" w:rsidR="00061339" w:rsidRDefault="00061339" w:rsidP="002275D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00229" w14:textId="77777777" w:rsidR="00061339" w:rsidRDefault="00061339" w:rsidP="002275DB">
            <w:pPr>
              <w:rPr>
                <w:rFonts w:eastAsia="Times New Roman"/>
              </w:rPr>
            </w:pPr>
            <w:r>
              <w:rPr>
                <w:rFonts w:eastAsia="Times New Roman" w:cs="Arial"/>
                <w:color w:val="000000"/>
                <w:sz w:val="16"/>
                <w:szCs w:val="16"/>
              </w:rPr>
              <w:t>SP-211590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FA1A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97DCE" w14:textId="77777777" w:rsidR="00061339" w:rsidRDefault="00061339" w:rsidP="002275DB">
            <w:pPr>
              <w:rPr>
                <w:rFonts w:eastAsia="Times New Roman"/>
              </w:rPr>
            </w:pPr>
            <w:r>
              <w:rPr>
                <w:rFonts w:eastAsia="Times New Roman" w:cs="Arial"/>
                <w:color w:val="000000"/>
                <w:sz w:val="16"/>
                <w:szCs w:val="16"/>
              </w:rPr>
              <w:t xml:space="preserve">LS from TSG RAN: Draft reply LS to ITU-R WP5D/TEMP/482rev1 = RP-212699 on work towards two new recommendations Generic unwanted emission characteristics of base / mobile stations using the terrestrial radio interfaces of IMT-2020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BFE29"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238D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AA68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38B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C82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9965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9B2E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B7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CD889" w14:textId="77777777" w:rsidR="00061339" w:rsidRDefault="00061339" w:rsidP="002275DB">
            <w:pPr>
              <w:rPr>
                <w:rFonts w:eastAsia="Times New Roman"/>
                <w:sz w:val="24"/>
                <w:szCs w:val="24"/>
              </w:rPr>
            </w:pPr>
            <w:r>
              <w:rPr>
                <w:rFonts w:eastAsia="Times New Roman" w:cs="Arial"/>
                <w:color w:val="000000"/>
                <w:sz w:val="16"/>
                <w:szCs w:val="16"/>
              </w:rPr>
              <w:t>For endorsement and forwarding to PCG. CC#4: This LS was Endorsed and will be forward to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BBF3C" w14:textId="77777777" w:rsidR="00061339" w:rsidRDefault="00061339" w:rsidP="002275D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434DD" w14:textId="77777777" w:rsidR="00061339" w:rsidRDefault="00061339" w:rsidP="002275DB">
            <w:pPr>
              <w:rPr>
                <w:rFonts w:eastAsia="Times New Roman"/>
              </w:rPr>
            </w:pPr>
          </w:p>
        </w:tc>
      </w:tr>
      <w:tr w:rsidR="00061339" w14:paraId="3FE0FF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0145A" w14:textId="77777777" w:rsidR="00061339" w:rsidRDefault="00061339" w:rsidP="002275D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9790B" w14:textId="77777777" w:rsidR="00061339" w:rsidRDefault="00061339" w:rsidP="002275DB">
            <w:pPr>
              <w:rPr>
                <w:rFonts w:eastAsia="Times New Roman"/>
              </w:rPr>
            </w:pPr>
            <w:r>
              <w:rPr>
                <w:rFonts w:eastAsia="Times New Roman" w:cs="Arial"/>
                <w:color w:val="000000"/>
                <w:sz w:val="16"/>
                <w:szCs w:val="16"/>
              </w:rPr>
              <w:t>SP-211591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56540"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2251" w14:textId="77777777" w:rsidR="00061339" w:rsidRDefault="00061339" w:rsidP="002275DB">
            <w:pPr>
              <w:rPr>
                <w:rFonts w:eastAsia="Times New Roman"/>
              </w:rPr>
            </w:pPr>
            <w:r>
              <w:rPr>
                <w:rFonts w:eastAsia="Times New Roman" w:cs="Arial"/>
                <w:color w:val="000000"/>
                <w:sz w:val="16"/>
                <w:szCs w:val="16"/>
              </w:rPr>
              <w:t>LS from TSG RAN: Draft reply LS to ITU-R WP5D/TEMP/327(Rev.1) = RP-210747 on Revision of Recommendations ITU-R M.2070 and ITU-R M.2071 on Unwanted Emissions of IMT-Advanced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33DA3"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0899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CEA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3EA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E10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AB6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69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425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54A3E" w14:textId="77777777" w:rsidR="00061339" w:rsidRDefault="00061339" w:rsidP="002275DB">
            <w:pPr>
              <w:rPr>
                <w:rFonts w:eastAsia="Times New Roman"/>
                <w:sz w:val="24"/>
                <w:szCs w:val="24"/>
              </w:rPr>
            </w:pPr>
            <w:r>
              <w:rPr>
                <w:rFonts w:eastAsia="Times New Roman" w:cs="Arial"/>
                <w:color w:val="000000"/>
                <w:sz w:val="16"/>
                <w:szCs w:val="16"/>
              </w:rPr>
              <w:t>For endorsement and forwarding to PCG. CC#4: This LS was Endorsed and will be forward to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DE671" w14:textId="77777777" w:rsidR="00061339" w:rsidRDefault="00061339" w:rsidP="002275D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E668C" w14:textId="77777777" w:rsidR="00061339" w:rsidRDefault="00061339" w:rsidP="002275DB">
            <w:pPr>
              <w:rPr>
                <w:rFonts w:eastAsia="Times New Roman"/>
              </w:rPr>
            </w:pPr>
          </w:p>
        </w:tc>
      </w:tr>
      <w:tr w:rsidR="00061339" w14:paraId="26E2AA7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58D0A"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0886F" w14:textId="77777777" w:rsidR="00061339" w:rsidRDefault="00061339" w:rsidP="002275DB">
            <w:pPr>
              <w:rPr>
                <w:rFonts w:eastAsia="Times New Roman"/>
              </w:rPr>
            </w:pPr>
            <w:r>
              <w:rPr>
                <w:rFonts w:eastAsia="Times New Roman" w:cs="Arial"/>
                <w:color w:val="000000"/>
                <w:sz w:val="16"/>
                <w:szCs w:val="16"/>
              </w:rPr>
              <w:t>SP-211592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ECEF5"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67588" w14:textId="77777777" w:rsidR="00061339" w:rsidRDefault="00061339" w:rsidP="002275DB">
            <w:pPr>
              <w:rPr>
                <w:rFonts w:eastAsia="Times New Roman"/>
              </w:rPr>
            </w:pPr>
            <w:r>
              <w:rPr>
                <w:rFonts w:eastAsia="Times New Roman" w:cs="Arial"/>
                <w:color w:val="000000"/>
                <w:sz w:val="16"/>
                <w:szCs w:val="16"/>
              </w:rPr>
              <w:t>23.501 CR3314R3 (Rel-17, 'F'): Support for emergency calls in limited service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7A4DE"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CB6E9"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1CF75" w14:textId="77777777" w:rsidR="00061339" w:rsidRDefault="00061339" w:rsidP="002275DB">
            <w:pPr>
              <w:rPr>
                <w:rFonts w:eastAsia="Times New Roman"/>
              </w:rPr>
            </w:pPr>
            <w:r>
              <w:rPr>
                <w:rFonts w:eastAsia="Times New Roman" w:cs="Arial"/>
                <w:color w:val="000000"/>
                <w:sz w:val="16"/>
                <w:szCs w:val="16"/>
              </w:rPr>
              <w:t>3314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6191"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BDC01"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3F485"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86A3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F4F90"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C3F1F" w14:textId="77777777" w:rsidR="00061339" w:rsidRDefault="00061339" w:rsidP="002275DB">
            <w:pPr>
              <w:rPr>
                <w:rFonts w:eastAsia="Times New Roman"/>
              </w:rPr>
            </w:pPr>
            <w:r>
              <w:rPr>
                <w:rFonts w:eastAsia="Times New Roman" w:cs="Arial"/>
                <w:color w:val="000000"/>
                <w:sz w:val="16"/>
                <w:szCs w:val="16"/>
              </w:rPr>
              <w:t>Revision of S2-2109259 (23.501 CR3314R2) in CR Pack SP-211294.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E731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2D3C2" w14:textId="77777777" w:rsidR="00061339" w:rsidRDefault="00061339" w:rsidP="002275DB">
            <w:pPr>
              <w:rPr>
                <w:rFonts w:eastAsia="Times New Roman"/>
              </w:rPr>
            </w:pPr>
          </w:p>
        </w:tc>
      </w:tr>
      <w:tr w:rsidR="00061339" w14:paraId="65EE98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2942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9D4B0" w14:textId="77777777" w:rsidR="00061339" w:rsidRDefault="00061339" w:rsidP="002275DB">
            <w:pPr>
              <w:rPr>
                <w:rFonts w:eastAsia="Times New Roman"/>
              </w:rPr>
            </w:pPr>
            <w:r>
              <w:rPr>
                <w:rFonts w:eastAsia="Times New Roman" w:cs="Arial"/>
                <w:color w:val="000000"/>
                <w:sz w:val="16"/>
                <w:szCs w:val="16"/>
              </w:rPr>
              <w:t>SP-211593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132D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81FD9" w14:textId="77777777" w:rsidR="00061339" w:rsidRDefault="00061339" w:rsidP="002275DB">
            <w:pPr>
              <w:rPr>
                <w:rFonts w:eastAsia="Times New Roman"/>
              </w:rPr>
            </w:pPr>
            <w:r>
              <w:rPr>
                <w:rFonts w:eastAsia="Times New Roman" w:cs="Arial"/>
                <w:color w:val="000000"/>
                <w:sz w:val="16"/>
                <w:szCs w:val="16"/>
              </w:rPr>
              <w:t>New SID on Study of Further Architecture Enhancement for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A9515"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62A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7FB4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021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12A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A09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957F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073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513C4" w14:textId="77777777" w:rsidR="00061339" w:rsidRDefault="00061339" w:rsidP="002275DB">
            <w:pPr>
              <w:rPr>
                <w:rFonts w:eastAsia="Times New Roman"/>
              </w:rPr>
            </w:pPr>
            <w:r>
              <w:rPr>
                <w:rFonts w:eastAsia="Times New Roman" w:cs="Arial"/>
                <w:color w:val="000000"/>
                <w:sz w:val="16"/>
                <w:szCs w:val="16"/>
              </w:rPr>
              <w:t>Revision of SP-211308_rev01. Approved. Corrections at CC#5. Revised to SP-211632.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40D29"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9B842" w14:textId="77777777" w:rsidR="00061339" w:rsidRDefault="00061339" w:rsidP="002275DB">
            <w:pPr>
              <w:rPr>
                <w:rFonts w:eastAsia="Times New Roman"/>
              </w:rPr>
            </w:pPr>
            <w:r>
              <w:rPr>
                <w:rFonts w:eastAsia="Times New Roman" w:cs="Arial"/>
                <w:color w:val="000000"/>
                <w:sz w:val="16"/>
                <w:szCs w:val="16"/>
              </w:rPr>
              <w:t>SP-211632</w:t>
            </w:r>
          </w:p>
        </w:tc>
      </w:tr>
      <w:tr w:rsidR="00061339" w14:paraId="578B4F3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C80B9"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2E3B1" w14:textId="77777777" w:rsidR="00061339" w:rsidRDefault="00061339" w:rsidP="002275DB">
            <w:pPr>
              <w:rPr>
                <w:rFonts w:eastAsia="Times New Roman"/>
              </w:rPr>
            </w:pPr>
            <w:r>
              <w:rPr>
                <w:rFonts w:eastAsia="Times New Roman" w:cs="Arial"/>
                <w:color w:val="000000"/>
                <w:sz w:val="16"/>
                <w:szCs w:val="16"/>
              </w:rPr>
              <w:t>SP-211594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5D6C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CF265" w14:textId="77777777" w:rsidR="00061339" w:rsidRDefault="00061339" w:rsidP="002275DB">
            <w:pPr>
              <w:rPr>
                <w:rFonts w:eastAsia="Times New Roman"/>
              </w:rPr>
            </w:pPr>
            <w:r>
              <w:rPr>
                <w:rFonts w:eastAsia="Times New Roman"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BFAAF" w14:textId="77777777" w:rsidR="00061339" w:rsidRDefault="00061339" w:rsidP="002275DB">
            <w:pPr>
              <w:rPr>
                <w:rFonts w:eastAsia="Times New Roman"/>
              </w:rPr>
            </w:pPr>
            <w:r>
              <w:rPr>
                <w:rFonts w:eastAsia="Times New Roman"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CFE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43A3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B42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E89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08E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0F51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6C2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EF792" w14:textId="77777777" w:rsidR="00061339" w:rsidRDefault="00061339" w:rsidP="002275DB">
            <w:pPr>
              <w:rPr>
                <w:rFonts w:eastAsia="Times New Roman"/>
              </w:rPr>
            </w:pPr>
            <w:r>
              <w:rPr>
                <w:rFonts w:eastAsia="Times New Roman" w:cs="Arial"/>
                <w:color w:val="000000"/>
                <w:sz w:val="16"/>
                <w:szCs w:val="16"/>
              </w:rPr>
              <w:t>Revision of SP-211309_rev06.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C80F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C7758" w14:textId="77777777" w:rsidR="00061339" w:rsidRDefault="00061339" w:rsidP="002275DB">
            <w:pPr>
              <w:rPr>
                <w:rFonts w:eastAsia="Times New Roman"/>
              </w:rPr>
            </w:pPr>
          </w:p>
        </w:tc>
      </w:tr>
      <w:tr w:rsidR="00061339" w14:paraId="63A6371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B190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CA4F2" w14:textId="77777777" w:rsidR="00061339" w:rsidRDefault="00061339" w:rsidP="002275DB">
            <w:pPr>
              <w:rPr>
                <w:rFonts w:eastAsia="Times New Roman"/>
              </w:rPr>
            </w:pPr>
            <w:r>
              <w:rPr>
                <w:rFonts w:eastAsia="Times New Roman" w:cs="Arial"/>
                <w:color w:val="000000"/>
                <w:sz w:val="16"/>
                <w:szCs w:val="16"/>
              </w:rPr>
              <w:t>SP-211595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0AB9B"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45564" w14:textId="77777777" w:rsidR="00061339" w:rsidRDefault="00061339" w:rsidP="002275DB">
            <w:pPr>
              <w:rPr>
                <w:rFonts w:eastAsia="Times New Roman"/>
              </w:rPr>
            </w:pPr>
            <w:r>
              <w:rPr>
                <w:rFonts w:eastAsia="Times New Roman" w:cs="Arial"/>
                <w:color w:val="000000"/>
                <w:sz w:val="16"/>
                <w:szCs w:val="16"/>
              </w:rPr>
              <w:t>New WID: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AF5F" w14:textId="77777777" w:rsidR="00061339" w:rsidRDefault="00061339" w:rsidP="002275DB">
            <w:pPr>
              <w:rPr>
                <w:rFonts w:eastAsia="Times New Roman"/>
              </w:rPr>
            </w:pPr>
            <w:r>
              <w:rPr>
                <w:rFonts w:eastAsia="Times New Roman" w:cs="Arial"/>
                <w:color w:val="000000"/>
                <w:sz w:val="16"/>
                <w:szCs w:val="16"/>
              </w:rPr>
              <w:t>Peraton Labs, CISA ECD, Verizon UK Ltd, AT&amp;T, T-Mobile USA, Dish Networks, MITRE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0CB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5180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D2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387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A57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91BA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F0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8904A" w14:textId="77777777" w:rsidR="00061339" w:rsidRDefault="00061339" w:rsidP="002275DB">
            <w:pPr>
              <w:rPr>
                <w:rFonts w:eastAsia="Times New Roman"/>
              </w:rPr>
            </w:pPr>
            <w:r>
              <w:rPr>
                <w:rFonts w:eastAsia="Times New Roman" w:cs="Arial"/>
                <w:color w:val="000000"/>
                <w:sz w:val="16"/>
                <w:szCs w:val="16"/>
              </w:rPr>
              <w:t>Revision of SP-211310_rev01.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44BA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77813" w14:textId="77777777" w:rsidR="00061339" w:rsidRDefault="00061339" w:rsidP="002275DB">
            <w:pPr>
              <w:rPr>
                <w:rFonts w:eastAsia="Times New Roman"/>
              </w:rPr>
            </w:pPr>
          </w:p>
        </w:tc>
      </w:tr>
      <w:tr w:rsidR="00061339" w14:paraId="40B4048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D0E93" w14:textId="77777777" w:rsidR="00061339" w:rsidRDefault="00061339" w:rsidP="002275DB">
            <w:pPr>
              <w:rPr>
                <w:rFonts w:eastAsia="Times New Roman"/>
                <w:sz w:val="24"/>
                <w:szCs w:val="24"/>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522B2" w14:textId="77777777" w:rsidR="00061339" w:rsidRDefault="00061339" w:rsidP="002275DB">
            <w:pPr>
              <w:rPr>
                <w:rFonts w:eastAsia="Times New Roman"/>
              </w:rPr>
            </w:pPr>
            <w:r>
              <w:rPr>
                <w:rFonts w:eastAsia="Times New Roman" w:cs="Arial"/>
                <w:color w:val="000000"/>
                <w:sz w:val="16"/>
                <w:szCs w:val="16"/>
              </w:rPr>
              <w:t>SP-211596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10C4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03B16" w14:textId="77777777" w:rsidR="00061339" w:rsidRDefault="00061339" w:rsidP="002275DB">
            <w:pPr>
              <w:rPr>
                <w:rFonts w:eastAsia="Times New Roman"/>
              </w:rPr>
            </w:pPr>
            <w:r>
              <w:rPr>
                <w:rFonts w:eastAsia="Times New Roman"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77F2E"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C66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71EB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201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361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1A2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9B46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AE7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AACF" w14:textId="77777777" w:rsidR="00061339" w:rsidRDefault="00061339" w:rsidP="002275DB">
            <w:pPr>
              <w:rPr>
                <w:rFonts w:eastAsia="Times New Roman"/>
              </w:rPr>
            </w:pPr>
            <w:r>
              <w:rPr>
                <w:rFonts w:eastAsia="Times New Roman" w:cs="Arial"/>
                <w:color w:val="000000"/>
                <w:sz w:val="16"/>
                <w:szCs w:val="16"/>
              </w:rPr>
              <w:t>Revision of SP-211311_rev02. Approved. Corrections at CC#5. Revised to SP-211633.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5A34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615EE" w14:textId="77777777" w:rsidR="00061339" w:rsidRDefault="00061339" w:rsidP="002275DB">
            <w:pPr>
              <w:rPr>
                <w:rFonts w:eastAsia="Times New Roman"/>
              </w:rPr>
            </w:pPr>
            <w:r>
              <w:rPr>
                <w:rFonts w:eastAsia="Times New Roman" w:cs="Arial"/>
                <w:color w:val="000000"/>
                <w:sz w:val="16"/>
                <w:szCs w:val="16"/>
              </w:rPr>
              <w:t>SP-211633</w:t>
            </w:r>
          </w:p>
        </w:tc>
      </w:tr>
      <w:tr w:rsidR="00061339" w14:paraId="44BA33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FA529"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FED1D" w14:textId="77777777" w:rsidR="00061339" w:rsidRDefault="00061339" w:rsidP="002275DB">
            <w:pPr>
              <w:rPr>
                <w:rFonts w:eastAsia="Times New Roman"/>
              </w:rPr>
            </w:pPr>
            <w:r>
              <w:rPr>
                <w:rFonts w:eastAsia="Times New Roman" w:cs="Arial"/>
                <w:color w:val="000000"/>
                <w:sz w:val="16"/>
                <w:szCs w:val="16"/>
              </w:rPr>
              <w:t>SP-211597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8358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91950" w14:textId="77777777" w:rsidR="00061339" w:rsidRDefault="00061339" w:rsidP="002275DB">
            <w:pPr>
              <w:rPr>
                <w:rFonts w:eastAsia="Times New Roman"/>
              </w:rPr>
            </w:pPr>
            <w:r>
              <w:rPr>
                <w:rFonts w:eastAsia="Times New Roman" w:cs="Arial"/>
                <w:color w:val="000000"/>
                <w:sz w:val="16"/>
                <w:szCs w:val="16"/>
              </w:rPr>
              <w:t>New SID on Study on 5G Timing Resiliency and TSC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D32C" w14:textId="77777777" w:rsidR="00061339" w:rsidRDefault="00061339" w:rsidP="002275DB">
            <w:pPr>
              <w:rPr>
                <w:rFonts w:eastAsia="Times New Roman"/>
              </w:rPr>
            </w:pPr>
            <w:r>
              <w:rPr>
                <w:rFonts w:eastAsia="Times New Roman" w:cs="Arial"/>
                <w:color w:val="000000"/>
                <w:sz w:val="16"/>
                <w:szCs w:val="16"/>
              </w:rPr>
              <w:t>Nokia, Nokia Shanghai Bell, Verizon, AT&amp;T, Sennheiser, Huawei, HiSilicon, Matrixx, ZTE, China Unicom, Vivo, NTT Docomo, ETRI, Xiaomi, Orange, China Mobile, KDDI, Tencent, T-Mobile USA, Interdigital, Samsung, CATT, Deutsche Telekom, Ericsson, Denso, BMWi, SK Telecom, Oracle, CBN, Broadcom, LG Electronics, NICT, Mediatek Inc, 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E39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7D05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FEC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817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628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15F0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7BF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B1253" w14:textId="77777777" w:rsidR="00061339" w:rsidRDefault="00061339" w:rsidP="002275DB">
            <w:pPr>
              <w:rPr>
                <w:rFonts w:eastAsia="Times New Roman"/>
              </w:rPr>
            </w:pPr>
            <w:r>
              <w:rPr>
                <w:rFonts w:eastAsia="Times New Roman" w:cs="Arial"/>
                <w:color w:val="000000"/>
                <w:sz w:val="16"/>
                <w:szCs w:val="16"/>
              </w:rPr>
              <w:t>Revision of SP-211312_rev04. Approved. Corrections at CC#5. Revised to SP-211634.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AD7BD"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427A" w14:textId="77777777" w:rsidR="00061339" w:rsidRDefault="00061339" w:rsidP="002275DB">
            <w:pPr>
              <w:rPr>
                <w:rFonts w:eastAsia="Times New Roman"/>
              </w:rPr>
            </w:pPr>
            <w:r>
              <w:rPr>
                <w:rFonts w:eastAsia="Times New Roman" w:cs="Arial"/>
                <w:color w:val="000000"/>
                <w:sz w:val="16"/>
                <w:szCs w:val="16"/>
              </w:rPr>
              <w:t>SP-211634</w:t>
            </w:r>
          </w:p>
        </w:tc>
      </w:tr>
      <w:tr w:rsidR="00061339" w14:paraId="235C1BD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379B3"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0A384" w14:textId="77777777" w:rsidR="00061339" w:rsidRDefault="00061339" w:rsidP="002275DB">
            <w:pPr>
              <w:rPr>
                <w:rFonts w:eastAsia="Times New Roman"/>
              </w:rPr>
            </w:pPr>
            <w:r>
              <w:rPr>
                <w:rFonts w:eastAsia="Times New Roman" w:cs="Arial"/>
                <w:color w:val="000000"/>
                <w:sz w:val="16"/>
                <w:szCs w:val="16"/>
              </w:rPr>
              <w:t>SP-211598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DD07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3A3C6" w14:textId="77777777" w:rsidR="00061339" w:rsidRDefault="00061339" w:rsidP="002275DB">
            <w:pPr>
              <w:rPr>
                <w:rFonts w:eastAsia="Times New Roman"/>
              </w:rPr>
            </w:pPr>
            <w:r>
              <w:rPr>
                <w:rFonts w:eastAsia="Times New Roman" w:cs="Arial"/>
                <w:color w:val="000000"/>
                <w:sz w:val="16"/>
                <w:szCs w:val="16"/>
              </w:rPr>
              <w:t>New SID: Study on enhanced support of NR RedCap with long eDRX for RRC INACTIVE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EB966"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B49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E977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5BA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9D2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DA0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6D78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787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F4BDA" w14:textId="77777777" w:rsidR="00061339" w:rsidRDefault="00061339" w:rsidP="002275DB">
            <w:pPr>
              <w:rPr>
                <w:rFonts w:eastAsia="Times New Roman"/>
              </w:rPr>
            </w:pPr>
            <w:r>
              <w:rPr>
                <w:rFonts w:eastAsia="Times New Roman" w:cs="Arial"/>
                <w:color w:val="000000"/>
                <w:sz w:val="16"/>
                <w:szCs w:val="16"/>
              </w:rPr>
              <w:t>Revision of SP-211313_rev04. Approved. Corrections at CC#5. Revised to SP-211635.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B5B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157A5" w14:textId="77777777" w:rsidR="00061339" w:rsidRDefault="00061339" w:rsidP="002275DB">
            <w:pPr>
              <w:rPr>
                <w:rFonts w:eastAsia="Times New Roman"/>
              </w:rPr>
            </w:pPr>
            <w:r>
              <w:rPr>
                <w:rFonts w:eastAsia="Times New Roman" w:cs="Arial"/>
                <w:color w:val="000000"/>
                <w:sz w:val="16"/>
                <w:szCs w:val="16"/>
              </w:rPr>
              <w:t>SP-211635</w:t>
            </w:r>
          </w:p>
        </w:tc>
      </w:tr>
      <w:tr w:rsidR="00061339" w14:paraId="49933C8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4410D"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04990" w14:textId="77777777" w:rsidR="00061339" w:rsidRDefault="00061339" w:rsidP="002275DB">
            <w:pPr>
              <w:rPr>
                <w:rFonts w:eastAsia="Times New Roman"/>
              </w:rPr>
            </w:pPr>
            <w:r>
              <w:rPr>
                <w:rFonts w:eastAsia="Times New Roman" w:cs="Arial"/>
                <w:color w:val="000000"/>
                <w:sz w:val="16"/>
                <w:szCs w:val="16"/>
              </w:rPr>
              <w:t>SP-211599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3223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41FB4" w14:textId="77777777" w:rsidR="00061339" w:rsidRDefault="00061339" w:rsidP="002275DB">
            <w:pPr>
              <w:rPr>
                <w:rFonts w:eastAsia="Times New Roman"/>
              </w:rPr>
            </w:pPr>
            <w:r>
              <w:rPr>
                <w:rFonts w:eastAsia="Times New Roman" w:cs="Arial"/>
                <w:color w:val="000000"/>
                <w:sz w:val="16"/>
                <w:szCs w:val="16"/>
              </w:rPr>
              <w:t>New SID on Study on Architecture Enhancements for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0E4B4" w14:textId="77777777" w:rsidR="00061339" w:rsidRDefault="00061339" w:rsidP="002275DB">
            <w:pPr>
              <w:rPr>
                <w:rFonts w:eastAsia="Times New Roman"/>
              </w:rPr>
            </w:pPr>
            <w:r>
              <w:rPr>
                <w:rFonts w:eastAsia="Times New Roman" w:cs="Arial"/>
                <w:color w:val="000000"/>
                <w:sz w:val="16"/>
                <w:szCs w:val="16"/>
              </w:rPr>
              <w:t>Qualcomm Incorporated, Sony, InterDigital Inc. AT&amp;T, Verizon UK Ltd, ZTE Corporation, Telstra, vivo Mobile Communications Ltd, Volkswagen AG, Philips International B.V., Xiaomi, SyncTechno Inc., FirstNet, Lenovo/Motorola Mobility, LG Electronics, Rakuten Mobile Inc., Thales, TNO, Apple, NOKIA, NOKIA SHANGHAI BELL, Intel,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29C9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E267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6AC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D1B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2FC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767C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607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2068A" w14:textId="77777777" w:rsidR="00061339" w:rsidRDefault="00061339" w:rsidP="002275DB">
            <w:pPr>
              <w:rPr>
                <w:rFonts w:eastAsia="Times New Roman"/>
              </w:rPr>
            </w:pPr>
            <w:r>
              <w:rPr>
                <w:rFonts w:eastAsia="Times New Roman" w:cs="Arial"/>
                <w:color w:val="000000"/>
                <w:sz w:val="16"/>
                <w:szCs w:val="16"/>
              </w:rPr>
              <w:t>Revision of SP-211314_rev05. Approved. Corrections at CC#5. Revised to SP-211636.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1842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75921" w14:textId="77777777" w:rsidR="00061339" w:rsidRDefault="00061339" w:rsidP="002275DB">
            <w:pPr>
              <w:rPr>
                <w:rFonts w:eastAsia="Times New Roman"/>
              </w:rPr>
            </w:pPr>
            <w:r>
              <w:rPr>
                <w:rFonts w:eastAsia="Times New Roman" w:cs="Arial"/>
                <w:color w:val="000000"/>
                <w:sz w:val="16"/>
                <w:szCs w:val="16"/>
              </w:rPr>
              <w:t>SP-211636</w:t>
            </w:r>
          </w:p>
        </w:tc>
      </w:tr>
      <w:tr w:rsidR="00061339" w14:paraId="6D46044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C6D7"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6E2DF" w14:textId="77777777" w:rsidR="00061339" w:rsidRDefault="00061339" w:rsidP="002275DB">
            <w:pPr>
              <w:rPr>
                <w:rFonts w:eastAsia="Times New Roman"/>
              </w:rPr>
            </w:pPr>
            <w:r>
              <w:rPr>
                <w:rFonts w:eastAsia="Times New Roman" w:cs="Arial"/>
                <w:color w:val="000000"/>
                <w:sz w:val="16"/>
                <w:szCs w:val="16"/>
              </w:rPr>
              <w:t>SP-211600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A6AC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EAE4E" w14:textId="77777777" w:rsidR="00061339" w:rsidRDefault="00061339" w:rsidP="002275DB">
            <w:pPr>
              <w:rPr>
                <w:rFonts w:eastAsia="Times New Roman"/>
              </w:rPr>
            </w:pPr>
            <w:r>
              <w:rPr>
                <w:rFonts w:eastAsia="Times New Roman"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1BCBA"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215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A23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9BB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D9B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E4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9D58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1C1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E4E07" w14:textId="77777777" w:rsidR="00061339" w:rsidRDefault="00061339" w:rsidP="002275DB">
            <w:pPr>
              <w:rPr>
                <w:rFonts w:eastAsia="Times New Roman"/>
              </w:rPr>
            </w:pPr>
            <w:r>
              <w:rPr>
                <w:rFonts w:eastAsia="Times New Roman" w:cs="Arial"/>
                <w:color w:val="000000"/>
                <w:sz w:val="16"/>
                <w:szCs w:val="16"/>
              </w:rPr>
              <w:t>Revision of SP-211315_rev03. Approved. Corrections at CC#5. Revised to SP-211637.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424C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3D603" w14:textId="77777777" w:rsidR="00061339" w:rsidRDefault="00061339" w:rsidP="002275DB">
            <w:pPr>
              <w:rPr>
                <w:rFonts w:eastAsia="Times New Roman"/>
              </w:rPr>
            </w:pPr>
            <w:r>
              <w:rPr>
                <w:rFonts w:eastAsia="Times New Roman" w:cs="Arial"/>
                <w:color w:val="000000"/>
                <w:sz w:val="16"/>
                <w:szCs w:val="16"/>
              </w:rPr>
              <w:t>SP-211637</w:t>
            </w:r>
          </w:p>
        </w:tc>
      </w:tr>
      <w:tr w:rsidR="00061339" w14:paraId="747FCB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E49A5"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C078C" w14:textId="77777777" w:rsidR="00061339" w:rsidRDefault="00061339" w:rsidP="002275DB">
            <w:pPr>
              <w:rPr>
                <w:rFonts w:eastAsia="Times New Roman"/>
              </w:rPr>
            </w:pPr>
            <w:r>
              <w:rPr>
                <w:rFonts w:eastAsia="Times New Roman" w:cs="Arial"/>
                <w:color w:val="000000"/>
                <w:sz w:val="16"/>
                <w:szCs w:val="16"/>
              </w:rPr>
              <w:t>SP-211601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A601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870D" w14:textId="77777777" w:rsidR="00061339" w:rsidRDefault="00061339" w:rsidP="002275DB">
            <w:pPr>
              <w:rPr>
                <w:rFonts w:eastAsia="Times New Roman"/>
              </w:rPr>
            </w:pPr>
            <w:r>
              <w:rPr>
                <w:rFonts w:eastAsia="Times New Roman" w:cs="Arial"/>
                <w:color w:val="000000"/>
                <w:sz w:val="16"/>
                <w:szCs w:val="16"/>
              </w:rPr>
              <w:t>New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DE8DF"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B831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1A9A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750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E91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0A4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B78F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D55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43149" w14:textId="77777777" w:rsidR="00061339" w:rsidRDefault="00061339" w:rsidP="002275DB">
            <w:pPr>
              <w:rPr>
                <w:rFonts w:eastAsia="Times New Roman"/>
              </w:rPr>
            </w:pPr>
            <w:r>
              <w:rPr>
                <w:rFonts w:eastAsia="Times New Roman" w:cs="Arial"/>
                <w:color w:val="000000"/>
                <w:sz w:val="16"/>
                <w:szCs w:val="16"/>
              </w:rPr>
              <w:t>Revision of SP-211316_rev02. Approved. Corrections at CC#5. Revised to SP-211638.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397C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3B551" w14:textId="77777777" w:rsidR="00061339" w:rsidRDefault="00061339" w:rsidP="002275DB">
            <w:pPr>
              <w:rPr>
                <w:rFonts w:eastAsia="Times New Roman"/>
              </w:rPr>
            </w:pPr>
            <w:r>
              <w:rPr>
                <w:rFonts w:eastAsia="Times New Roman" w:cs="Arial"/>
                <w:color w:val="000000"/>
                <w:sz w:val="16"/>
                <w:szCs w:val="16"/>
              </w:rPr>
              <w:t>SP-211638</w:t>
            </w:r>
          </w:p>
        </w:tc>
      </w:tr>
      <w:tr w:rsidR="00061339" w14:paraId="66D4A7F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CF19D"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DF12C" w14:textId="77777777" w:rsidR="00061339" w:rsidRDefault="00061339" w:rsidP="002275DB">
            <w:pPr>
              <w:rPr>
                <w:rFonts w:eastAsia="Times New Roman"/>
              </w:rPr>
            </w:pPr>
            <w:r>
              <w:rPr>
                <w:rFonts w:eastAsia="Times New Roman" w:cs="Arial"/>
                <w:color w:val="000000"/>
                <w:sz w:val="16"/>
                <w:szCs w:val="16"/>
              </w:rPr>
              <w:t>SP-211602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9F65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CE4F0" w14:textId="77777777" w:rsidR="00061339" w:rsidRDefault="00061339" w:rsidP="002275DB">
            <w:pPr>
              <w:rPr>
                <w:rFonts w:eastAsia="Times New Roman"/>
              </w:rPr>
            </w:pPr>
            <w:r>
              <w:rPr>
                <w:rFonts w:eastAsia="Times New Roman" w:cs="Arial"/>
                <w:color w:val="000000"/>
                <w:sz w:val="16"/>
                <w:szCs w:val="16"/>
              </w:rPr>
              <w:t>New SID on Study on Support of Satellite Backhauling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7A9E5"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DA6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52D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649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E89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9DD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F9FF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8C7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CCEB0" w14:textId="77777777" w:rsidR="00061339" w:rsidRDefault="00061339" w:rsidP="002275DB">
            <w:pPr>
              <w:rPr>
                <w:rFonts w:eastAsia="Times New Roman"/>
              </w:rPr>
            </w:pPr>
            <w:r>
              <w:rPr>
                <w:rFonts w:eastAsia="Times New Roman" w:cs="Arial"/>
                <w:color w:val="000000"/>
                <w:sz w:val="16"/>
                <w:szCs w:val="16"/>
              </w:rPr>
              <w:t>Revision of SP-211317_rev05. Approved. Corrections at CC#5. Revised to SP-211639.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1FBF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D391C" w14:textId="77777777" w:rsidR="00061339" w:rsidRDefault="00061339" w:rsidP="002275DB">
            <w:pPr>
              <w:rPr>
                <w:rFonts w:eastAsia="Times New Roman"/>
              </w:rPr>
            </w:pPr>
            <w:r>
              <w:rPr>
                <w:rFonts w:eastAsia="Times New Roman" w:cs="Arial"/>
                <w:color w:val="000000"/>
                <w:sz w:val="16"/>
                <w:szCs w:val="16"/>
              </w:rPr>
              <w:t>SP-211639</w:t>
            </w:r>
          </w:p>
        </w:tc>
      </w:tr>
      <w:tr w:rsidR="00061339" w14:paraId="118218E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D4CF6"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E27BF" w14:textId="77777777" w:rsidR="00061339" w:rsidRDefault="00061339" w:rsidP="002275DB">
            <w:pPr>
              <w:rPr>
                <w:rFonts w:eastAsia="Times New Roman"/>
              </w:rPr>
            </w:pPr>
            <w:r>
              <w:rPr>
                <w:rFonts w:eastAsia="Times New Roman" w:cs="Arial"/>
                <w:color w:val="000000"/>
                <w:sz w:val="16"/>
                <w:szCs w:val="16"/>
              </w:rPr>
              <w:t>SP-211603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7B4E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519E6" w14:textId="77777777" w:rsidR="00061339" w:rsidRDefault="00061339" w:rsidP="002275DB">
            <w:pPr>
              <w:rPr>
                <w:rFonts w:eastAsia="Times New Roman"/>
              </w:rPr>
            </w:pPr>
            <w:r>
              <w:rPr>
                <w:rFonts w:eastAsia="Times New Roman" w:cs="Arial"/>
                <w:color w:val="000000"/>
                <w:sz w:val="16"/>
                <w:szCs w:val="16"/>
              </w:rPr>
              <w:t>New SID: Study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F8E1B" w14:textId="77777777" w:rsidR="00061339" w:rsidRDefault="00061339" w:rsidP="002275DB">
            <w:pPr>
              <w:rPr>
                <w:rFonts w:eastAsia="Times New Roman"/>
              </w:rPr>
            </w:pPr>
            <w:r>
              <w:rPr>
                <w:rFonts w:eastAsia="Times New Roman" w:cs="Arial"/>
                <w:color w:val="000000"/>
                <w:sz w:val="16"/>
                <w:szCs w:val="16"/>
              </w:rPr>
              <w:t>Huawei, HiSilicon, Samsung, CATT, China Mobile, China Telecom, China Unicom, ZTE, Juniper, SK Telecom, KT Corp, LG Uplus, KPN, Siemens, Robert Bosch GmbH, LGE, Spreadtrum Communications, ETRI, CAICT, China Southern Power Grid, CEPRI, CBN, SIA, DISH Network, Volkswagen AG, Quectel, EDF, 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B7DE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99D1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C98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3BC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028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196C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D0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0A716" w14:textId="77777777" w:rsidR="00061339" w:rsidRDefault="00061339" w:rsidP="002275DB">
            <w:pPr>
              <w:rPr>
                <w:rFonts w:eastAsia="Times New Roman"/>
              </w:rPr>
            </w:pPr>
            <w:r>
              <w:rPr>
                <w:rFonts w:eastAsia="Times New Roman" w:cs="Arial"/>
                <w:color w:val="000000"/>
                <w:sz w:val="16"/>
                <w:szCs w:val="16"/>
              </w:rPr>
              <w:t>Revision of SP-211318_rev06.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6C8B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FDB05" w14:textId="77777777" w:rsidR="00061339" w:rsidRDefault="00061339" w:rsidP="002275DB">
            <w:pPr>
              <w:rPr>
                <w:rFonts w:eastAsia="Times New Roman"/>
              </w:rPr>
            </w:pPr>
          </w:p>
        </w:tc>
      </w:tr>
      <w:tr w:rsidR="00061339" w14:paraId="1D09B26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2E1DD"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FA3BD" w14:textId="77777777" w:rsidR="00061339" w:rsidRDefault="00061339" w:rsidP="002275DB">
            <w:pPr>
              <w:rPr>
                <w:rFonts w:eastAsia="Times New Roman"/>
              </w:rPr>
            </w:pPr>
            <w:r>
              <w:rPr>
                <w:rFonts w:eastAsia="Times New Roman" w:cs="Arial"/>
                <w:color w:val="000000"/>
                <w:sz w:val="16"/>
                <w:szCs w:val="16"/>
              </w:rPr>
              <w:t>SP-211604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97C4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26C5E" w14:textId="77777777" w:rsidR="00061339" w:rsidRDefault="00061339" w:rsidP="002275DB">
            <w:pPr>
              <w:rPr>
                <w:rFonts w:eastAsia="Times New Roman"/>
              </w:rPr>
            </w:pPr>
            <w:r>
              <w:rPr>
                <w:rFonts w:eastAsia="Times New Roman" w:cs="Arial"/>
                <w:color w:val="000000"/>
                <w:sz w:val="16"/>
                <w:szCs w:val="16"/>
              </w:rPr>
              <w:t>New SID: new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41630"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3E03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D985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A0C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B2F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29AB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5BD7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147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2F292" w14:textId="77777777" w:rsidR="00061339" w:rsidRDefault="00061339" w:rsidP="002275DB">
            <w:pPr>
              <w:rPr>
                <w:rFonts w:eastAsia="Times New Roman"/>
              </w:rPr>
            </w:pPr>
            <w:r>
              <w:rPr>
                <w:rFonts w:eastAsia="Times New Roman" w:cs="Arial"/>
                <w:color w:val="000000"/>
                <w:sz w:val="16"/>
                <w:szCs w:val="16"/>
              </w:rPr>
              <w:t>Revision of SP-211319_rev02. Approved. Corrections at CC#5. Revised to SP-211640.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098A9"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D927E" w14:textId="77777777" w:rsidR="00061339" w:rsidRDefault="00061339" w:rsidP="002275DB">
            <w:pPr>
              <w:rPr>
                <w:rFonts w:eastAsia="Times New Roman"/>
              </w:rPr>
            </w:pPr>
            <w:r>
              <w:rPr>
                <w:rFonts w:eastAsia="Times New Roman" w:cs="Arial"/>
                <w:color w:val="000000"/>
                <w:sz w:val="16"/>
                <w:szCs w:val="16"/>
              </w:rPr>
              <w:t>SP-211640</w:t>
            </w:r>
          </w:p>
        </w:tc>
      </w:tr>
      <w:tr w:rsidR="00061339" w14:paraId="31CE496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F0AD1"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EBA23" w14:textId="77777777" w:rsidR="00061339" w:rsidRDefault="00061339" w:rsidP="002275DB">
            <w:pPr>
              <w:rPr>
                <w:rFonts w:eastAsia="Times New Roman"/>
              </w:rPr>
            </w:pPr>
            <w:r>
              <w:rPr>
                <w:rFonts w:eastAsia="Times New Roman" w:cs="Arial"/>
                <w:color w:val="000000"/>
                <w:sz w:val="16"/>
                <w:szCs w:val="16"/>
              </w:rPr>
              <w:t>SP-211605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8BC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97069" w14:textId="77777777" w:rsidR="00061339" w:rsidRDefault="00061339" w:rsidP="002275DB">
            <w:pPr>
              <w:rPr>
                <w:rFonts w:eastAsia="Times New Roman"/>
              </w:rPr>
            </w:pPr>
            <w:r>
              <w:rPr>
                <w:rFonts w:eastAsia="Times New Roman" w:cs="Arial"/>
                <w:color w:val="000000"/>
                <w:sz w:val="16"/>
                <w:szCs w:val="16"/>
              </w:rPr>
              <w:t>Study on Enhancement of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A4B61" w14:textId="77777777" w:rsidR="00061339" w:rsidRDefault="00061339" w:rsidP="002275DB">
            <w:pPr>
              <w:rPr>
                <w:rFonts w:eastAsia="Times New Roman"/>
              </w:rPr>
            </w:pPr>
            <w:r>
              <w:rPr>
                <w:rFonts w:eastAsia="Times New Roman" w:cs="Arial"/>
                <w:color w:val="000000"/>
                <w:sz w:val="16"/>
                <w:szCs w:val="16"/>
              </w:rPr>
              <w:t>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A9C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253D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808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C67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EA0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2A92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F11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6DD22" w14:textId="77777777" w:rsidR="00061339" w:rsidRDefault="00061339" w:rsidP="002275DB">
            <w:pPr>
              <w:rPr>
                <w:rFonts w:eastAsia="Times New Roman"/>
              </w:rPr>
            </w:pPr>
            <w:r>
              <w:rPr>
                <w:rFonts w:eastAsia="Times New Roman" w:cs="Arial"/>
                <w:color w:val="000000"/>
                <w:sz w:val="16"/>
                <w:szCs w:val="16"/>
              </w:rPr>
              <w:t>Revision of SP-211320_rev09. Approved. Corrections at CC#5. Revised to SP-211641.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E435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AEA61" w14:textId="77777777" w:rsidR="00061339" w:rsidRDefault="00061339" w:rsidP="002275DB">
            <w:pPr>
              <w:rPr>
                <w:rFonts w:eastAsia="Times New Roman"/>
              </w:rPr>
            </w:pPr>
            <w:r>
              <w:rPr>
                <w:rFonts w:eastAsia="Times New Roman" w:cs="Arial"/>
                <w:color w:val="000000"/>
                <w:sz w:val="16"/>
                <w:szCs w:val="16"/>
              </w:rPr>
              <w:t>SP-211641</w:t>
            </w:r>
          </w:p>
        </w:tc>
      </w:tr>
      <w:tr w:rsidR="00061339" w14:paraId="275A37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3D1A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F0BEC" w14:textId="77777777" w:rsidR="00061339" w:rsidRDefault="00061339" w:rsidP="002275DB">
            <w:pPr>
              <w:rPr>
                <w:rFonts w:eastAsia="Times New Roman"/>
              </w:rPr>
            </w:pPr>
            <w:r>
              <w:rPr>
                <w:rFonts w:eastAsia="Times New Roman" w:cs="Arial"/>
                <w:color w:val="000000"/>
                <w:sz w:val="16"/>
                <w:szCs w:val="16"/>
              </w:rPr>
              <w:t>SP-211606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93A2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970DE" w14:textId="77777777" w:rsidR="00061339" w:rsidRDefault="00061339" w:rsidP="002275DB">
            <w:pPr>
              <w:rPr>
                <w:rFonts w:eastAsia="Times New Roman"/>
              </w:rPr>
            </w:pPr>
            <w:r>
              <w:rPr>
                <w:rFonts w:eastAsia="Times New Roman" w:cs="Arial"/>
                <w:color w:val="000000"/>
                <w:sz w:val="16"/>
                <w:szCs w:val="16"/>
              </w:rPr>
              <w:t>New SID on enhancement of 5G AM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BC80A" w14:textId="77777777" w:rsidR="00061339" w:rsidRDefault="00061339" w:rsidP="002275DB">
            <w:pPr>
              <w:rPr>
                <w:rFonts w:eastAsia="Times New Roman"/>
              </w:rPr>
            </w:pPr>
            <w:r>
              <w:rPr>
                <w:rFonts w:eastAsia="Times New Roman" w:cs="Arial"/>
                <w:color w:val="000000"/>
                <w:sz w:val="16"/>
                <w:szCs w:val="16"/>
              </w:rPr>
              <w:t xml:space="preserve">China Telecom, CATT, China Mobile, China Unicom, Ericsson, Huawei, Intel, Oracle, Tencent, </w:t>
            </w:r>
            <w:r>
              <w:rPr>
                <w:rFonts w:eastAsia="Times New Roman" w:cs="Arial"/>
                <w:color w:val="000000"/>
                <w:sz w:val="16"/>
                <w:szCs w:val="16"/>
              </w:rPr>
              <w:lastRenderedPageBreak/>
              <w:t>vivo, ZTE, CAICT, CEPRI, Inspur, Vodafone, Facebook, Charter, Telstra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2E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7636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DFA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3D4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70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8352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C99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0FD6D" w14:textId="77777777" w:rsidR="00061339" w:rsidRDefault="00061339" w:rsidP="002275DB">
            <w:pPr>
              <w:rPr>
                <w:rFonts w:eastAsia="Times New Roman"/>
              </w:rPr>
            </w:pPr>
            <w:r>
              <w:rPr>
                <w:rFonts w:eastAsia="Times New Roman" w:cs="Arial"/>
                <w:color w:val="000000"/>
                <w:sz w:val="16"/>
                <w:szCs w:val="16"/>
              </w:rPr>
              <w:t xml:space="preserve">Revision of SP-211321_rev01. Approved. Corrections </w:t>
            </w:r>
            <w:r>
              <w:rPr>
                <w:rFonts w:eastAsia="Times New Roman" w:cs="Arial"/>
                <w:color w:val="000000"/>
                <w:sz w:val="16"/>
                <w:szCs w:val="16"/>
              </w:rPr>
              <w:lastRenderedPageBreak/>
              <w:t>at CC#5. Revised to SP-211642.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6F923" w14:textId="77777777" w:rsidR="00061339" w:rsidRDefault="00061339" w:rsidP="002275DB">
            <w:pPr>
              <w:rPr>
                <w:rFonts w:eastAsia="Times New Roman"/>
              </w:rPr>
            </w:pPr>
            <w:r>
              <w:rPr>
                <w:rFonts w:eastAsia="Times New Roman"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08064" w14:textId="77777777" w:rsidR="00061339" w:rsidRDefault="00061339" w:rsidP="002275DB">
            <w:pPr>
              <w:rPr>
                <w:rFonts w:eastAsia="Times New Roman"/>
              </w:rPr>
            </w:pPr>
            <w:r>
              <w:rPr>
                <w:rFonts w:eastAsia="Times New Roman" w:cs="Arial"/>
                <w:color w:val="000000"/>
                <w:sz w:val="16"/>
                <w:szCs w:val="16"/>
              </w:rPr>
              <w:t>SP-211642</w:t>
            </w:r>
          </w:p>
        </w:tc>
      </w:tr>
      <w:tr w:rsidR="00061339" w14:paraId="1D6D133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21569"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C41B2" w14:textId="77777777" w:rsidR="00061339" w:rsidRDefault="00061339" w:rsidP="002275DB">
            <w:pPr>
              <w:rPr>
                <w:rFonts w:eastAsia="Times New Roman"/>
              </w:rPr>
            </w:pPr>
            <w:r>
              <w:rPr>
                <w:rFonts w:eastAsia="Times New Roman" w:cs="Arial"/>
                <w:color w:val="000000"/>
                <w:sz w:val="16"/>
                <w:szCs w:val="16"/>
              </w:rPr>
              <w:t>SP-211607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140B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CEB2D" w14:textId="77777777" w:rsidR="00061339" w:rsidRDefault="00061339" w:rsidP="002275DB">
            <w:pPr>
              <w:rPr>
                <w:rFonts w:eastAsia="Times New Roman"/>
              </w:rPr>
            </w:pPr>
            <w:r>
              <w:rPr>
                <w:rFonts w:eastAsia="Times New Roman" w:cs="Arial"/>
                <w:color w:val="000000"/>
                <w:sz w:val="16"/>
                <w:szCs w:val="16"/>
              </w:rPr>
              <w:t>New SID on Personal IoT Network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6DB64"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B4E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F9C2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5545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04E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16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5B2A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2AA0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1725B" w14:textId="77777777" w:rsidR="00061339" w:rsidRDefault="00061339" w:rsidP="002275DB">
            <w:pPr>
              <w:rPr>
                <w:rFonts w:eastAsia="Times New Roman"/>
              </w:rPr>
            </w:pPr>
            <w:r>
              <w:rPr>
                <w:rFonts w:eastAsia="Times New Roman" w:cs="Arial"/>
                <w:color w:val="000000"/>
                <w:sz w:val="16"/>
                <w:szCs w:val="16"/>
              </w:rPr>
              <w:t>Revision of SP-211322_rev05. Approved. Corrections at CC#5. Revised to SP-211643.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D068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FE0BB" w14:textId="77777777" w:rsidR="00061339" w:rsidRDefault="00061339" w:rsidP="002275DB">
            <w:pPr>
              <w:rPr>
                <w:rFonts w:eastAsia="Times New Roman"/>
              </w:rPr>
            </w:pPr>
            <w:r>
              <w:rPr>
                <w:rFonts w:eastAsia="Times New Roman" w:cs="Arial"/>
                <w:color w:val="000000"/>
                <w:sz w:val="16"/>
                <w:szCs w:val="16"/>
              </w:rPr>
              <w:t>SP-211643</w:t>
            </w:r>
          </w:p>
        </w:tc>
      </w:tr>
      <w:tr w:rsidR="00061339" w14:paraId="3798CBA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60D8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2B064" w14:textId="77777777" w:rsidR="00061339" w:rsidRDefault="00061339" w:rsidP="002275DB">
            <w:pPr>
              <w:rPr>
                <w:rFonts w:eastAsia="Times New Roman"/>
              </w:rPr>
            </w:pPr>
            <w:r>
              <w:rPr>
                <w:rFonts w:eastAsia="Times New Roman" w:cs="Arial"/>
                <w:color w:val="000000"/>
                <w:sz w:val="16"/>
                <w:szCs w:val="16"/>
              </w:rPr>
              <w:t>SP-211608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5C1F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F388A" w14:textId="77777777" w:rsidR="00061339" w:rsidRDefault="00061339" w:rsidP="002275DB">
            <w:pPr>
              <w:rPr>
                <w:rFonts w:eastAsia="Times New Roman"/>
              </w:rPr>
            </w:pPr>
            <w:r>
              <w:rPr>
                <w:rFonts w:eastAsia="Times New Roman" w:cs="Arial"/>
                <w:color w:val="000000"/>
                <w:sz w:val="16"/>
                <w:szCs w:val="16"/>
              </w:rPr>
              <w:t>New SID: Study on system architecture for next generation real time communication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8B9E9" w14:textId="77777777" w:rsidR="00061339" w:rsidRDefault="00061339" w:rsidP="002275DB">
            <w:pPr>
              <w:rPr>
                <w:rFonts w:eastAsia="Times New Roman"/>
              </w:rPr>
            </w:pPr>
            <w:r>
              <w:rPr>
                <w:rFonts w:eastAsia="Times New Roman" w:cs="Arial"/>
                <w:color w:val="000000"/>
                <w:sz w:val="16"/>
                <w:szCs w:val="16"/>
              </w:rPr>
              <w:t>China Mobile, China Unicom, Huawei, Hisilicon, ZTE, CATT, Vivo, Deutsche Telekom, T-Mobile USA, Ericsson, AT&amp;T, HONOR, KPN, Telefonica, 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0E6D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41BE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FFC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F8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66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AE91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D3E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2B6BB" w14:textId="77777777" w:rsidR="00061339" w:rsidRDefault="00061339" w:rsidP="002275DB">
            <w:pPr>
              <w:rPr>
                <w:rFonts w:eastAsia="Times New Roman"/>
              </w:rPr>
            </w:pPr>
            <w:r>
              <w:rPr>
                <w:rFonts w:eastAsia="Times New Roman" w:cs="Arial"/>
                <w:color w:val="000000"/>
                <w:sz w:val="16"/>
                <w:szCs w:val="16"/>
              </w:rPr>
              <w:t>Revision of SP-211323_rev02. Approved. Corrections at CC#5. Revised to SP-211644.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8C7C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3E3DA" w14:textId="77777777" w:rsidR="00061339" w:rsidRDefault="00061339" w:rsidP="002275DB">
            <w:pPr>
              <w:rPr>
                <w:rFonts w:eastAsia="Times New Roman"/>
              </w:rPr>
            </w:pPr>
            <w:r>
              <w:rPr>
                <w:rFonts w:eastAsia="Times New Roman" w:cs="Arial"/>
                <w:color w:val="000000"/>
                <w:sz w:val="16"/>
                <w:szCs w:val="16"/>
              </w:rPr>
              <w:t>SP-211644</w:t>
            </w:r>
          </w:p>
        </w:tc>
      </w:tr>
      <w:tr w:rsidR="00061339" w14:paraId="3247BA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A3A6B"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0148F" w14:textId="77777777" w:rsidR="00061339" w:rsidRDefault="00061339" w:rsidP="002275DB">
            <w:pPr>
              <w:rPr>
                <w:rFonts w:eastAsia="Times New Roman"/>
              </w:rPr>
            </w:pPr>
            <w:r>
              <w:rPr>
                <w:rFonts w:eastAsia="Times New Roman" w:cs="Arial"/>
                <w:color w:val="000000"/>
                <w:sz w:val="16"/>
                <w:szCs w:val="16"/>
              </w:rPr>
              <w:t>SP-211609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164D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5D94D" w14:textId="77777777" w:rsidR="00061339" w:rsidRDefault="00061339" w:rsidP="002275DB">
            <w:pPr>
              <w:rPr>
                <w:rFonts w:eastAsia="Times New Roman"/>
              </w:rPr>
            </w:pPr>
            <w:r>
              <w:rPr>
                <w:rFonts w:eastAsia="Times New Roman" w:cs="Arial"/>
                <w:color w:val="000000"/>
                <w:sz w:val="16"/>
                <w:szCs w:val="16"/>
              </w:rPr>
              <w:t>New SID: Architectural enhancements for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E5954"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5DD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31CA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019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C38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9E2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751B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79C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A50C7" w14:textId="77777777" w:rsidR="00061339" w:rsidRDefault="00061339" w:rsidP="002275DB">
            <w:pPr>
              <w:rPr>
                <w:rFonts w:eastAsia="Times New Roman"/>
              </w:rPr>
            </w:pPr>
            <w:r>
              <w:rPr>
                <w:rFonts w:eastAsia="Times New Roman" w:cs="Arial"/>
                <w:color w:val="000000"/>
                <w:sz w:val="16"/>
                <w:szCs w:val="16"/>
              </w:rPr>
              <w:t>Revision of SP-211324_rev03. Approved. Corrections at CC#5. Revised to SP-211645.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9A2A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1E1FF" w14:textId="77777777" w:rsidR="00061339" w:rsidRDefault="00061339" w:rsidP="002275DB">
            <w:pPr>
              <w:rPr>
                <w:rFonts w:eastAsia="Times New Roman"/>
              </w:rPr>
            </w:pPr>
            <w:r>
              <w:rPr>
                <w:rFonts w:eastAsia="Times New Roman" w:cs="Arial"/>
                <w:color w:val="000000"/>
                <w:sz w:val="16"/>
                <w:szCs w:val="16"/>
              </w:rPr>
              <w:t>SP-211645</w:t>
            </w:r>
          </w:p>
        </w:tc>
      </w:tr>
      <w:tr w:rsidR="00061339" w14:paraId="2142116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3F354"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A8AFF" w14:textId="77777777" w:rsidR="00061339" w:rsidRDefault="00061339" w:rsidP="002275DB">
            <w:pPr>
              <w:rPr>
                <w:rFonts w:eastAsia="Times New Roman"/>
              </w:rPr>
            </w:pPr>
            <w:r>
              <w:rPr>
                <w:rFonts w:eastAsia="Times New Roman" w:cs="Arial"/>
                <w:color w:val="000000"/>
                <w:sz w:val="16"/>
                <w:szCs w:val="16"/>
              </w:rPr>
              <w:t>SP-211610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33C4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CD30C" w14:textId="77777777" w:rsidR="00061339" w:rsidRDefault="00061339" w:rsidP="002275DB">
            <w:pPr>
              <w:rPr>
                <w:rFonts w:eastAsia="Times New Roman"/>
              </w:rPr>
            </w:pPr>
            <w:r>
              <w:rPr>
                <w:rFonts w:eastAsia="Times New Roman" w:cs="Arial"/>
                <w:color w:val="000000"/>
                <w:sz w:val="16"/>
                <w:szCs w:val="16"/>
              </w:rPr>
              <w:t>New SID on Study on architecture enhancement for XR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7058"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792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DCFA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384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66A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C74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80AB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EC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9C292" w14:textId="77777777" w:rsidR="00061339" w:rsidRDefault="00061339" w:rsidP="002275DB">
            <w:pPr>
              <w:rPr>
                <w:rFonts w:eastAsia="Times New Roman"/>
              </w:rPr>
            </w:pPr>
            <w:r>
              <w:rPr>
                <w:rFonts w:eastAsia="Times New Roman" w:cs="Arial"/>
                <w:color w:val="000000"/>
                <w:sz w:val="16"/>
                <w:szCs w:val="16"/>
              </w:rPr>
              <w:t>Revision of SP-211325_rev06. Approved. Corrections at CC#5. Revised to SP-211646.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A39C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64501" w14:textId="77777777" w:rsidR="00061339" w:rsidRDefault="00061339" w:rsidP="002275DB">
            <w:pPr>
              <w:rPr>
                <w:rFonts w:eastAsia="Times New Roman"/>
              </w:rPr>
            </w:pPr>
            <w:r>
              <w:rPr>
                <w:rFonts w:eastAsia="Times New Roman" w:cs="Arial"/>
                <w:color w:val="000000"/>
                <w:sz w:val="16"/>
                <w:szCs w:val="16"/>
              </w:rPr>
              <w:t>SP-211646</w:t>
            </w:r>
          </w:p>
        </w:tc>
      </w:tr>
      <w:tr w:rsidR="00061339" w14:paraId="5151B40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3692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B05F" w14:textId="77777777" w:rsidR="00061339" w:rsidRDefault="00061339" w:rsidP="002275DB">
            <w:pPr>
              <w:rPr>
                <w:rFonts w:eastAsia="Times New Roman"/>
              </w:rPr>
            </w:pPr>
            <w:r>
              <w:rPr>
                <w:rFonts w:eastAsia="Times New Roman" w:cs="Arial"/>
                <w:color w:val="000000"/>
                <w:sz w:val="16"/>
                <w:szCs w:val="16"/>
              </w:rPr>
              <w:t>SP-211611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9223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2CC43" w14:textId="77777777" w:rsidR="00061339" w:rsidRDefault="00061339" w:rsidP="002275DB">
            <w:pPr>
              <w:rPr>
                <w:rFonts w:eastAsia="Times New Roman"/>
              </w:rPr>
            </w:pPr>
            <w:r>
              <w:rPr>
                <w:rFonts w:eastAsia="Times New Roman" w:cs="Arial"/>
                <w:color w:val="000000"/>
                <w:sz w:val="16"/>
                <w:szCs w:val="16"/>
              </w:rPr>
              <w:t>New SID on Study on Architecture Enhancement to support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2DADD"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336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9A97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278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700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AC03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B9FD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EFF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BAA09" w14:textId="77777777" w:rsidR="00061339" w:rsidRDefault="00061339" w:rsidP="002275DB">
            <w:pPr>
              <w:rPr>
                <w:rFonts w:eastAsia="Times New Roman"/>
              </w:rPr>
            </w:pPr>
            <w:r>
              <w:rPr>
                <w:rFonts w:eastAsia="Times New Roman" w:cs="Arial"/>
                <w:color w:val="000000"/>
                <w:sz w:val="16"/>
                <w:szCs w:val="16"/>
              </w:rPr>
              <w:t>Revision of SP-211326_rev03. Approved. Corrections at CC#5. Revised to SP-211647.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F66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6E2A5" w14:textId="77777777" w:rsidR="00061339" w:rsidRDefault="00061339" w:rsidP="002275DB">
            <w:pPr>
              <w:rPr>
                <w:rFonts w:eastAsia="Times New Roman"/>
              </w:rPr>
            </w:pPr>
            <w:r>
              <w:rPr>
                <w:rFonts w:eastAsia="Times New Roman" w:cs="Arial"/>
                <w:color w:val="000000"/>
                <w:sz w:val="16"/>
                <w:szCs w:val="16"/>
              </w:rPr>
              <w:t>SP-211647</w:t>
            </w:r>
          </w:p>
        </w:tc>
      </w:tr>
      <w:tr w:rsidR="00061339" w14:paraId="37CAB0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3389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EFBD4" w14:textId="77777777" w:rsidR="00061339" w:rsidRDefault="00061339" w:rsidP="002275DB">
            <w:pPr>
              <w:rPr>
                <w:rFonts w:eastAsia="Times New Roman"/>
              </w:rPr>
            </w:pPr>
            <w:r>
              <w:rPr>
                <w:rFonts w:eastAsia="Times New Roman" w:cs="Arial"/>
                <w:color w:val="000000"/>
                <w:sz w:val="16"/>
                <w:szCs w:val="16"/>
              </w:rPr>
              <w:t>SP-211612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FE15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47A9B" w14:textId="77777777" w:rsidR="00061339" w:rsidRDefault="00061339" w:rsidP="002275DB">
            <w:pPr>
              <w:rPr>
                <w:rFonts w:eastAsia="Times New Roman"/>
              </w:rPr>
            </w:pPr>
            <w:r>
              <w:rPr>
                <w:rFonts w:eastAsia="Times New Roman"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06866" w14:textId="77777777" w:rsidR="00061339" w:rsidRDefault="00061339" w:rsidP="002275DB">
            <w:pPr>
              <w:rPr>
                <w:rFonts w:eastAsia="Times New Roman"/>
              </w:rPr>
            </w:pPr>
            <w:r>
              <w:rPr>
                <w:rFonts w:eastAsia="Times New Roman" w:cs="Arial"/>
                <w:color w:val="000000"/>
                <w:sz w:val="16"/>
                <w:szCs w:val="16"/>
              </w:rPr>
              <w:t xml:space="preserve">Lenovo, Motorola Mobility, ZTE, Broadcom, Apple, Alibaba, Tencent, China Mobile, Convida Wireless, Deutsche Telekom, Nokia, Nokia Shanghai Bell, Samsung, Interdigital, MATRIXX Software, Cisco Systems, </w:t>
            </w:r>
            <w:r>
              <w:rPr>
                <w:rFonts w:eastAsia="Times New Roman" w:cs="Arial"/>
                <w:color w:val="000000"/>
                <w:sz w:val="16"/>
                <w:szCs w:val="16"/>
              </w:rPr>
              <w:lastRenderedPageBreak/>
              <w:t>Charter Communications, CableLabs, Comcast, CATT, Intelsat, Vivo, BT, Thales, HPE, Tessares, Telefonica, KPN, Orange, MediaTek Inc., Rogers Communications Canada, Huawei, Xiaomi, Bouygues Telecom, US Cellular, ETRI, NEC, UMA, Telstra, Tejas Networks, UIC, 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1CD9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937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05B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376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833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DB2A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BD7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58A15" w14:textId="77777777" w:rsidR="00061339" w:rsidRDefault="00061339" w:rsidP="002275DB">
            <w:pPr>
              <w:rPr>
                <w:rFonts w:eastAsia="Times New Roman"/>
              </w:rPr>
            </w:pPr>
            <w:r>
              <w:rPr>
                <w:rFonts w:eastAsia="Times New Roman" w:cs="Arial"/>
                <w:color w:val="000000"/>
                <w:sz w:val="16"/>
                <w:szCs w:val="16"/>
              </w:rPr>
              <w:t>Revision of SP-211327_rev02.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F14A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84060" w14:textId="77777777" w:rsidR="00061339" w:rsidRDefault="00061339" w:rsidP="002275DB">
            <w:pPr>
              <w:rPr>
                <w:rFonts w:eastAsia="Times New Roman"/>
              </w:rPr>
            </w:pPr>
          </w:p>
        </w:tc>
      </w:tr>
      <w:tr w:rsidR="00061339" w14:paraId="45B11ED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D106B"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BCD50" w14:textId="77777777" w:rsidR="00061339" w:rsidRDefault="00061339" w:rsidP="002275DB">
            <w:pPr>
              <w:rPr>
                <w:rFonts w:eastAsia="Times New Roman"/>
              </w:rPr>
            </w:pPr>
            <w:r>
              <w:rPr>
                <w:rFonts w:eastAsia="Times New Roman" w:cs="Arial"/>
                <w:color w:val="000000"/>
                <w:sz w:val="16"/>
                <w:szCs w:val="16"/>
              </w:rPr>
              <w:t>SP-211613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0340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8D2B3" w14:textId="77777777" w:rsidR="00061339" w:rsidRDefault="00061339" w:rsidP="002275DB">
            <w:pPr>
              <w:rPr>
                <w:rFonts w:eastAsia="Times New Roman"/>
              </w:rPr>
            </w:pPr>
            <w:r>
              <w:rPr>
                <w:rFonts w:eastAsia="Times New Roman" w:cs="Arial"/>
                <w:color w:val="000000"/>
                <w:sz w:val="16"/>
                <w:szCs w:val="16"/>
              </w:rPr>
              <w:t>New SID on 5G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7F4EA"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BB7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2860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C58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52C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E26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5501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F36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D4234" w14:textId="77777777" w:rsidR="00061339" w:rsidRDefault="00061339" w:rsidP="002275DB">
            <w:pPr>
              <w:rPr>
                <w:rFonts w:eastAsia="Times New Roman"/>
              </w:rPr>
            </w:pPr>
            <w:r>
              <w:rPr>
                <w:rFonts w:eastAsia="Times New Roman" w:cs="Arial"/>
                <w:color w:val="000000"/>
                <w:sz w:val="16"/>
                <w:szCs w:val="16"/>
              </w:rPr>
              <w:t>Revision of SP-211328_rev08. Approved. Corrections at CC#5. Revised to SP-211648.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1AAD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4E8BB" w14:textId="77777777" w:rsidR="00061339" w:rsidRDefault="00061339" w:rsidP="002275DB">
            <w:pPr>
              <w:rPr>
                <w:rFonts w:eastAsia="Times New Roman"/>
              </w:rPr>
            </w:pPr>
            <w:r>
              <w:rPr>
                <w:rFonts w:eastAsia="Times New Roman" w:cs="Arial"/>
                <w:color w:val="000000"/>
                <w:sz w:val="16"/>
                <w:szCs w:val="16"/>
              </w:rPr>
              <w:t>SP-211648</w:t>
            </w:r>
          </w:p>
        </w:tc>
      </w:tr>
      <w:tr w:rsidR="00061339" w14:paraId="39528D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97FE"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8BC59" w14:textId="77777777" w:rsidR="00061339" w:rsidRDefault="00061339" w:rsidP="002275DB">
            <w:pPr>
              <w:rPr>
                <w:rFonts w:eastAsia="Times New Roman"/>
              </w:rPr>
            </w:pPr>
            <w:r>
              <w:rPr>
                <w:rFonts w:eastAsia="Times New Roman" w:cs="Arial"/>
                <w:color w:val="000000"/>
                <w:sz w:val="16"/>
                <w:szCs w:val="16"/>
              </w:rPr>
              <w:t>SP-211614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E6A5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25470"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E1572" w14:textId="77777777" w:rsidR="00061339" w:rsidRDefault="00061339" w:rsidP="002275DB">
            <w:pPr>
              <w:rPr>
                <w:rFonts w:eastAsia="Times New Roman"/>
              </w:rPr>
            </w:pPr>
            <w:r>
              <w:rPr>
                <w:rFonts w:eastAsia="Times New Roman" w:cs="Arial"/>
                <w:color w:val="000000"/>
                <w:sz w:val="16"/>
                <w:szCs w:val="16"/>
              </w:rPr>
              <w:t>Intel, Qualcomm Incorporated, OPPO, ZTE, NTT Docomo, vivo, Telecom Italia, China Unicom, Huawei, HiSilicon, Vodafone, CATT, MediaTek, China Telecom, CMCC, KDDI, Xiaomi, Apple, Verizon UK Ltd, Samsung, Lenovo, Motorola Mobility, LG Electronics, Rakuten Mobile Inc., Ericsson, Convida Wireless, Orange, DISH Network,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978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528C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B06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243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F2D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A583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6FD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53D6C" w14:textId="77777777" w:rsidR="00061339" w:rsidRDefault="00061339" w:rsidP="002275DB">
            <w:pPr>
              <w:rPr>
                <w:rFonts w:eastAsia="Times New Roman"/>
              </w:rPr>
            </w:pPr>
            <w:r>
              <w:rPr>
                <w:rFonts w:eastAsia="Times New Roman" w:cs="Arial"/>
                <w:color w:val="000000"/>
                <w:sz w:val="16"/>
                <w:szCs w:val="16"/>
              </w:rPr>
              <w:t>Revision of SP-211329_rev08. Approved. Corrections at CC#5. Revised to SP-211649.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2303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FF7CF" w14:textId="77777777" w:rsidR="00061339" w:rsidRDefault="00061339" w:rsidP="002275DB">
            <w:pPr>
              <w:rPr>
                <w:rFonts w:eastAsia="Times New Roman"/>
              </w:rPr>
            </w:pPr>
            <w:r>
              <w:rPr>
                <w:rFonts w:eastAsia="Times New Roman" w:cs="Arial"/>
                <w:color w:val="000000"/>
                <w:sz w:val="16"/>
                <w:szCs w:val="16"/>
              </w:rPr>
              <w:t>SP-211649</w:t>
            </w:r>
          </w:p>
        </w:tc>
      </w:tr>
      <w:tr w:rsidR="00061339" w14:paraId="47EB7A4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C38E7"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FCCFD" w14:textId="77777777" w:rsidR="00061339" w:rsidRDefault="00061339" w:rsidP="002275DB">
            <w:pPr>
              <w:rPr>
                <w:rFonts w:eastAsia="Times New Roman"/>
              </w:rPr>
            </w:pPr>
            <w:r>
              <w:rPr>
                <w:rFonts w:eastAsia="Times New Roman" w:cs="Arial"/>
                <w:color w:val="000000"/>
                <w:sz w:val="16"/>
                <w:szCs w:val="16"/>
              </w:rPr>
              <w:t>SP-211615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7BBE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1983F"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A59E4"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751B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7148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A5A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75E8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203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C508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960F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8F5F7" w14:textId="77777777" w:rsidR="00061339" w:rsidRDefault="00061339" w:rsidP="002275DB">
            <w:pPr>
              <w:rPr>
                <w:rFonts w:eastAsia="Times New Roman"/>
              </w:rPr>
            </w:pPr>
            <w:r>
              <w:rPr>
                <w:rFonts w:eastAsia="Times New Roman" w:cs="Arial"/>
                <w:color w:val="000000"/>
                <w:sz w:val="16"/>
                <w:szCs w:val="16"/>
              </w:rPr>
              <w:t>Revision of SP-211330_rev02. Approved. Corrections at CC#5. Revised to SP-211650.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0B43D"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F41C9" w14:textId="77777777" w:rsidR="00061339" w:rsidRDefault="00061339" w:rsidP="002275DB">
            <w:pPr>
              <w:rPr>
                <w:rFonts w:eastAsia="Times New Roman"/>
              </w:rPr>
            </w:pPr>
            <w:r>
              <w:rPr>
                <w:rFonts w:eastAsia="Times New Roman" w:cs="Arial"/>
                <w:color w:val="000000"/>
                <w:sz w:val="16"/>
                <w:szCs w:val="16"/>
              </w:rPr>
              <w:t>SP-211650</w:t>
            </w:r>
          </w:p>
        </w:tc>
      </w:tr>
      <w:tr w:rsidR="00061339" w14:paraId="3BB3BD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F1A30"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C6AD8" w14:textId="77777777" w:rsidR="00061339" w:rsidRDefault="00061339" w:rsidP="002275DB">
            <w:pPr>
              <w:rPr>
                <w:rFonts w:eastAsia="Times New Roman"/>
              </w:rPr>
            </w:pPr>
            <w:r>
              <w:rPr>
                <w:rFonts w:eastAsia="Times New Roman" w:cs="Arial"/>
                <w:color w:val="000000"/>
                <w:sz w:val="16"/>
                <w:szCs w:val="16"/>
              </w:rPr>
              <w:t>SP-211616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BE4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9384" w14:textId="77777777" w:rsidR="00061339" w:rsidRDefault="00061339" w:rsidP="002275DB">
            <w:pPr>
              <w:rPr>
                <w:rFonts w:eastAsia="Times New Roman"/>
              </w:rPr>
            </w:pPr>
            <w:r>
              <w:rPr>
                <w:rFonts w:eastAsia="Times New Roman" w:cs="Arial"/>
                <w:color w:val="000000"/>
                <w:sz w:val="16"/>
                <w:szCs w:val="16"/>
              </w:rPr>
              <w:t>New SID: Study on 5GC enhancement for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B141C"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F31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C8C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74E2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F32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3A3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02B7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06A5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B8974" w14:textId="77777777" w:rsidR="00061339" w:rsidRDefault="00061339" w:rsidP="002275DB">
            <w:pPr>
              <w:rPr>
                <w:rFonts w:eastAsia="Times New Roman"/>
              </w:rPr>
            </w:pPr>
            <w:r>
              <w:rPr>
                <w:rFonts w:eastAsia="Times New Roman" w:cs="Arial"/>
                <w:color w:val="000000"/>
                <w:sz w:val="16"/>
                <w:szCs w:val="16"/>
              </w:rPr>
              <w:t>Revision of SP-211331_rev04. Approved. Corrections at CC#5. Revised to SP-211651.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513D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7CE58" w14:textId="77777777" w:rsidR="00061339" w:rsidRDefault="00061339" w:rsidP="002275DB">
            <w:pPr>
              <w:rPr>
                <w:rFonts w:eastAsia="Times New Roman"/>
              </w:rPr>
            </w:pPr>
            <w:r>
              <w:rPr>
                <w:rFonts w:eastAsia="Times New Roman" w:cs="Arial"/>
                <w:color w:val="000000"/>
                <w:sz w:val="16"/>
                <w:szCs w:val="16"/>
              </w:rPr>
              <w:t>SP-211651</w:t>
            </w:r>
          </w:p>
        </w:tc>
      </w:tr>
      <w:tr w:rsidR="00061339" w14:paraId="7BCA3B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0B57D"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69CD" w14:textId="77777777" w:rsidR="00061339" w:rsidRDefault="00061339" w:rsidP="002275DB">
            <w:pPr>
              <w:rPr>
                <w:rFonts w:eastAsia="Times New Roman"/>
              </w:rPr>
            </w:pPr>
            <w:r>
              <w:rPr>
                <w:rFonts w:eastAsia="Times New Roman" w:cs="Arial"/>
                <w:color w:val="000000"/>
                <w:sz w:val="16"/>
                <w:szCs w:val="16"/>
              </w:rPr>
              <w:t>SP-211617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AE52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67AAA"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C8FA6" w14:textId="77777777" w:rsidR="00061339" w:rsidRDefault="00061339" w:rsidP="002275DB">
            <w:pPr>
              <w:rPr>
                <w:rFonts w:eastAsia="Times New Roman"/>
              </w:rPr>
            </w:pPr>
            <w:r>
              <w:rPr>
                <w:rFonts w:eastAsia="Times New Roman" w:cs="Arial"/>
                <w:color w:val="000000"/>
                <w:sz w:val="16"/>
                <w:szCs w:val="16"/>
              </w:rPr>
              <w:t>Ericsson, Futurewei, Convida Wireless, Charter, China Unicom, ETRI; Cisco, China Mobile, Lenovo, Motorola Mobility, Qualcomm, ZTE, Philips, Intel, MATRIXX Software, SHARP, InterDigital, LG Electronics, NEC, Samsung, OPPO, T-Mobile USA, NICT, DISH Network, vivo, KPN, CableLabs, Sennheiser, Siemens, 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F762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4550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F34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190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10C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896E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30F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5FEE2" w14:textId="77777777" w:rsidR="00061339" w:rsidRDefault="00061339" w:rsidP="002275DB">
            <w:pPr>
              <w:rPr>
                <w:rFonts w:eastAsia="Times New Roman"/>
              </w:rPr>
            </w:pPr>
            <w:r>
              <w:rPr>
                <w:rFonts w:eastAsia="Times New Roman" w:cs="Arial"/>
                <w:color w:val="000000"/>
                <w:sz w:val="16"/>
                <w:szCs w:val="16"/>
              </w:rPr>
              <w:t>Revision of SP-211568_rev03. Approved. Corrections at CC#5. Revised to SP-211656.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0011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692CB" w14:textId="77777777" w:rsidR="00061339" w:rsidRDefault="00061339" w:rsidP="002275DB">
            <w:pPr>
              <w:rPr>
                <w:rFonts w:eastAsia="Times New Roman"/>
              </w:rPr>
            </w:pPr>
            <w:r>
              <w:rPr>
                <w:rFonts w:eastAsia="Times New Roman" w:cs="Arial"/>
                <w:color w:val="000000"/>
                <w:sz w:val="16"/>
                <w:szCs w:val="16"/>
              </w:rPr>
              <w:t>SP-211656</w:t>
            </w:r>
          </w:p>
        </w:tc>
      </w:tr>
      <w:tr w:rsidR="00061339" w14:paraId="176362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9A1D3"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1ED1A" w14:textId="77777777" w:rsidR="00061339" w:rsidRDefault="00061339" w:rsidP="002275DB">
            <w:pPr>
              <w:rPr>
                <w:rFonts w:eastAsia="Times New Roman"/>
              </w:rPr>
            </w:pPr>
            <w:r>
              <w:rPr>
                <w:rFonts w:eastAsia="Times New Roman" w:cs="Arial"/>
                <w:color w:val="000000"/>
                <w:sz w:val="16"/>
                <w:szCs w:val="16"/>
              </w:rPr>
              <w:t>SP-211618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1C2E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FFF0C" w14:textId="77777777" w:rsidR="00061339" w:rsidRDefault="00061339" w:rsidP="002275DB">
            <w:pPr>
              <w:rPr>
                <w:rFonts w:eastAsia="Times New Roman"/>
              </w:rPr>
            </w:pPr>
            <w:r>
              <w:rPr>
                <w:rFonts w:eastAsia="Times New Roman" w:cs="Arial"/>
                <w:color w:val="000000"/>
                <w:sz w:val="16"/>
                <w:szCs w:val="16"/>
              </w:rPr>
              <w:t>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8606C"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8131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1E70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8A07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062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832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B4E1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051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D1AD3" w14:textId="77777777" w:rsidR="00061339" w:rsidRDefault="00061339" w:rsidP="002275DB">
            <w:pPr>
              <w:rPr>
                <w:rFonts w:eastAsia="Times New Roman"/>
              </w:rPr>
            </w:pPr>
            <w:r>
              <w:rPr>
                <w:rFonts w:eastAsia="Times New Roman" w:cs="Arial"/>
                <w:color w:val="000000"/>
                <w:sz w:val="16"/>
                <w:szCs w:val="16"/>
              </w:rPr>
              <w:t>Revision of SP-211569_rev02. Approved. Corrections at CC#5. Revised to SP-211652.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AF60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D6188" w14:textId="77777777" w:rsidR="00061339" w:rsidRDefault="00061339" w:rsidP="002275DB">
            <w:pPr>
              <w:rPr>
                <w:rFonts w:eastAsia="Times New Roman"/>
              </w:rPr>
            </w:pPr>
            <w:r>
              <w:rPr>
                <w:rFonts w:eastAsia="Times New Roman" w:cs="Arial"/>
                <w:color w:val="000000"/>
                <w:sz w:val="16"/>
                <w:szCs w:val="16"/>
              </w:rPr>
              <w:t>SP-211652</w:t>
            </w:r>
          </w:p>
        </w:tc>
      </w:tr>
      <w:tr w:rsidR="00061339" w14:paraId="69A612D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87F49"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80064" w14:textId="77777777" w:rsidR="00061339" w:rsidRDefault="00061339" w:rsidP="002275DB">
            <w:pPr>
              <w:rPr>
                <w:rFonts w:eastAsia="Times New Roman"/>
              </w:rPr>
            </w:pPr>
            <w:r>
              <w:rPr>
                <w:rFonts w:eastAsia="Times New Roman" w:cs="Arial"/>
                <w:color w:val="000000"/>
                <w:sz w:val="16"/>
                <w:szCs w:val="16"/>
              </w:rPr>
              <w:t>SP-211619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3D33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E655" w14:textId="77777777" w:rsidR="00061339" w:rsidRDefault="00061339" w:rsidP="002275DB">
            <w:pPr>
              <w:rPr>
                <w:rFonts w:eastAsia="Times New Roman"/>
              </w:rPr>
            </w:pPr>
            <w:r>
              <w:rPr>
                <w:rFonts w:eastAsia="Times New Roman"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051E6"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2CA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6653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651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2A6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2AA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2188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40C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A7E3C" w14:textId="77777777" w:rsidR="00061339" w:rsidRDefault="00061339" w:rsidP="002275DB">
            <w:pPr>
              <w:rPr>
                <w:rFonts w:eastAsia="Times New Roman"/>
              </w:rPr>
            </w:pPr>
            <w:r>
              <w:rPr>
                <w:rFonts w:eastAsia="Times New Roman" w:cs="Arial"/>
                <w:color w:val="000000"/>
                <w:sz w:val="16"/>
                <w:szCs w:val="16"/>
              </w:rPr>
              <w:t>Revision of SP-211570_rev05. Approved. Corrections at CC#5. Revised to SP-211653.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99DB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427C3" w14:textId="77777777" w:rsidR="00061339" w:rsidRDefault="00061339" w:rsidP="002275DB">
            <w:pPr>
              <w:rPr>
                <w:rFonts w:eastAsia="Times New Roman"/>
              </w:rPr>
            </w:pPr>
            <w:r>
              <w:rPr>
                <w:rFonts w:eastAsia="Times New Roman" w:cs="Arial"/>
                <w:color w:val="000000"/>
                <w:sz w:val="16"/>
                <w:szCs w:val="16"/>
              </w:rPr>
              <w:t>SP-211653</w:t>
            </w:r>
          </w:p>
        </w:tc>
      </w:tr>
      <w:tr w:rsidR="00061339" w14:paraId="4BB142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CD7D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1D709" w14:textId="77777777" w:rsidR="00061339" w:rsidRDefault="00061339" w:rsidP="002275DB">
            <w:pPr>
              <w:rPr>
                <w:rFonts w:eastAsia="Times New Roman"/>
              </w:rPr>
            </w:pPr>
            <w:r>
              <w:rPr>
                <w:rFonts w:eastAsia="Times New Roman" w:cs="Arial"/>
                <w:color w:val="000000"/>
                <w:sz w:val="16"/>
                <w:szCs w:val="16"/>
              </w:rPr>
              <w:t>SP-211620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32C0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74B0" w14:textId="77777777" w:rsidR="00061339" w:rsidRDefault="00061339" w:rsidP="002275DB">
            <w:pPr>
              <w:rPr>
                <w:rFonts w:eastAsia="Times New Roman"/>
              </w:rPr>
            </w:pPr>
            <w:r>
              <w:rPr>
                <w:rFonts w:eastAsia="Times New Roman" w:cs="Arial"/>
                <w:color w:val="000000"/>
                <w:sz w:val="16"/>
                <w:szCs w:val="16"/>
              </w:rPr>
              <w:t>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5589C"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15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58EA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EEA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6E2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3E1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6160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7B7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782BD" w14:textId="77777777" w:rsidR="00061339" w:rsidRDefault="00061339" w:rsidP="002275DB">
            <w:pPr>
              <w:rPr>
                <w:rFonts w:eastAsia="Times New Roman"/>
              </w:rPr>
            </w:pPr>
            <w:r>
              <w:rPr>
                <w:rFonts w:eastAsia="Times New Roman" w:cs="Arial"/>
                <w:color w:val="000000"/>
                <w:sz w:val="16"/>
                <w:szCs w:val="16"/>
              </w:rPr>
              <w:t>Revision of SP-211585_rev04. Approved. Corrections at CC#5. Revised to SP-211654.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F735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7980E" w14:textId="77777777" w:rsidR="00061339" w:rsidRDefault="00061339" w:rsidP="002275DB">
            <w:pPr>
              <w:rPr>
                <w:rFonts w:eastAsia="Times New Roman"/>
              </w:rPr>
            </w:pPr>
            <w:r>
              <w:rPr>
                <w:rFonts w:eastAsia="Times New Roman" w:cs="Arial"/>
                <w:color w:val="000000"/>
                <w:sz w:val="16"/>
                <w:szCs w:val="16"/>
              </w:rPr>
              <w:t>SP-211654</w:t>
            </w:r>
          </w:p>
        </w:tc>
      </w:tr>
      <w:tr w:rsidR="00061339" w14:paraId="564A212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7CEC5" w14:textId="77777777" w:rsidR="00061339" w:rsidRDefault="00061339" w:rsidP="002275DB">
            <w:pPr>
              <w:rPr>
                <w:rFonts w:eastAsia="Times New Roman"/>
              </w:rPr>
            </w:pPr>
            <w:r>
              <w:rPr>
                <w:rFonts w:eastAsia="Times New Roman"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4594C" w14:textId="77777777" w:rsidR="00061339" w:rsidRDefault="00061339" w:rsidP="002275DB">
            <w:pPr>
              <w:rPr>
                <w:rFonts w:eastAsia="Times New Roman"/>
              </w:rPr>
            </w:pPr>
            <w:r>
              <w:rPr>
                <w:rFonts w:eastAsia="Times New Roman" w:cs="Arial"/>
                <w:color w:val="000000"/>
                <w:sz w:val="16"/>
                <w:szCs w:val="16"/>
              </w:rPr>
              <w:t>SP-211621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8A81"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86528" w14:textId="77777777" w:rsidR="00061339" w:rsidRDefault="00061339" w:rsidP="002275DB">
            <w:pPr>
              <w:rPr>
                <w:rFonts w:eastAsia="Times New Roman"/>
              </w:rPr>
            </w:pPr>
            <w:r>
              <w:rPr>
                <w:rFonts w:eastAsia="Times New Roman" w:cs="Arial"/>
                <w:color w:val="000000"/>
                <w:sz w:val="16"/>
                <w:szCs w:val="16"/>
              </w:rPr>
              <w:t>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D97C3"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3BA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3D65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2B3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485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AEB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403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734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95747" w14:textId="77777777" w:rsidR="00061339" w:rsidRDefault="00061339" w:rsidP="002275DB">
            <w:pPr>
              <w:rPr>
                <w:rFonts w:eastAsia="Times New Roman"/>
                <w:sz w:val="24"/>
                <w:szCs w:val="24"/>
              </w:rPr>
            </w:pPr>
            <w:r>
              <w:rPr>
                <w:rFonts w:eastAsia="Times New Roman" w:cs="Arial"/>
                <w:color w:val="000000"/>
                <w:sz w:val="16"/>
                <w:szCs w:val="16"/>
              </w:rPr>
              <w:t>Revision of SP-211544r02.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6112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C5D75" w14:textId="77777777" w:rsidR="00061339" w:rsidRDefault="00061339" w:rsidP="002275DB">
            <w:pPr>
              <w:rPr>
                <w:rFonts w:eastAsia="Times New Roman"/>
              </w:rPr>
            </w:pPr>
          </w:p>
        </w:tc>
      </w:tr>
      <w:tr w:rsidR="00061339" w14:paraId="09A15FE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6B23A"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04BD6" w14:textId="77777777" w:rsidR="00061339" w:rsidRDefault="00061339" w:rsidP="002275DB">
            <w:pPr>
              <w:rPr>
                <w:rFonts w:eastAsia="Times New Roman"/>
              </w:rPr>
            </w:pPr>
            <w:r>
              <w:rPr>
                <w:rFonts w:eastAsia="Times New Roman" w:cs="Arial"/>
                <w:color w:val="000000"/>
                <w:sz w:val="16"/>
                <w:szCs w:val="16"/>
              </w:rPr>
              <w:t>SP-211622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A38D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28F3B" w14:textId="77777777" w:rsidR="00061339" w:rsidRDefault="00061339" w:rsidP="002275DB">
            <w:pPr>
              <w:rPr>
                <w:rFonts w:eastAsia="Times New Roman"/>
              </w:rPr>
            </w:pPr>
            <w:r>
              <w:rPr>
                <w:rFonts w:eastAsia="Times New Roman" w:cs="Arial"/>
                <w:color w:val="000000"/>
                <w:sz w:val="16"/>
                <w:szCs w:val="16"/>
              </w:rPr>
              <w:t>New Study on Network and Service Operations for Energy Utilities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D941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6FF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2DD9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C34E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6B1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49E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E80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2DF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7C06C" w14:textId="77777777" w:rsidR="00061339" w:rsidRDefault="00061339" w:rsidP="002275DB">
            <w:pPr>
              <w:rPr>
                <w:rFonts w:eastAsia="Times New Roman"/>
                <w:sz w:val="24"/>
                <w:szCs w:val="24"/>
              </w:rPr>
            </w:pPr>
            <w:r>
              <w:rPr>
                <w:rFonts w:eastAsia="Times New Roman" w:cs="Arial"/>
                <w:color w:val="000000"/>
                <w:sz w:val="16"/>
                <w:szCs w:val="16"/>
              </w:rPr>
              <w:t>Revision of SP-211444r03.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DEE0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0CFD1" w14:textId="77777777" w:rsidR="00061339" w:rsidRDefault="00061339" w:rsidP="002275DB">
            <w:pPr>
              <w:rPr>
                <w:rFonts w:eastAsia="Times New Roman"/>
              </w:rPr>
            </w:pPr>
          </w:p>
        </w:tc>
      </w:tr>
      <w:tr w:rsidR="00061339" w14:paraId="54B22D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874F0"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ADD21" w14:textId="77777777" w:rsidR="00061339" w:rsidRDefault="00061339" w:rsidP="002275DB">
            <w:pPr>
              <w:rPr>
                <w:rFonts w:eastAsia="Times New Roman"/>
              </w:rPr>
            </w:pPr>
            <w:r>
              <w:rPr>
                <w:rFonts w:eastAsia="Times New Roman" w:cs="Arial"/>
                <w:color w:val="000000"/>
                <w:sz w:val="16"/>
                <w:szCs w:val="16"/>
              </w:rPr>
              <w:t>SP-211623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1E879"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0273F" w14:textId="77777777" w:rsidR="00061339" w:rsidRDefault="00061339" w:rsidP="002275DB">
            <w:pPr>
              <w:rPr>
                <w:rFonts w:eastAsia="Times New Roman"/>
              </w:rPr>
            </w:pPr>
            <w:r>
              <w:rPr>
                <w:rFonts w:eastAsia="Times New Roman" w:cs="Arial"/>
                <w:color w:val="000000"/>
                <w:sz w:val="16"/>
                <w:szCs w:val="16"/>
              </w:rPr>
              <w:t>23.502 CR3216R4 (Rel-17, 'B'): Support of Paging subgrouping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E8C0E" w14:textId="77777777" w:rsidR="00061339" w:rsidRDefault="00061339" w:rsidP="002275DB">
            <w:pPr>
              <w:rPr>
                <w:rFonts w:eastAsia="Times New Roman"/>
              </w:rPr>
            </w:pPr>
            <w:r>
              <w:rPr>
                <w:rFonts w:eastAsia="Times New Roman" w:cs="Arial"/>
                <w:color w:val="000000"/>
                <w:sz w:val="16"/>
                <w:szCs w:val="16"/>
              </w:rPr>
              <w:t>Qualcomm Inc., Nokia, Nokia Shanghai, MediaTek Inc., OPPO, Huawei, HiSilicon,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FCBB4"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69155" w14:textId="77777777" w:rsidR="00061339" w:rsidRDefault="00061339" w:rsidP="002275DB">
            <w:pPr>
              <w:rPr>
                <w:rFonts w:eastAsia="Times New Roman"/>
              </w:rPr>
            </w:pPr>
            <w:r>
              <w:rPr>
                <w:rFonts w:eastAsia="Times New Roman" w:cs="Arial"/>
                <w:color w:val="000000"/>
                <w:sz w:val="16"/>
                <w:szCs w:val="16"/>
              </w:rPr>
              <w:t>3216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234A8" w14:textId="77777777" w:rsidR="00061339" w:rsidRDefault="00061339" w:rsidP="002275D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AF583"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96C52"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D557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386C0"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53E26" w14:textId="77777777" w:rsidR="00061339" w:rsidRDefault="00061339" w:rsidP="002275DB">
            <w:pPr>
              <w:rPr>
                <w:rFonts w:eastAsia="Times New Roman"/>
              </w:rPr>
            </w:pPr>
            <w:r>
              <w:rPr>
                <w:rFonts w:eastAsia="Times New Roman" w:cs="Arial"/>
                <w:color w:val="000000"/>
                <w:sz w:val="16"/>
                <w:szCs w:val="16"/>
              </w:rPr>
              <w:t>Revision of SP-211560r01.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E462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6BDF5" w14:textId="77777777" w:rsidR="00061339" w:rsidRDefault="00061339" w:rsidP="002275DB">
            <w:pPr>
              <w:rPr>
                <w:rFonts w:eastAsia="Times New Roman"/>
              </w:rPr>
            </w:pPr>
          </w:p>
        </w:tc>
      </w:tr>
      <w:tr w:rsidR="00061339" w14:paraId="66E074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5F9D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E40F6" w14:textId="77777777" w:rsidR="00061339" w:rsidRDefault="00061339" w:rsidP="002275DB">
            <w:pPr>
              <w:rPr>
                <w:rFonts w:eastAsia="Times New Roman"/>
              </w:rPr>
            </w:pPr>
            <w:r>
              <w:rPr>
                <w:rFonts w:eastAsia="Times New Roman" w:cs="Arial"/>
                <w:color w:val="000000"/>
                <w:sz w:val="16"/>
                <w:szCs w:val="16"/>
              </w:rPr>
              <w:t>SP-211624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EFC60"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4D501" w14:textId="77777777" w:rsidR="00061339" w:rsidRDefault="00061339" w:rsidP="002275DB">
            <w:pPr>
              <w:rPr>
                <w:rFonts w:eastAsia="Times New Roman"/>
              </w:rPr>
            </w:pPr>
            <w:r>
              <w:rPr>
                <w:rFonts w:eastAsia="Times New Roman" w:cs="Arial"/>
                <w:color w:val="000000"/>
                <w:sz w:val="16"/>
                <w:szCs w:val="16"/>
              </w:rPr>
              <w:t>23.501 CR3302R2 (Rel-17, 'A'): Correction on PMF protocol stack for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C5105" w14:textId="77777777" w:rsidR="00061339" w:rsidRDefault="00061339" w:rsidP="002275DB">
            <w:pPr>
              <w:rPr>
                <w:rFonts w:eastAsia="Times New Roman"/>
              </w:rPr>
            </w:pPr>
            <w:r>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CF580"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2EA51" w14:textId="77777777" w:rsidR="00061339" w:rsidRDefault="00061339" w:rsidP="002275DB">
            <w:pPr>
              <w:rPr>
                <w:rFonts w:eastAsia="Times New Roman"/>
              </w:rPr>
            </w:pPr>
            <w:r>
              <w:rPr>
                <w:rFonts w:eastAsia="Times New Roman" w:cs="Arial"/>
                <w:color w:val="000000"/>
                <w:sz w:val="16"/>
                <w:szCs w:val="16"/>
              </w:rPr>
              <w:t>3302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415D2"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5E9E9"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B7A91"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9EE4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81A2E" w14:textId="77777777" w:rsidR="00061339" w:rsidRDefault="00061339" w:rsidP="002275DB">
            <w:pPr>
              <w:rPr>
                <w:rFonts w:eastAsia="Times New Roman"/>
              </w:rPr>
            </w:pPr>
            <w:r>
              <w:rPr>
                <w:rFonts w:eastAsia="Times New Roman" w:cs="Arial"/>
                <w:color w:val="000000"/>
                <w:sz w:val="16"/>
                <w:szCs w:val="16"/>
              </w:rPr>
              <w:t>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034A" w14:textId="77777777" w:rsidR="00061339" w:rsidRDefault="00061339" w:rsidP="002275DB">
            <w:pPr>
              <w:rPr>
                <w:rFonts w:eastAsia="Times New Roman"/>
              </w:rPr>
            </w:pPr>
            <w:r>
              <w:rPr>
                <w:rFonts w:eastAsia="Times New Roman" w:cs="Arial"/>
                <w:color w:val="000000"/>
                <w:sz w:val="16"/>
                <w:szCs w:val="16"/>
              </w:rPr>
              <w:t>Revision of SP-211543r01.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8310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D05B3" w14:textId="77777777" w:rsidR="00061339" w:rsidRDefault="00061339" w:rsidP="002275DB">
            <w:pPr>
              <w:rPr>
                <w:rFonts w:eastAsia="Times New Roman"/>
              </w:rPr>
            </w:pPr>
          </w:p>
        </w:tc>
      </w:tr>
      <w:tr w:rsidR="00061339" w14:paraId="78D14E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0F043"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E1681" w14:textId="77777777" w:rsidR="00061339" w:rsidRDefault="00061339" w:rsidP="002275DB">
            <w:pPr>
              <w:rPr>
                <w:rFonts w:eastAsia="Times New Roman"/>
              </w:rPr>
            </w:pPr>
            <w:r>
              <w:rPr>
                <w:rFonts w:eastAsia="Times New Roman" w:cs="Arial"/>
                <w:color w:val="000000"/>
                <w:sz w:val="16"/>
                <w:szCs w:val="16"/>
              </w:rPr>
              <w:t>SP-211625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21660"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12D9B" w14:textId="77777777" w:rsidR="00061339" w:rsidRDefault="00061339" w:rsidP="002275DB">
            <w:pPr>
              <w:rPr>
                <w:rFonts w:eastAsia="Times New Roman"/>
              </w:rPr>
            </w:pPr>
            <w:r>
              <w:rPr>
                <w:rFonts w:eastAsia="Times New Roman" w:cs="Arial"/>
                <w:color w:val="000000"/>
                <w:sz w:val="16"/>
                <w:szCs w:val="16"/>
              </w:rPr>
              <w:t>23.502 CR3281R3 (Rel-17, 'F'): 23.502 Update procedure of Registration with Onboarding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F46C9"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B5EB0"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85B1" w14:textId="77777777" w:rsidR="00061339" w:rsidRDefault="00061339" w:rsidP="002275DB">
            <w:pPr>
              <w:rPr>
                <w:rFonts w:eastAsia="Times New Roman"/>
              </w:rPr>
            </w:pPr>
            <w:r>
              <w:rPr>
                <w:rFonts w:eastAsia="Times New Roman" w:cs="Arial"/>
                <w:color w:val="000000"/>
                <w:sz w:val="16"/>
                <w:szCs w:val="16"/>
              </w:rPr>
              <w:t>3281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1A59A"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AD7AB"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082F9"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D921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9DA6A"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CE38F" w14:textId="77777777" w:rsidR="00061339" w:rsidRDefault="00061339" w:rsidP="002275DB">
            <w:pPr>
              <w:rPr>
                <w:rFonts w:eastAsia="Times New Roman"/>
              </w:rPr>
            </w:pPr>
            <w:r>
              <w:rPr>
                <w:rFonts w:eastAsia="Times New Roman" w:cs="Arial"/>
                <w:color w:val="000000"/>
                <w:sz w:val="16"/>
                <w:szCs w:val="16"/>
              </w:rPr>
              <w:t>Revision of SP-211554r03.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2B0A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D580" w14:textId="77777777" w:rsidR="00061339" w:rsidRDefault="00061339" w:rsidP="002275DB">
            <w:pPr>
              <w:rPr>
                <w:rFonts w:eastAsia="Times New Roman"/>
              </w:rPr>
            </w:pPr>
          </w:p>
        </w:tc>
      </w:tr>
      <w:tr w:rsidR="00061339" w14:paraId="1AD6EC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F8F3A"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656F3" w14:textId="77777777" w:rsidR="00061339" w:rsidRDefault="00061339" w:rsidP="002275DB">
            <w:pPr>
              <w:rPr>
                <w:rFonts w:eastAsia="Times New Roman"/>
              </w:rPr>
            </w:pPr>
            <w:r>
              <w:rPr>
                <w:rFonts w:eastAsia="Times New Roman" w:cs="Arial"/>
                <w:color w:val="000000"/>
                <w:sz w:val="16"/>
                <w:szCs w:val="16"/>
              </w:rPr>
              <w:t>SP-211626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26892"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256AD" w14:textId="77777777" w:rsidR="00061339" w:rsidRDefault="00061339" w:rsidP="002275DB">
            <w:pPr>
              <w:rPr>
                <w:rFonts w:eastAsia="Times New Roman"/>
              </w:rPr>
            </w:pPr>
            <w:r>
              <w:rPr>
                <w:rFonts w:eastAsia="Times New Roman" w:cs="Arial"/>
                <w:color w:val="000000"/>
                <w:sz w:val="16"/>
                <w:szCs w:val="16"/>
              </w:rPr>
              <w:t>23.501 CR3345R4 (Rel-17, 'F'): Clarifications of NSAC and NSAC for roaming cases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3CFB7"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4610B"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BBA5D" w14:textId="77777777" w:rsidR="00061339" w:rsidRDefault="00061339" w:rsidP="002275DB">
            <w:pPr>
              <w:rPr>
                <w:rFonts w:eastAsia="Times New Roman"/>
              </w:rPr>
            </w:pPr>
            <w:r>
              <w:rPr>
                <w:rFonts w:eastAsia="Times New Roman" w:cs="Arial"/>
                <w:color w:val="000000"/>
                <w:sz w:val="16"/>
                <w:szCs w:val="16"/>
              </w:rPr>
              <w:t>3345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953AF" w14:textId="77777777" w:rsidR="00061339" w:rsidRDefault="00061339" w:rsidP="002275D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C2881"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AC516"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7D03B"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C4F5C"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53C9" w14:textId="77777777" w:rsidR="00061339" w:rsidRDefault="00061339" w:rsidP="002275DB">
            <w:pPr>
              <w:rPr>
                <w:rFonts w:eastAsia="Times New Roman"/>
              </w:rPr>
            </w:pPr>
            <w:r>
              <w:rPr>
                <w:rFonts w:eastAsia="Times New Roman" w:cs="Arial"/>
                <w:color w:val="000000"/>
                <w:sz w:val="16"/>
                <w:szCs w:val="16"/>
              </w:rPr>
              <w:t>Revision of SP-211415r01.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43E4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61817" w14:textId="77777777" w:rsidR="00061339" w:rsidRDefault="00061339" w:rsidP="002275DB">
            <w:pPr>
              <w:rPr>
                <w:rFonts w:eastAsia="Times New Roman"/>
              </w:rPr>
            </w:pPr>
          </w:p>
        </w:tc>
      </w:tr>
      <w:tr w:rsidR="00061339" w14:paraId="6DC823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0ED3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9651E" w14:textId="77777777" w:rsidR="00061339" w:rsidRDefault="00061339" w:rsidP="002275DB">
            <w:pPr>
              <w:rPr>
                <w:rFonts w:eastAsia="Times New Roman"/>
              </w:rPr>
            </w:pPr>
            <w:r>
              <w:rPr>
                <w:rFonts w:eastAsia="Times New Roman" w:cs="Arial"/>
                <w:color w:val="000000"/>
                <w:sz w:val="16"/>
                <w:szCs w:val="16"/>
              </w:rPr>
              <w:t>SP-211627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91FB2"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1A371" w14:textId="77777777" w:rsidR="00061339" w:rsidRDefault="00061339" w:rsidP="002275DB">
            <w:pPr>
              <w:rPr>
                <w:rFonts w:eastAsia="Times New Roman"/>
              </w:rPr>
            </w:pPr>
            <w:r>
              <w:rPr>
                <w:rFonts w:eastAsia="Times New Roman" w:cs="Arial"/>
                <w:color w:val="000000"/>
                <w:sz w:val="16"/>
                <w:szCs w:val="16"/>
              </w:rPr>
              <w:t>23.501 CR3256R6 (Rel-17, 'F'): UE onboarding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7ED3C" w14:textId="77777777" w:rsidR="00061339" w:rsidRDefault="00061339" w:rsidP="002275DB">
            <w:pPr>
              <w:rPr>
                <w:rFonts w:eastAsia="Times New Roman"/>
              </w:rPr>
            </w:pPr>
            <w:r>
              <w:rPr>
                <w:rFonts w:eastAsia="Times New Roman" w:cs="Arial"/>
                <w:color w:val="000000"/>
                <w:sz w:val="16"/>
                <w:szCs w:val="16"/>
              </w:rPr>
              <w:t>Intel, Nokia, Nokia Shanghai Bell,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4DFB4"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6CC1E" w14:textId="77777777" w:rsidR="00061339" w:rsidRDefault="00061339" w:rsidP="002275DB">
            <w:pPr>
              <w:rPr>
                <w:rFonts w:eastAsia="Times New Roman"/>
              </w:rPr>
            </w:pPr>
            <w:r>
              <w:rPr>
                <w:rFonts w:eastAsia="Times New Roman" w:cs="Arial"/>
                <w:color w:val="000000"/>
                <w:sz w:val="16"/>
                <w:szCs w:val="16"/>
              </w:rPr>
              <w:t>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5890" w14:textId="77777777" w:rsidR="00061339" w:rsidRDefault="00061339" w:rsidP="002275DB">
            <w:pPr>
              <w:rPr>
                <w:rFonts w:eastAsia="Times New Roman"/>
              </w:rPr>
            </w:pPr>
            <w:r>
              <w:rPr>
                <w:rFonts w:eastAsia="Times New Roman"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78F6"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03761"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95F0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5542"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38F28" w14:textId="77777777" w:rsidR="00061339" w:rsidRDefault="00061339" w:rsidP="002275DB">
            <w:pPr>
              <w:rPr>
                <w:rFonts w:eastAsia="Times New Roman"/>
              </w:rPr>
            </w:pPr>
            <w:r>
              <w:rPr>
                <w:rFonts w:eastAsia="Times New Roman" w:cs="Arial"/>
                <w:color w:val="000000"/>
                <w:sz w:val="16"/>
                <w:szCs w:val="16"/>
              </w:rPr>
              <w:t>Revision of SP-211552r03.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7C4A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18D3" w14:textId="77777777" w:rsidR="00061339" w:rsidRDefault="00061339" w:rsidP="002275DB">
            <w:pPr>
              <w:rPr>
                <w:rFonts w:eastAsia="Times New Roman"/>
              </w:rPr>
            </w:pPr>
          </w:p>
        </w:tc>
      </w:tr>
      <w:tr w:rsidR="00061339" w14:paraId="51F2A4A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F3A3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8D933" w14:textId="77777777" w:rsidR="00061339" w:rsidRDefault="00061339" w:rsidP="002275DB">
            <w:pPr>
              <w:rPr>
                <w:rFonts w:eastAsia="Times New Roman"/>
              </w:rPr>
            </w:pPr>
            <w:r>
              <w:rPr>
                <w:rFonts w:eastAsia="Times New Roman" w:cs="Arial"/>
                <w:color w:val="000000"/>
                <w:sz w:val="16"/>
                <w:szCs w:val="16"/>
              </w:rPr>
              <w:t>SP-211628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13A1D"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5A67" w14:textId="77777777" w:rsidR="00061339" w:rsidRDefault="00061339" w:rsidP="002275DB">
            <w:pPr>
              <w:rPr>
                <w:rFonts w:eastAsia="Times New Roman"/>
              </w:rPr>
            </w:pPr>
            <w:r>
              <w:rPr>
                <w:rFonts w:eastAsia="Times New Roman" w:cs="Arial"/>
                <w:color w:val="000000"/>
                <w:sz w:val="16"/>
                <w:szCs w:val="16"/>
              </w:rPr>
              <w:t>23.501 CR3319R6 (Rel-17, 'B'): Support for Paging Early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C029A" w14:textId="77777777" w:rsidR="00061339" w:rsidRDefault="00061339" w:rsidP="002275DB">
            <w:pPr>
              <w:rPr>
                <w:rFonts w:eastAsia="Times New Roman"/>
              </w:rPr>
            </w:pPr>
            <w:r>
              <w:rPr>
                <w:rFonts w:eastAsia="Times New Roman" w:cs="Arial"/>
                <w:color w:val="000000"/>
                <w:sz w:val="16"/>
                <w:szCs w:val="16"/>
              </w:rPr>
              <w:t>MediaTek Inc., Qualcomm Inc., OPPO, Huawei, HiSilicon, 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C97FA"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F16FA" w14:textId="77777777" w:rsidR="00061339" w:rsidRDefault="00061339" w:rsidP="002275DB">
            <w:pPr>
              <w:rPr>
                <w:rFonts w:eastAsia="Times New Roman"/>
              </w:rPr>
            </w:pPr>
            <w:r>
              <w:rPr>
                <w:rFonts w:eastAsia="Times New Roman" w:cs="Arial"/>
                <w:color w:val="000000"/>
                <w:sz w:val="16"/>
                <w:szCs w:val="16"/>
              </w:rPr>
              <w:t>3319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167C3" w14:textId="77777777" w:rsidR="00061339" w:rsidRDefault="00061339" w:rsidP="002275DB">
            <w:pPr>
              <w:rPr>
                <w:rFonts w:eastAsia="Times New Roman"/>
              </w:rPr>
            </w:pPr>
            <w:r>
              <w:rPr>
                <w:rFonts w:eastAsia="Times New Roman"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66FE5"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F65AE"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C949B"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DFAB0"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71FDB" w14:textId="77777777" w:rsidR="00061339" w:rsidRDefault="00061339" w:rsidP="002275DB">
            <w:pPr>
              <w:rPr>
                <w:rFonts w:eastAsia="Times New Roman"/>
              </w:rPr>
            </w:pPr>
            <w:r>
              <w:rPr>
                <w:rFonts w:eastAsia="Times New Roman" w:cs="Arial"/>
                <w:color w:val="000000"/>
                <w:sz w:val="16"/>
                <w:szCs w:val="16"/>
              </w:rPr>
              <w:t>Revision of SP-211562r01.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E004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E91F8" w14:textId="77777777" w:rsidR="00061339" w:rsidRDefault="00061339" w:rsidP="002275DB">
            <w:pPr>
              <w:rPr>
                <w:rFonts w:eastAsia="Times New Roman"/>
              </w:rPr>
            </w:pPr>
          </w:p>
        </w:tc>
      </w:tr>
      <w:tr w:rsidR="00061339" w14:paraId="0F0694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327B4"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71575" w14:textId="77777777" w:rsidR="00061339" w:rsidRDefault="00061339" w:rsidP="002275DB">
            <w:pPr>
              <w:rPr>
                <w:rFonts w:eastAsia="Times New Roman"/>
              </w:rPr>
            </w:pPr>
            <w:r>
              <w:rPr>
                <w:rFonts w:eastAsia="Times New Roman" w:cs="Arial"/>
                <w:color w:val="000000"/>
                <w:sz w:val="16"/>
                <w:szCs w:val="16"/>
              </w:rPr>
              <w:t>SP-211629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F070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CF24D" w14:textId="77777777" w:rsidR="00061339" w:rsidRDefault="00061339" w:rsidP="002275DB">
            <w:pPr>
              <w:rPr>
                <w:rFonts w:eastAsia="Times New Roman"/>
              </w:rPr>
            </w:pPr>
            <w:r>
              <w:rPr>
                <w:rFonts w:eastAsia="Times New Roman" w:cs="Arial"/>
                <w:color w:val="000000"/>
                <w:sz w:val="16"/>
                <w:szCs w:val="16"/>
              </w:rPr>
              <w:t>Stage 1 CRs on 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869B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463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0F46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C35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FCA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ACF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91DE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DC72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8DB1" w14:textId="77777777" w:rsidR="00061339" w:rsidRDefault="00061339" w:rsidP="002275DB">
            <w:pPr>
              <w:rPr>
                <w:rFonts w:eastAsia="Times New Roman"/>
                <w:sz w:val="24"/>
                <w:szCs w:val="24"/>
              </w:rPr>
            </w:pPr>
            <w:r>
              <w:rPr>
                <w:rFonts w:eastAsia="Times New Roman" w:cs="Arial"/>
                <w:color w:val="000000"/>
                <w:sz w:val="16"/>
                <w:szCs w:val="16"/>
              </w:rPr>
              <w:t>Revision of SP-211490r01.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EADA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6863" w14:textId="77777777" w:rsidR="00061339" w:rsidRDefault="00061339" w:rsidP="002275DB">
            <w:pPr>
              <w:rPr>
                <w:rFonts w:eastAsia="Times New Roman"/>
              </w:rPr>
            </w:pPr>
          </w:p>
        </w:tc>
      </w:tr>
      <w:tr w:rsidR="00061339" w14:paraId="62B7F4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A9AC1" w14:textId="77777777" w:rsidR="00061339" w:rsidRDefault="00061339" w:rsidP="002275DB">
            <w:pPr>
              <w:rPr>
                <w:rFonts w:eastAsia="Times New Roman"/>
                <w:sz w:val="24"/>
                <w:szCs w:val="24"/>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FA466" w14:textId="77777777" w:rsidR="00061339" w:rsidRDefault="00061339" w:rsidP="002275DB">
            <w:pPr>
              <w:rPr>
                <w:rFonts w:eastAsia="Times New Roman"/>
              </w:rPr>
            </w:pPr>
            <w:r>
              <w:rPr>
                <w:rFonts w:eastAsia="Times New Roman" w:cs="Arial"/>
                <w:color w:val="000000"/>
                <w:sz w:val="16"/>
                <w:szCs w:val="16"/>
              </w:rPr>
              <w:t>SP-211630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29F10"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D29FC" w14:textId="77777777" w:rsidR="00061339" w:rsidRDefault="00061339" w:rsidP="002275DB">
            <w:pPr>
              <w:rPr>
                <w:rFonts w:eastAsia="Times New Roman"/>
              </w:rPr>
            </w:pPr>
            <w:r>
              <w:rPr>
                <w:rFonts w:eastAsia="Times New Roman" w:cs="Arial"/>
                <w:color w:val="000000"/>
                <w:sz w:val="16"/>
                <w:szCs w:val="16"/>
              </w:rPr>
              <w:t>21.905 CR0122R1 (Rel-17, 'F'): Correction of IMC definition for SNPN terminals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0AE71"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115AC" w14:textId="77777777" w:rsidR="00061339" w:rsidRDefault="00061339" w:rsidP="002275DB">
            <w:pPr>
              <w:rPr>
                <w:rFonts w:eastAsia="Times New Roman"/>
              </w:rPr>
            </w:pPr>
            <w:r>
              <w:rPr>
                <w:rFonts w:eastAsia="Times New Roman" w:cs="Arial"/>
                <w:color w:val="000000"/>
                <w:sz w:val="16"/>
                <w:szCs w:val="16"/>
              </w:rPr>
              <w:t>21.905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91B30" w14:textId="77777777" w:rsidR="00061339" w:rsidRDefault="00061339" w:rsidP="002275DB">
            <w:pPr>
              <w:rPr>
                <w:rFonts w:eastAsia="Times New Roman"/>
              </w:rPr>
            </w:pPr>
            <w:r>
              <w:rPr>
                <w:rFonts w:eastAsia="Times New Roman" w:cs="Arial"/>
                <w:color w:val="000000"/>
                <w:sz w:val="16"/>
                <w:szCs w:val="16"/>
              </w:rPr>
              <w:t>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C0A7"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F93B3"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1E303"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ED1A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D5B77"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ACABB" w14:textId="77777777" w:rsidR="00061339" w:rsidRDefault="00061339" w:rsidP="002275DB">
            <w:pPr>
              <w:rPr>
                <w:rFonts w:eastAsia="Times New Roman"/>
              </w:rPr>
            </w:pPr>
            <w:r>
              <w:rPr>
                <w:rFonts w:eastAsia="Times New Roman" w:cs="Arial"/>
                <w:color w:val="000000"/>
                <w:sz w:val="16"/>
                <w:szCs w:val="16"/>
              </w:rPr>
              <w:t>Revision of SP-211333r02.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0545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0FA87" w14:textId="77777777" w:rsidR="00061339" w:rsidRDefault="00061339" w:rsidP="002275DB">
            <w:pPr>
              <w:rPr>
                <w:rFonts w:eastAsia="Times New Roman"/>
              </w:rPr>
            </w:pPr>
          </w:p>
        </w:tc>
      </w:tr>
      <w:tr w:rsidR="00061339" w14:paraId="6585DD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0E6C1"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14EDB" w14:textId="77777777" w:rsidR="00061339" w:rsidRDefault="00061339" w:rsidP="002275DB">
            <w:pPr>
              <w:rPr>
                <w:rFonts w:eastAsia="Times New Roman"/>
              </w:rPr>
            </w:pPr>
            <w:r>
              <w:rPr>
                <w:rFonts w:eastAsia="Times New Roman" w:cs="Arial"/>
                <w:color w:val="000000"/>
                <w:sz w:val="16"/>
                <w:szCs w:val="16"/>
              </w:rPr>
              <w:t>SP-211631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B121C"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27B09" w14:textId="77777777" w:rsidR="00061339" w:rsidRDefault="00061339" w:rsidP="002275DB">
            <w:pPr>
              <w:rPr>
                <w:rFonts w:eastAsia="Times New Roman"/>
              </w:rPr>
            </w:pPr>
            <w:r>
              <w:rPr>
                <w:rFonts w:eastAsia="Times New Roman" w:cs="Arial"/>
                <w:color w:val="000000"/>
                <w:sz w:val="16"/>
                <w:szCs w:val="16"/>
              </w:rPr>
              <w:t>List of SA WG2 R18 SIDs for Prioritization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6F151"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4A3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4B8B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FFF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D5D5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337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713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BC0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19126" w14:textId="77777777" w:rsidR="00061339" w:rsidRDefault="00061339" w:rsidP="002275DB">
            <w:pPr>
              <w:rPr>
                <w:rFonts w:eastAsia="Times New Roman"/>
                <w:sz w:val="24"/>
                <w:szCs w:val="24"/>
              </w:rPr>
            </w:pPr>
            <w:r>
              <w:rPr>
                <w:rFonts w:eastAsia="Times New Roman" w:cs="Arial"/>
                <w:color w:val="000000"/>
                <w:sz w:val="16"/>
                <w:szCs w:val="16"/>
              </w:rPr>
              <w:t>Revision of SP-211584r04. CC#5: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A2DC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B165D" w14:textId="77777777" w:rsidR="00061339" w:rsidRDefault="00061339" w:rsidP="002275DB">
            <w:pPr>
              <w:rPr>
                <w:rFonts w:eastAsia="Times New Roman"/>
              </w:rPr>
            </w:pPr>
          </w:p>
        </w:tc>
      </w:tr>
      <w:tr w:rsidR="00061339" w14:paraId="0B7DE33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6D16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CF3E6" w14:textId="77777777" w:rsidR="00061339" w:rsidRDefault="00061339" w:rsidP="002275DB">
            <w:pPr>
              <w:rPr>
                <w:rFonts w:eastAsia="Times New Roman"/>
              </w:rPr>
            </w:pPr>
            <w:r>
              <w:rPr>
                <w:rFonts w:eastAsia="Times New Roman" w:cs="Arial"/>
                <w:color w:val="000000"/>
                <w:sz w:val="16"/>
                <w:szCs w:val="16"/>
              </w:rPr>
              <w:t>SP-211632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5AC5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0C9F7" w14:textId="77777777" w:rsidR="00061339" w:rsidRDefault="00061339" w:rsidP="002275DB">
            <w:pPr>
              <w:rPr>
                <w:rFonts w:eastAsia="Times New Roman"/>
              </w:rPr>
            </w:pPr>
            <w:r>
              <w:rPr>
                <w:rFonts w:eastAsia="Times New Roman" w:cs="Arial"/>
                <w:color w:val="000000"/>
                <w:sz w:val="16"/>
                <w:szCs w:val="16"/>
              </w:rPr>
              <w:t>New SID: Study on Phase 2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0CC18"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273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6244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BBB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C83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CF0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4EA5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003D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F69CD" w14:textId="77777777" w:rsidR="00061339" w:rsidRDefault="00061339" w:rsidP="002275DB">
            <w:pPr>
              <w:rPr>
                <w:rFonts w:eastAsia="Times New Roman"/>
              </w:rPr>
            </w:pPr>
            <w:r>
              <w:rPr>
                <w:rFonts w:eastAsia="Times New Roman" w:cs="Arial"/>
                <w:color w:val="000000"/>
                <w:sz w:val="16"/>
                <w:szCs w:val="16"/>
              </w:rPr>
              <w:t>Revision of SP-211593.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AC77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42DCD" w14:textId="77777777" w:rsidR="00061339" w:rsidRDefault="00061339" w:rsidP="002275DB">
            <w:pPr>
              <w:rPr>
                <w:rFonts w:eastAsia="Times New Roman"/>
              </w:rPr>
            </w:pPr>
          </w:p>
        </w:tc>
      </w:tr>
      <w:tr w:rsidR="00061339" w14:paraId="4FE366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2BBB3"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7B27E" w14:textId="77777777" w:rsidR="00061339" w:rsidRDefault="00061339" w:rsidP="002275DB">
            <w:pPr>
              <w:rPr>
                <w:rFonts w:eastAsia="Times New Roman"/>
              </w:rPr>
            </w:pPr>
            <w:r>
              <w:rPr>
                <w:rFonts w:eastAsia="Times New Roman" w:cs="Arial"/>
                <w:color w:val="000000"/>
                <w:sz w:val="16"/>
                <w:szCs w:val="16"/>
              </w:rPr>
              <w:t>SP-211633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77E5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69F1A" w14:textId="77777777" w:rsidR="00061339" w:rsidRDefault="00061339" w:rsidP="002275DB">
            <w:pPr>
              <w:rPr>
                <w:rFonts w:eastAsia="Times New Roman"/>
              </w:rPr>
            </w:pPr>
            <w:r>
              <w:rPr>
                <w:rFonts w:eastAsia="Times New Roman" w:cs="Arial"/>
                <w:color w:val="000000"/>
                <w:sz w:val="16"/>
                <w:szCs w:val="16"/>
              </w:rPr>
              <w:t>New SID: Study on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29DEF"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1AC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25ED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D69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27A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37F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C542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45F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1AF4E" w14:textId="77777777" w:rsidR="00061339" w:rsidRDefault="00061339" w:rsidP="002275DB">
            <w:pPr>
              <w:rPr>
                <w:rFonts w:eastAsia="Times New Roman"/>
              </w:rPr>
            </w:pPr>
            <w:r>
              <w:rPr>
                <w:rFonts w:eastAsia="Times New Roman" w:cs="Arial"/>
                <w:color w:val="000000"/>
                <w:sz w:val="16"/>
                <w:szCs w:val="16"/>
              </w:rPr>
              <w:t>Revision of SP-211596.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F200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C541B" w14:textId="77777777" w:rsidR="00061339" w:rsidRDefault="00061339" w:rsidP="002275DB">
            <w:pPr>
              <w:rPr>
                <w:rFonts w:eastAsia="Times New Roman"/>
              </w:rPr>
            </w:pPr>
          </w:p>
        </w:tc>
      </w:tr>
      <w:tr w:rsidR="00061339" w14:paraId="738E10F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EDD2F"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83375" w14:textId="77777777" w:rsidR="00061339" w:rsidRDefault="00061339" w:rsidP="002275DB">
            <w:pPr>
              <w:rPr>
                <w:rFonts w:eastAsia="Times New Roman"/>
              </w:rPr>
            </w:pPr>
            <w:r>
              <w:rPr>
                <w:rFonts w:eastAsia="Times New Roman" w:cs="Arial"/>
                <w:color w:val="000000"/>
                <w:sz w:val="16"/>
                <w:szCs w:val="16"/>
              </w:rPr>
              <w:t>SP-211634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AF21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6F783" w14:textId="77777777" w:rsidR="00061339" w:rsidRDefault="00061339" w:rsidP="002275DB">
            <w:pPr>
              <w:rPr>
                <w:rFonts w:eastAsia="Times New Roman"/>
              </w:rPr>
            </w:pPr>
            <w:r>
              <w:rPr>
                <w:rFonts w:eastAsia="Times New Roman" w:cs="Arial"/>
                <w:color w:val="000000"/>
                <w:sz w:val="16"/>
                <w:szCs w:val="16"/>
              </w:rPr>
              <w:t>New SID: Study on 5G Timing Resiliency and TSC &amp; URLLC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2202D" w14:textId="77777777" w:rsidR="00061339" w:rsidRDefault="00061339" w:rsidP="002275DB">
            <w:pPr>
              <w:rPr>
                <w:rFonts w:eastAsia="Times New Roman"/>
              </w:rPr>
            </w:pPr>
            <w:r>
              <w:rPr>
                <w:rFonts w:eastAsia="Times New Roman" w:cs="Arial"/>
                <w:color w:val="000000"/>
                <w:sz w:val="16"/>
                <w:szCs w:val="16"/>
              </w:rPr>
              <w:t xml:space="preserve">Nokia, Nokia Shanghai Bell, Verizon, AT&amp;T, Sennheiser, Huawei, HiSilicon, Matrixx, ZTE, China Unicom, Vivo, NTT Docomo, ETRI, Xiaomi, Orange, China Mobile, KDDI, Tencent, T-Mobile USA, Interdigital, Samsung, CATT, Deutsche Telekom, Ericsson, Denso, </w:t>
            </w:r>
            <w:r>
              <w:rPr>
                <w:rFonts w:eastAsia="Times New Roman" w:cs="Arial"/>
                <w:color w:val="000000"/>
                <w:sz w:val="16"/>
                <w:szCs w:val="16"/>
              </w:rPr>
              <w:lastRenderedPageBreak/>
              <w:t>BMWi, SK Telecom, Oracle, CBN, Broadcom, LG Electronics, NICT, Mediatek Inc, 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9320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1A5B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F2F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F23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461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D350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748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0D04" w14:textId="77777777" w:rsidR="00061339" w:rsidRDefault="00061339" w:rsidP="002275DB">
            <w:pPr>
              <w:rPr>
                <w:rFonts w:eastAsia="Times New Roman"/>
              </w:rPr>
            </w:pPr>
            <w:r>
              <w:rPr>
                <w:rFonts w:eastAsia="Times New Roman" w:cs="Arial"/>
                <w:color w:val="000000"/>
                <w:sz w:val="16"/>
                <w:szCs w:val="16"/>
              </w:rPr>
              <w:t>Revision of SP-211597.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421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88548" w14:textId="77777777" w:rsidR="00061339" w:rsidRDefault="00061339" w:rsidP="002275DB">
            <w:pPr>
              <w:rPr>
                <w:rFonts w:eastAsia="Times New Roman"/>
              </w:rPr>
            </w:pPr>
          </w:p>
        </w:tc>
      </w:tr>
      <w:tr w:rsidR="00061339" w14:paraId="16FC0D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CDC1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37561" w14:textId="77777777" w:rsidR="00061339" w:rsidRDefault="00061339" w:rsidP="002275DB">
            <w:pPr>
              <w:rPr>
                <w:rFonts w:eastAsia="Times New Roman"/>
              </w:rPr>
            </w:pPr>
            <w:r>
              <w:rPr>
                <w:rFonts w:eastAsia="Times New Roman" w:cs="Arial"/>
                <w:color w:val="000000"/>
                <w:sz w:val="16"/>
                <w:szCs w:val="16"/>
              </w:rPr>
              <w:t>SP-211635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AF81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C2269" w14:textId="77777777" w:rsidR="00061339" w:rsidRDefault="00061339" w:rsidP="002275DB">
            <w:pPr>
              <w:rPr>
                <w:rFonts w:eastAsia="Times New Roman"/>
              </w:rPr>
            </w:pPr>
            <w:r>
              <w:rPr>
                <w:rFonts w:eastAsia="Times New Roman" w:cs="Arial"/>
                <w:color w:val="000000"/>
                <w:sz w:val="16"/>
                <w:szCs w:val="16"/>
              </w:rPr>
              <w:t>New SID: Study on RedCap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D562"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6F62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D2E8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F93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BF7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069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CC11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8B5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0F170" w14:textId="77777777" w:rsidR="00061339" w:rsidRDefault="00061339" w:rsidP="002275DB">
            <w:pPr>
              <w:rPr>
                <w:rFonts w:eastAsia="Times New Roman"/>
              </w:rPr>
            </w:pPr>
            <w:r>
              <w:rPr>
                <w:rFonts w:eastAsia="Times New Roman" w:cs="Arial"/>
                <w:color w:val="000000"/>
                <w:sz w:val="16"/>
                <w:szCs w:val="16"/>
              </w:rPr>
              <w:t>Revision of SP-211598.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500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AA796" w14:textId="77777777" w:rsidR="00061339" w:rsidRDefault="00061339" w:rsidP="002275DB">
            <w:pPr>
              <w:rPr>
                <w:rFonts w:eastAsia="Times New Roman"/>
              </w:rPr>
            </w:pPr>
          </w:p>
        </w:tc>
      </w:tr>
      <w:tr w:rsidR="00061339" w14:paraId="4F565D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B993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28B0F" w14:textId="77777777" w:rsidR="00061339" w:rsidRDefault="00061339" w:rsidP="002275DB">
            <w:pPr>
              <w:rPr>
                <w:rFonts w:eastAsia="Times New Roman"/>
              </w:rPr>
            </w:pPr>
            <w:r>
              <w:rPr>
                <w:rFonts w:eastAsia="Times New Roman" w:cs="Arial"/>
                <w:color w:val="000000"/>
                <w:sz w:val="16"/>
                <w:szCs w:val="16"/>
              </w:rPr>
              <w:t>SP-211636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D866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91F77" w14:textId="77777777" w:rsidR="00061339" w:rsidRDefault="00061339" w:rsidP="002275DB">
            <w:pPr>
              <w:rPr>
                <w:rFonts w:eastAsia="Times New Roman"/>
              </w:rPr>
            </w:pPr>
            <w:r>
              <w:rPr>
                <w:rFonts w:eastAsia="Times New Roman" w:cs="Arial"/>
                <w:color w:val="000000"/>
                <w:sz w:val="16"/>
                <w:szCs w:val="16"/>
              </w:rPr>
              <w:t>New SID: Study on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8E51C" w14:textId="77777777" w:rsidR="00061339" w:rsidRDefault="00061339" w:rsidP="002275DB">
            <w:pPr>
              <w:rPr>
                <w:rFonts w:eastAsia="Times New Roman"/>
              </w:rPr>
            </w:pPr>
            <w:r>
              <w:rPr>
                <w:rFonts w:eastAsia="Times New Roman" w:cs="Arial"/>
                <w:color w:val="000000"/>
                <w:sz w:val="16"/>
                <w:szCs w:val="16"/>
              </w:rPr>
              <w:t>Qualcomm Incorporated, Sony, InterDigital Inc. AT&amp;T, Verizon UK Ltd, ZTE Corporation, Telstra, vivo Mobile Communications Ltd, Volkswagen AG, Philips International B.V., Xiaomi, SyncTechno Inc., FirstNet, Lenovo/Motorola Mobility, LG Electronics, Rakuten Mobile Inc., Thales, TNO, Apple, NOKIA, NOKIA SHANGHAI BELL, Intel,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A24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A57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BE0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68A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62C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4D65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F5A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9DE9" w14:textId="77777777" w:rsidR="00061339" w:rsidRDefault="00061339" w:rsidP="002275DB">
            <w:pPr>
              <w:rPr>
                <w:rFonts w:eastAsia="Times New Roman"/>
              </w:rPr>
            </w:pPr>
            <w:r>
              <w:rPr>
                <w:rFonts w:eastAsia="Times New Roman" w:cs="Arial"/>
                <w:color w:val="000000"/>
                <w:sz w:val="16"/>
                <w:szCs w:val="16"/>
              </w:rPr>
              <w:t>Revision of SP-211599.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FD46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353E4" w14:textId="77777777" w:rsidR="00061339" w:rsidRDefault="00061339" w:rsidP="002275DB">
            <w:pPr>
              <w:rPr>
                <w:rFonts w:eastAsia="Times New Roman"/>
              </w:rPr>
            </w:pPr>
          </w:p>
        </w:tc>
      </w:tr>
      <w:tr w:rsidR="00061339" w14:paraId="3B43CB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C5BB8"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76AD4" w14:textId="77777777" w:rsidR="00061339" w:rsidRDefault="00061339" w:rsidP="002275DB">
            <w:pPr>
              <w:rPr>
                <w:rFonts w:eastAsia="Times New Roman"/>
              </w:rPr>
            </w:pPr>
            <w:r>
              <w:rPr>
                <w:rFonts w:eastAsia="Times New Roman" w:cs="Arial"/>
                <w:color w:val="000000"/>
                <w:sz w:val="16"/>
                <w:szCs w:val="16"/>
              </w:rPr>
              <w:t>SP-211637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9F75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2CAE0" w14:textId="77777777" w:rsidR="00061339" w:rsidRDefault="00061339" w:rsidP="002275DB">
            <w:pPr>
              <w:rPr>
                <w:rFonts w:eastAsia="Times New Roman"/>
              </w:rPr>
            </w:pPr>
            <w:r>
              <w:rPr>
                <w:rFonts w:eastAsia="Times New Roman" w:cs="Arial"/>
                <w:color w:val="000000"/>
                <w:sz w:val="16"/>
                <w:szCs w:val="16"/>
              </w:rPr>
              <w:t>New SID: Study on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DE066"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667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20BF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0D3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DA8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D14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22D1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A8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3B52F" w14:textId="77777777" w:rsidR="00061339" w:rsidRDefault="00061339" w:rsidP="002275DB">
            <w:pPr>
              <w:rPr>
                <w:rFonts w:eastAsia="Times New Roman"/>
              </w:rPr>
            </w:pPr>
            <w:r>
              <w:rPr>
                <w:rFonts w:eastAsia="Times New Roman" w:cs="Arial"/>
                <w:color w:val="000000"/>
                <w:sz w:val="16"/>
                <w:szCs w:val="16"/>
              </w:rPr>
              <w:t>Revision of SP-211600.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A900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7971" w14:textId="77777777" w:rsidR="00061339" w:rsidRDefault="00061339" w:rsidP="002275DB">
            <w:pPr>
              <w:rPr>
                <w:rFonts w:eastAsia="Times New Roman"/>
              </w:rPr>
            </w:pPr>
          </w:p>
        </w:tc>
      </w:tr>
      <w:tr w:rsidR="00061339" w14:paraId="4CE53C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98DB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E14C6" w14:textId="77777777" w:rsidR="00061339" w:rsidRDefault="00061339" w:rsidP="002275DB">
            <w:pPr>
              <w:rPr>
                <w:rFonts w:eastAsia="Times New Roman"/>
              </w:rPr>
            </w:pPr>
            <w:r>
              <w:rPr>
                <w:rFonts w:eastAsia="Times New Roman" w:cs="Arial"/>
                <w:color w:val="000000"/>
                <w:sz w:val="16"/>
                <w:szCs w:val="16"/>
              </w:rPr>
              <w:t>SP-211638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B65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3DDBD" w14:textId="77777777" w:rsidR="00061339" w:rsidRDefault="00061339" w:rsidP="002275DB">
            <w:pPr>
              <w:rPr>
                <w:rFonts w:eastAsia="Times New Roman"/>
              </w:rPr>
            </w:pPr>
            <w:r>
              <w:rPr>
                <w:rFonts w:eastAsia="Times New Roman" w:cs="Arial"/>
                <w:color w:val="000000"/>
                <w:sz w:val="16"/>
                <w:szCs w:val="16"/>
              </w:rPr>
              <w:t>New SID: Study on Edge Computing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E47F1"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ACF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2D0F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8CB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60F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835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BD5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F3E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11052" w14:textId="77777777" w:rsidR="00061339" w:rsidRDefault="00061339" w:rsidP="002275DB">
            <w:pPr>
              <w:rPr>
                <w:rFonts w:eastAsia="Times New Roman"/>
              </w:rPr>
            </w:pPr>
            <w:r>
              <w:rPr>
                <w:rFonts w:eastAsia="Times New Roman" w:cs="Arial"/>
                <w:color w:val="000000"/>
                <w:sz w:val="16"/>
                <w:szCs w:val="16"/>
              </w:rPr>
              <w:t>Revision of SP-211601.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C210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C2ADD" w14:textId="77777777" w:rsidR="00061339" w:rsidRDefault="00061339" w:rsidP="002275DB">
            <w:pPr>
              <w:rPr>
                <w:rFonts w:eastAsia="Times New Roman"/>
              </w:rPr>
            </w:pPr>
          </w:p>
        </w:tc>
      </w:tr>
      <w:tr w:rsidR="00061339" w14:paraId="67DED3D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0EA63"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C87D8" w14:textId="77777777" w:rsidR="00061339" w:rsidRDefault="00061339" w:rsidP="002275DB">
            <w:pPr>
              <w:rPr>
                <w:rFonts w:eastAsia="Times New Roman"/>
              </w:rPr>
            </w:pPr>
            <w:r>
              <w:rPr>
                <w:rFonts w:eastAsia="Times New Roman" w:cs="Arial"/>
                <w:color w:val="000000"/>
                <w:sz w:val="16"/>
                <w:szCs w:val="16"/>
              </w:rPr>
              <w:t>SP-211639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445E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B9AD8" w14:textId="77777777" w:rsidR="00061339" w:rsidRDefault="00061339" w:rsidP="002275DB">
            <w:pPr>
              <w:rPr>
                <w:rFonts w:eastAsia="Times New Roman"/>
              </w:rPr>
            </w:pPr>
            <w:r>
              <w:rPr>
                <w:rFonts w:eastAsia="Times New Roman" w:cs="Arial"/>
                <w:color w:val="000000"/>
                <w:sz w:val="16"/>
                <w:szCs w:val="16"/>
              </w:rPr>
              <w:t>New SID: Study on 5G System with Satellite Backhaul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03313"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43B3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17D1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96E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F10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3B8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2C0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0E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40E73" w14:textId="77777777" w:rsidR="00061339" w:rsidRDefault="00061339" w:rsidP="002275DB">
            <w:pPr>
              <w:rPr>
                <w:rFonts w:eastAsia="Times New Roman"/>
              </w:rPr>
            </w:pPr>
            <w:r>
              <w:rPr>
                <w:rFonts w:eastAsia="Times New Roman" w:cs="Arial"/>
                <w:color w:val="000000"/>
                <w:sz w:val="16"/>
                <w:szCs w:val="16"/>
              </w:rPr>
              <w:t>Revision of SP-211602.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B58E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D5B91" w14:textId="77777777" w:rsidR="00061339" w:rsidRDefault="00061339" w:rsidP="002275DB">
            <w:pPr>
              <w:rPr>
                <w:rFonts w:eastAsia="Times New Roman"/>
              </w:rPr>
            </w:pPr>
          </w:p>
        </w:tc>
      </w:tr>
      <w:tr w:rsidR="00061339" w14:paraId="67134A0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1DD3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02EFE" w14:textId="77777777" w:rsidR="00061339" w:rsidRDefault="00061339" w:rsidP="002275DB">
            <w:pPr>
              <w:rPr>
                <w:rFonts w:eastAsia="Times New Roman"/>
              </w:rPr>
            </w:pPr>
            <w:r>
              <w:rPr>
                <w:rFonts w:eastAsia="Times New Roman" w:cs="Arial"/>
                <w:color w:val="000000"/>
                <w:sz w:val="16"/>
                <w:szCs w:val="16"/>
              </w:rPr>
              <w:t>SP-211640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79FF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08A77" w14:textId="77777777" w:rsidR="00061339" w:rsidRDefault="00061339" w:rsidP="002275DB">
            <w:pPr>
              <w:rPr>
                <w:rFonts w:eastAsia="Times New Roman"/>
              </w:rPr>
            </w:pPr>
            <w:r>
              <w:rPr>
                <w:rFonts w:eastAsia="Times New Roman" w:cs="Arial"/>
                <w:color w:val="000000"/>
                <w:sz w:val="16"/>
                <w:szCs w:val="16"/>
              </w:rPr>
              <w:t>New SID: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CD8DD"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863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802A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9F6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39A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052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6735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3D9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05863" w14:textId="77777777" w:rsidR="00061339" w:rsidRDefault="00061339" w:rsidP="002275DB">
            <w:pPr>
              <w:rPr>
                <w:rFonts w:eastAsia="Times New Roman"/>
              </w:rPr>
            </w:pPr>
            <w:r>
              <w:rPr>
                <w:rFonts w:eastAsia="Times New Roman" w:cs="Arial"/>
                <w:color w:val="000000"/>
                <w:sz w:val="16"/>
                <w:szCs w:val="16"/>
              </w:rPr>
              <w:t>Revision of SP-211604.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BA62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21E5B" w14:textId="77777777" w:rsidR="00061339" w:rsidRDefault="00061339" w:rsidP="002275DB">
            <w:pPr>
              <w:rPr>
                <w:rFonts w:eastAsia="Times New Roman"/>
              </w:rPr>
            </w:pPr>
          </w:p>
        </w:tc>
      </w:tr>
      <w:tr w:rsidR="00061339" w14:paraId="6524CE9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B8E29"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9ADC2" w14:textId="77777777" w:rsidR="00061339" w:rsidRDefault="00061339" w:rsidP="002275DB">
            <w:pPr>
              <w:rPr>
                <w:rFonts w:eastAsia="Times New Roman"/>
              </w:rPr>
            </w:pPr>
            <w:r>
              <w:rPr>
                <w:rFonts w:eastAsia="Times New Roman" w:cs="Arial"/>
                <w:color w:val="000000"/>
                <w:sz w:val="16"/>
                <w:szCs w:val="16"/>
              </w:rPr>
              <w:t>SP-211641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BD6C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B47F7" w14:textId="77777777" w:rsidR="00061339" w:rsidRDefault="00061339" w:rsidP="002275DB">
            <w:pPr>
              <w:rPr>
                <w:rFonts w:eastAsia="Times New Roman"/>
              </w:rPr>
            </w:pPr>
            <w:r>
              <w:rPr>
                <w:rFonts w:eastAsia="Times New Roman" w:cs="Arial"/>
                <w:color w:val="000000"/>
                <w:sz w:val="16"/>
                <w:szCs w:val="16"/>
              </w:rPr>
              <w:t>New SID: Study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4A6FF" w14:textId="77777777" w:rsidR="00061339" w:rsidRDefault="00061339" w:rsidP="002275DB">
            <w:pPr>
              <w:rPr>
                <w:rFonts w:eastAsia="Times New Roman"/>
              </w:rPr>
            </w:pPr>
            <w:r>
              <w:rPr>
                <w:rFonts w:eastAsia="Times New Roman" w:cs="Arial"/>
                <w:color w:val="000000"/>
                <w:sz w:val="16"/>
                <w:szCs w:val="16"/>
              </w:rPr>
              <w:t xml:space="preserve">ZTE, LG Electronics, Samsung, Alibaba, Apple, AT&amp;T, CATT, China Telecom, China Unicom, Convida Wireless LLC, Ericsson, </w:t>
            </w:r>
            <w:r>
              <w:rPr>
                <w:rFonts w:eastAsia="Times New Roman" w:cs="Arial"/>
                <w:color w:val="000000"/>
                <w:sz w:val="16"/>
                <w:szCs w:val="16"/>
              </w:rPr>
              <w:lastRenderedPageBreak/>
              <w:t>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75D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801C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02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01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FBF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45B4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DDF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71E7D" w14:textId="77777777" w:rsidR="00061339" w:rsidRDefault="00061339" w:rsidP="002275DB">
            <w:pPr>
              <w:rPr>
                <w:rFonts w:eastAsia="Times New Roman"/>
              </w:rPr>
            </w:pPr>
            <w:r>
              <w:rPr>
                <w:rFonts w:eastAsia="Times New Roman" w:cs="Arial"/>
                <w:color w:val="000000"/>
                <w:sz w:val="16"/>
                <w:szCs w:val="16"/>
              </w:rPr>
              <w:t>Revision of SP-211605.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98E2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E7754" w14:textId="77777777" w:rsidR="00061339" w:rsidRDefault="00061339" w:rsidP="002275DB">
            <w:pPr>
              <w:rPr>
                <w:rFonts w:eastAsia="Times New Roman"/>
              </w:rPr>
            </w:pPr>
          </w:p>
        </w:tc>
      </w:tr>
      <w:tr w:rsidR="00061339" w14:paraId="1968BA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596F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CAEEF" w14:textId="77777777" w:rsidR="00061339" w:rsidRDefault="00061339" w:rsidP="002275DB">
            <w:pPr>
              <w:rPr>
                <w:rFonts w:eastAsia="Times New Roman"/>
              </w:rPr>
            </w:pPr>
            <w:r>
              <w:rPr>
                <w:rFonts w:eastAsia="Times New Roman" w:cs="Arial"/>
                <w:color w:val="000000"/>
                <w:sz w:val="16"/>
                <w:szCs w:val="16"/>
              </w:rPr>
              <w:t>SP-211642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EBA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1386B" w14:textId="77777777" w:rsidR="00061339" w:rsidRDefault="00061339" w:rsidP="002275DB">
            <w:pPr>
              <w:rPr>
                <w:rFonts w:eastAsia="Times New Roman"/>
              </w:rPr>
            </w:pPr>
            <w:r>
              <w:rPr>
                <w:rFonts w:eastAsia="Times New Roman" w:cs="Arial"/>
                <w:color w:val="000000"/>
                <w:sz w:val="16"/>
                <w:szCs w:val="16"/>
              </w:rPr>
              <w:t>New SID: Study on 5G AM Policy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E4247" w14:textId="77777777" w:rsidR="00061339" w:rsidRDefault="00061339" w:rsidP="002275DB">
            <w:pPr>
              <w:rPr>
                <w:rFonts w:eastAsia="Times New Roman"/>
              </w:rPr>
            </w:pPr>
            <w:r>
              <w:rPr>
                <w:rFonts w:eastAsia="Times New Roman" w:cs="Arial"/>
                <w:color w:val="000000"/>
                <w:sz w:val="16"/>
                <w:szCs w:val="16"/>
              </w:rPr>
              <w:t>China Telecom, CATT, China Mobile, China Unicom, Ericsson, Huawei, Intel, Oracle, Tencent, vivo, ZTE, CAICT, CEPRI, Inspur, Vodafone, Facebook, Charter, Telstra,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17CB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ACAC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315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CD9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EAD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94AF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EA4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B8A91" w14:textId="77777777" w:rsidR="00061339" w:rsidRDefault="00061339" w:rsidP="002275DB">
            <w:pPr>
              <w:rPr>
                <w:rFonts w:eastAsia="Times New Roman"/>
              </w:rPr>
            </w:pPr>
            <w:r>
              <w:rPr>
                <w:rFonts w:eastAsia="Times New Roman" w:cs="Arial"/>
                <w:color w:val="000000"/>
                <w:sz w:val="16"/>
                <w:szCs w:val="16"/>
              </w:rPr>
              <w:t>Revision of SP-211606.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FB23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DEFE" w14:textId="77777777" w:rsidR="00061339" w:rsidRDefault="00061339" w:rsidP="002275DB">
            <w:pPr>
              <w:rPr>
                <w:rFonts w:eastAsia="Times New Roman"/>
              </w:rPr>
            </w:pPr>
          </w:p>
        </w:tc>
      </w:tr>
      <w:tr w:rsidR="00061339" w14:paraId="494DCD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1109E"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7786F" w14:textId="77777777" w:rsidR="00061339" w:rsidRDefault="00061339" w:rsidP="002275DB">
            <w:pPr>
              <w:rPr>
                <w:rFonts w:eastAsia="Times New Roman"/>
              </w:rPr>
            </w:pPr>
            <w:r>
              <w:rPr>
                <w:rFonts w:eastAsia="Times New Roman" w:cs="Arial"/>
                <w:color w:val="000000"/>
                <w:sz w:val="16"/>
                <w:szCs w:val="16"/>
              </w:rPr>
              <w:t>SP-211643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3F78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C5254" w14:textId="77777777" w:rsidR="00061339" w:rsidRDefault="00061339" w:rsidP="002275DB">
            <w:pPr>
              <w:rPr>
                <w:rFonts w:eastAsia="Times New Roman"/>
              </w:rPr>
            </w:pPr>
            <w:r>
              <w:rPr>
                <w:rFonts w:eastAsia="Times New Roman" w:cs="Arial"/>
                <w:color w:val="000000"/>
                <w:sz w:val="16"/>
                <w:szCs w:val="16"/>
              </w:rPr>
              <w:t>New SID: Study on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F619D"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C3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72BE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C0B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2B58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99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03EF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CBF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A0A62" w14:textId="77777777" w:rsidR="00061339" w:rsidRDefault="00061339" w:rsidP="002275DB">
            <w:pPr>
              <w:rPr>
                <w:rFonts w:eastAsia="Times New Roman"/>
              </w:rPr>
            </w:pPr>
            <w:r>
              <w:rPr>
                <w:rFonts w:eastAsia="Times New Roman" w:cs="Arial"/>
                <w:color w:val="000000"/>
                <w:sz w:val="16"/>
                <w:szCs w:val="16"/>
              </w:rPr>
              <w:t>Revision of SP-211607.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D1DC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D3742" w14:textId="77777777" w:rsidR="00061339" w:rsidRDefault="00061339" w:rsidP="002275DB">
            <w:pPr>
              <w:rPr>
                <w:rFonts w:eastAsia="Times New Roman"/>
              </w:rPr>
            </w:pPr>
          </w:p>
        </w:tc>
      </w:tr>
      <w:tr w:rsidR="00061339" w14:paraId="0DB77ED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157E7"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61FCC" w14:textId="77777777" w:rsidR="00061339" w:rsidRDefault="00061339" w:rsidP="002275DB">
            <w:pPr>
              <w:rPr>
                <w:rFonts w:eastAsia="Times New Roman"/>
              </w:rPr>
            </w:pPr>
            <w:r>
              <w:rPr>
                <w:rFonts w:eastAsia="Times New Roman" w:cs="Arial"/>
                <w:color w:val="000000"/>
                <w:sz w:val="16"/>
                <w:szCs w:val="16"/>
              </w:rPr>
              <w:t>SP-211644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E97A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C7A2B" w14:textId="77777777" w:rsidR="00061339" w:rsidRDefault="00061339" w:rsidP="002275DB">
            <w:pPr>
              <w:rPr>
                <w:rFonts w:eastAsia="Times New Roman"/>
              </w:rPr>
            </w:pPr>
            <w:r>
              <w:rPr>
                <w:rFonts w:eastAsia="Times New Roman" w:cs="Arial"/>
                <w:color w:val="000000"/>
                <w:sz w:val="16"/>
                <w:szCs w:val="16"/>
              </w:rPr>
              <w:t>New SID: Study on evolution of IMS multimedia telephony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7ACAD" w14:textId="77777777" w:rsidR="00061339" w:rsidRDefault="00061339" w:rsidP="002275DB">
            <w:pPr>
              <w:rPr>
                <w:rFonts w:eastAsia="Times New Roman"/>
              </w:rPr>
            </w:pPr>
            <w:r>
              <w:rPr>
                <w:rFonts w:eastAsia="Times New Roman" w:cs="Arial"/>
                <w:color w:val="000000"/>
                <w:sz w:val="16"/>
                <w:szCs w:val="16"/>
              </w:rPr>
              <w:t>China Mobile, China Unicom, Huawei, Hisilicon, ZTE, CATT, Vivo, Deutsche Telekom, T-Mobile USA, Ericsson, AT&amp;T, HONOR, KPN, Telefonica, 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0F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5041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9EB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9BE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81F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2DE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F21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FEE83" w14:textId="77777777" w:rsidR="00061339" w:rsidRDefault="00061339" w:rsidP="002275DB">
            <w:pPr>
              <w:rPr>
                <w:rFonts w:eastAsia="Times New Roman"/>
              </w:rPr>
            </w:pPr>
            <w:r>
              <w:rPr>
                <w:rFonts w:eastAsia="Times New Roman" w:cs="Arial"/>
                <w:color w:val="000000"/>
                <w:sz w:val="16"/>
                <w:szCs w:val="16"/>
              </w:rPr>
              <w:t>Revision of SP-211608.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E175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25945" w14:textId="77777777" w:rsidR="00061339" w:rsidRDefault="00061339" w:rsidP="002275DB">
            <w:pPr>
              <w:rPr>
                <w:rFonts w:eastAsia="Times New Roman"/>
              </w:rPr>
            </w:pPr>
          </w:p>
        </w:tc>
      </w:tr>
      <w:tr w:rsidR="00061339" w14:paraId="4FB343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AB31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61650" w14:textId="77777777" w:rsidR="00061339" w:rsidRDefault="00061339" w:rsidP="002275DB">
            <w:pPr>
              <w:rPr>
                <w:rFonts w:eastAsia="Times New Roman"/>
              </w:rPr>
            </w:pPr>
            <w:r>
              <w:rPr>
                <w:rFonts w:eastAsia="Times New Roman" w:cs="Arial"/>
                <w:color w:val="000000"/>
                <w:sz w:val="16"/>
                <w:szCs w:val="16"/>
              </w:rPr>
              <w:t>SP-211645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A61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9E46C" w14:textId="77777777" w:rsidR="00061339" w:rsidRDefault="00061339" w:rsidP="002275DB">
            <w:pPr>
              <w:rPr>
                <w:rFonts w:eastAsia="Times New Roman"/>
              </w:rPr>
            </w:pPr>
            <w:r>
              <w:rPr>
                <w:rFonts w:eastAsia="Times New Roman" w:cs="Arial"/>
                <w:color w:val="000000"/>
                <w:sz w:val="16"/>
                <w:szCs w:val="16"/>
              </w:rPr>
              <w:t>New SID: Study on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CBB95"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50D6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F42A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D5A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F62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9C0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78A1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83C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F95BF" w14:textId="77777777" w:rsidR="00061339" w:rsidRDefault="00061339" w:rsidP="002275DB">
            <w:pPr>
              <w:rPr>
                <w:rFonts w:eastAsia="Times New Roman"/>
              </w:rPr>
            </w:pPr>
            <w:r>
              <w:rPr>
                <w:rFonts w:eastAsia="Times New Roman" w:cs="Arial"/>
                <w:color w:val="000000"/>
                <w:sz w:val="16"/>
                <w:szCs w:val="16"/>
              </w:rPr>
              <w:t>Revision of SP-211609.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0867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296E2" w14:textId="77777777" w:rsidR="00061339" w:rsidRDefault="00061339" w:rsidP="002275DB">
            <w:pPr>
              <w:rPr>
                <w:rFonts w:eastAsia="Times New Roman"/>
              </w:rPr>
            </w:pPr>
          </w:p>
        </w:tc>
      </w:tr>
      <w:tr w:rsidR="00061339" w14:paraId="3ED1E55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8D934"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174A2" w14:textId="77777777" w:rsidR="00061339" w:rsidRDefault="00061339" w:rsidP="002275DB">
            <w:pPr>
              <w:rPr>
                <w:rFonts w:eastAsia="Times New Roman"/>
              </w:rPr>
            </w:pPr>
            <w:r>
              <w:rPr>
                <w:rFonts w:eastAsia="Times New Roman" w:cs="Arial"/>
                <w:color w:val="000000"/>
                <w:sz w:val="16"/>
                <w:szCs w:val="16"/>
              </w:rPr>
              <w:t>SP-211646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4556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D0F22" w14:textId="77777777" w:rsidR="00061339" w:rsidRDefault="00061339" w:rsidP="002275DB">
            <w:pPr>
              <w:rPr>
                <w:rFonts w:eastAsia="Times New Roman"/>
              </w:rPr>
            </w:pPr>
            <w:r>
              <w:rPr>
                <w:rFonts w:eastAsia="Times New Roman" w:cs="Arial"/>
                <w:color w:val="000000"/>
                <w:sz w:val="16"/>
                <w:szCs w:val="16"/>
              </w:rPr>
              <w:t>New SID: Study on XR (Extended Reality)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A6689"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C982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59F6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021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6C7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A53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93CD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EC2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6F41A" w14:textId="77777777" w:rsidR="00061339" w:rsidRDefault="00061339" w:rsidP="002275DB">
            <w:pPr>
              <w:rPr>
                <w:rFonts w:eastAsia="Times New Roman"/>
              </w:rPr>
            </w:pPr>
            <w:r>
              <w:rPr>
                <w:rFonts w:eastAsia="Times New Roman" w:cs="Arial"/>
                <w:color w:val="000000"/>
                <w:sz w:val="16"/>
                <w:szCs w:val="16"/>
              </w:rPr>
              <w:t>Revision of SP-211610.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F725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0F39" w14:textId="77777777" w:rsidR="00061339" w:rsidRDefault="00061339" w:rsidP="002275DB">
            <w:pPr>
              <w:rPr>
                <w:rFonts w:eastAsia="Times New Roman"/>
              </w:rPr>
            </w:pPr>
          </w:p>
        </w:tc>
      </w:tr>
      <w:tr w:rsidR="00061339" w14:paraId="67958F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7CFD0"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C218C" w14:textId="77777777" w:rsidR="00061339" w:rsidRDefault="00061339" w:rsidP="002275DB">
            <w:pPr>
              <w:rPr>
                <w:rFonts w:eastAsia="Times New Roman"/>
              </w:rPr>
            </w:pPr>
            <w:r>
              <w:rPr>
                <w:rFonts w:eastAsia="Times New Roman" w:cs="Arial"/>
                <w:color w:val="000000"/>
                <w:sz w:val="16"/>
                <w:szCs w:val="16"/>
              </w:rPr>
              <w:t>SP-211647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FE08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5B817" w14:textId="77777777" w:rsidR="00061339" w:rsidRDefault="00061339" w:rsidP="002275DB">
            <w:pPr>
              <w:rPr>
                <w:rFonts w:eastAsia="Times New Roman"/>
              </w:rPr>
            </w:pPr>
            <w:r>
              <w:rPr>
                <w:rFonts w:eastAsia="Times New Roman" w:cs="Arial"/>
                <w:color w:val="000000"/>
                <w:sz w:val="16"/>
                <w:szCs w:val="16"/>
              </w:rPr>
              <w:t>New SID: Study on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43FC5"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F34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6F9C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8B5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7E1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334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7ACF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2C7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22449" w14:textId="77777777" w:rsidR="00061339" w:rsidRDefault="00061339" w:rsidP="002275DB">
            <w:pPr>
              <w:rPr>
                <w:rFonts w:eastAsia="Times New Roman"/>
              </w:rPr>
            </w:pPr>
            <w:r>
              <w:rPr>
                <w:rFonts w:eastAsia="Times New Roman" w:cs="Arial"/>
                <w:color w:val="000000"/>
                <w:sz w:val="16"/>
                <w:szCs w:val="16"/>
              </w:rPr>
              <w:t>Revision of SP-211611.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6D61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10F52" w14:textId="77777777" w:rsidR="00061339" w:rsidRDefault="00061339" w:rsidP="002275DB">
            <w:pPr>
              <w:rPr>
                <w:rFonts w:eastAsia="Times New Roman"/>
              </w:rPr>
            </w:pPr>
          </w:p>
        </w:tc>
      </w:tr>
      <w:tr w:rsidR="00061339" w14:paraId="6222FA7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0FD17" w14:textId="77777777" w:rsidR="00061339" w:rsidRDefault="00061339" w:rsidP="002275DB">
            <w:pPr>
              <w:rPr>
                <w:rFonts w:eastAsia="Times New Roman"/>
                <w:sz w:val="24"/>
                <w:szCs w:val="24"/>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A5139" w14:textId="77777777" w:rsidR="00061339" w:rsidRDefault="00061339" w:rsidP="002275DB">
            <w:pPr>
              <w:rPr>
                <w:rFonts w:eastAsia="Times New Roman"/>
              </w:rPr>
            </w:pPr>
            <w:r>
              <w:rPr>
                <w:rFonts w:eastAsia="Times New Roman" w:cs="Arial"/>
                <w:color w:val="000000"/>
                <w:sz w:val="16"/>
                <w:szCs w:val="16"/>
              </w:rPr>
              <w:t>SP-211648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AA08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DCE1D" w14:textId="77777777" w:rsidR="00061339" w:rsidRDefault="00061339" w:rsidP="002275DB">
            <w:pPr>
              <w:rPr>
                <w:rFonts w:eastAsia="Times New Roman"/>
              </w:rPr>
            </w:pPr>
            <w:r>
              <w:rPr>
                <w:rFonts w:eastAsia="Times New Roman" w:cs="Arial"/>
                <w:color w:val="000000"/>
                <w:sz w:val="16"/>
                <w:szCs w:val="16"/>
              </w:rPr>
              <w:t>New SID: Study on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8EB4E"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7CE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282A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BD6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C59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1CE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27D8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7D1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A0F86" w14:textId="77777777" w:rsidR="00061339" w:rsidRDefault="00061339" w:rsidP="002275DB">
            <w:pPr>
              <w:rPr>
                <w:rFonts w:eastAsia="Times New Roman"/>
              </w:rPr>
            </w:pPr>
            <w:r>
              <w:rPr>
                <w:rFonts w:eastAsia="Times New Roman" w:cs="Arial"/>
                <w:color w:val="000000"/>
                <w:sz w:val="16"/>
                <w:szCs w:val="16"/>
              </w:rPr>
              <w:t>Revision of SP-211613.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3A5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4A09F" w14:textId="77777777" w:rsidR="00061339" w:rsidRDefault="00061339" w:rsidP="002275DB">
            <w:pPr>
              <w:rPr>
                <w:rFonts w:eastAsia="Times New Roman"/>
              </w:rPr>
            </w:pPr>
          </w:p>
        </w:tc>
      </w:tr>
      <w:tr w:rsidR="00061339" w14:paraId="505EC0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314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0310A" w14:textId="77777777" w:rsidR="00061339" w:rsidRDefault="00061339" w:rsidP="002275DB">
            <w:pPr>
              <w:rPr>
                <w:rFonts w:eastAsia="Times New Roman"/>
              </w:rPr>
            </w:pPr>
            <w:r>
              <w:rPr>
                <w:rFonts w:eastAsia="Times New Roman" w:cs="Arial"/>
                <w:color w:val="000000"/>
                <w:sz w:val="16"/>
                <w:szCs w:val="16"/>
              </w:rPr>
              <w:t>SP-211649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60CF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D6D9A"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2740D" w14:textId="77777777" w:rsidR="00061339" w:rsidRDefault="00061339" w:rsidP="002275DB">
            <w:pPr>
              <w:rPr>
                <w:rFonts w:eastAsia="Times New Roman"/>
              </w:rPr>
            </w:pPr>
            <w:r>
              <w:rPr>
                <w:rFonts w:eastAsia="Times New Roman" w:cs="Arial"/>
                <w:color w:val="000000"/>
                <w:sz w:val="16"/>
                <w:szCs w:val="16"/>
              </w:rPr>
              <w:t>Intel, Qualcomm Incorporated, OPPO, ZTE, NTT Docomo, vivo, Telecom Italia, China Unicom, Huawei, HiSilicon, Vodafone, CATT, MediaTek, China Telecom, CMCC, KDDI, Xiaomi, Apple, Verizon UK Ltd, Samsung, Lenovo, Motorola Mobility, LG Electronics, Rakuten Mobile Inc., Ericsson, Convida Wireless, Orange, DISH Network,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AFF0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65D0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B92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CE5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F02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EDB4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E64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3B761" w14:textId="77777777" w:rsidR="00061339" w:rsidRDefault="00061339" w:rsidP="002275DB">
            <w:pPr>
              <w:rPr>
                <w:rFonts w:eastAsia="Times New Roman"/>
              </w:rPr>
            </w:pPr>
            <w:r>
              <w:rPr>
                <w:rFonts w:eastAsia="Times New Roman" w:cs="Arial"/>
                <w:color w:val="000000"/>
                <w:sz w:val="16"/>
                <w:szCs w:val="16"/>
              </w:rPr>
              <w:t>Revision of SP-211614.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ECDF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072BE" w14:textId="77777777" w:rsidR="00061339" w:rsidRDefault="00061339" w:rsidP="002275DB">
            <w:pPr>
              <w:rPr>
                <w:rFonts w:eastAsia="Times New Roman"/>
              </w:rPr>
            </w:pPr>
          </w:p>
        </w:tc>
      </w:tr>
      <w:tr w:rsidR="00061339" w14:paraId="068A37E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BD66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CC8B2" w14:textId="77777777" w:rsidR="00061339" w:rsidRDefault="00061339" w:rsidP="002275DB">
            <w:pPr>
              <w:rPr>
                <w:rFonts w:eastAsia="Times New Roman"/>
              </w:rPr>
            </w:pPr>
            <w:r>
              <w:rPr>
                <w:rFonts w:eastAsia="Times New Roman" w:cs="Arial"/>
                <w:color w:val="000000"/>
                <w:sz w:val="16"/>
                <w:szCs w:val="16"/>
              </w:rPr>
              <w:t>SP-211650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C0CA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D96FE"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656BA"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A103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CBE2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7FC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C9FB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761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01A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E84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6F4D2" w14:textId="77777777" w:rsidR="00061339" w:rsidRDefault="00061339" w:rsidP="002275DB">
            <w:pPr>
              <w:rPr>
                <w:rFonts w:eastAsia="Times New Roman"/>
              </w:rPr>
            </w:pPr>
            <w:r>
              <w:rPr>
                <w:rFonts w:eastAsia="Times New Roman" w:cs="Arial"/>
                <w:color w:val="000000"/>
                <w:sz w:val="16"/>
                <w:szCs w:val="16"/>
              </w:rPr>
              <w:t>Revision of SP-211615.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ACB9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06B1E" w14:textId="77777777" w:rsidR="00061339" w:rsidRDefault="00061339" w:rsidP="002275DB">
            <w:pPr>
              <w:rPr>
                <w:rFonts w:eastAsia="Times New Roman"/>
              </w:rPr>
            </w:pPr>
          </w:p>
        </w:tc>
      </w:tr>
      <w:tr w:rsidR="00061339" w14:paraId="73CCBC3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EDF1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0AD0D" w14:textId="77777777" w:rsidR="00061339" w:rsidRDefault="00061339" w:rsidP="002275DB">
            <w:pPr>
              <w:rPr>
                <w:rFonts w:eastAsia="Times New Roman"/>
              </w:rPr>
            </w:pPr>
            <w:r>
              <w:rPr>
                <w:rFonts w:eastAsia="Times New Roman" w:cs="Arial"/>
                <w:color w:val="000000"/>
                <w:sz w:val="16"/>
                <w:szCs w:val="16"/>
              </w:rPr>
              <w:t>SP-211651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B9AC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D699C" w14:textId="77777777" w:rsidR="00061339" w:rsidRDefault="00061339" w:rsidP="002275DB">
            <w:pPr>
              <w:rPr>
                <w:rFonts w:eastAsia="Times New Roman"/>
              </w:rPr>
            </w:pPr>
            <w:r>
              <w:rPr>
                <w:rFonts w:eastAsia="Times New Roman" w:cs="Arial"/>
                <w:color w:val="000000"/>
                <w:sz w:val="16"/>
                <w:szCs w:val="16"/>
              </w:rPr>
              <w:t>New SID: Study on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94AAE"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2DA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A442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458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F1D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AED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E211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8A7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FD229" w14:textId="77777777" w:rsidR="00061339" w:rsidRDefault="00061339" w:rsidP="002275DB">
            <w:pPr>
              <w:rPr>
                <w:rFonts w:eastAsia="Times New Roman"/>
              </w:rPr>
            </w:pPr>
            <w:r>
              <w:rPr>
                <w:rFonts w:eastAsia="Times New Roman" w:cs="Arial"/>
                <w:color w:val="000000"/>
                <w:sz w:val="16"/>
                <w:szCs w:val="16"/>
              </w:rPr>
              <w:t>Revision of SP-211616.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733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6FCCA" w14:textId="77777777" w:rsidR="00061339" w:rsidRDefault="00061339" w:rsidP="002275DB">
            <w:pPr>
              <w:rPr>
                <w:rFonts w:eastAsia="Times New Roman"/>
              </w:rPr>
            </w:pPr>
          </w:p>
        </w:tc>
      </w:tr>
      <w:tr w:rsidR="00061339" w14:paraId="0D0BBA6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DFE06"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6F6E3" w14:textId="77777777" w:rsidR="00061339" w:rsidRDefault="00061339" w:rsidP="002275DB">
            <w:pPr>
              <w:rPr>
                <w:rFonts w:eastAsia="Times New Roman"/>
              </w:rPr>
            </w:pPr>
            <w:r>
              <w:rPr>
                <w:rFonts w:eastAsia="Times New Roman" w:cs="Arial"/>
                <w:color w:val="000000"/>
                <w:sz w:val="16"/>
                <w:szCs w:val="16"/>
              </w:rPr>
              <w:t>SP-211652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A199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569E3" w14:textId="77777777" w:rsidR="00061339" w:rsidRDefault="00061339" w:rsidP="002275DB">
            <w:pPr>
              <w:rPr>
                <w:rFonts w:eastAsia="Times New Roman"/>
              </w:rPr>
            </w:pPr>
            <w:r>
              <w:rPr>
                <w:rFonts w:eastAsia="Times New Roman" w:cs="Arial"/>
                <w:color w:val="000000"/>
                <w:sz w:val="16"/>
                <w:szCs w:val="16"/>
              </w:rPr>
              <w:t>New SID: 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C0433"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 Microsoft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A17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2B1F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BE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E4F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5CF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1F1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92F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2ED4D" w14:textId="77777777" w:rsidR="00061339" w:rsidRDefault="00061339" w:rsidP="002275DB">
            <w:pPr>
              <w:rPr>
                <w:rFonts w:eastAsia="Times New Roman"/>
              </w:rPr>
            </w:pPr>
            <w:r>
              <w:rPr>
                <w:rFonts w:eastAsia="Times New Roman" w:cs="Arial"/>
                <w:color w:val="000000"/>
                <w:sz w:val="16"/>
                <w:szCs w:val="16"/>
              </w:rPr>
              <w:t>Revision of SP-211618.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68E8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56AB7" w14:textId="77777777" w:rsidR="00061339" w:rsidRDefault="00061339" w:rsidP="002275DB">
            <w:pPr>
              <w:rPr>
                <w:rFonts w:eastAsia="Times New Roman"/>
              </w:rPr>
            </w:pPr>
          </w:p>
        </w:tc>
      </w:tr>
      <w:tr w:rsidR="00061339" w14:paraId="1EEACDD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A270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7ABBE" w14:textId="77777777" w:rsidR="00061339" w:rsidRDefault="00061339" w:rsidP="002275DB">
            <w:pPr>
              <w:rPr>
                <w:rFonts w:eastAsia="Times New Roman"/>
              </w:rPr>
            </w:pPr>
            <w:r>
              <w:rPr>
                <w:rFonts w:eastAsia="Times New Roman" w:cs="Arial"/>
                <w:color w:val="000000"/>
                <w:sz w:val="16"/>
                <w:szCs w:val="16"/>
              </w:rPr>
              <w:t>SP-211653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46DB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17419" w14:textId="77777777" w:rsidR="00061339" w:rsidRDefault="00061339" w:rsidP="002275DB">
            <w:pPr>
              <w:rPr>
                <w:rFonts w:eastAsia="Times New Roman"/>
              </w:rPr>
            </w:pPr>
            <w:r>
              <w:rPr>
                <w:rFonts w:eastAsia="Times New Roman" w:cs="Arial"/>
                <w:color w:val="000000"/>
                <w:sz w:val="16"/>
                <w:szCs w:val="16"/>
              </w:rPr>
              <w:t>New SID: Study on Proximity-based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FB786"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084B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0563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77D5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0C0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FA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3DEE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B64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CAAB7" w14:textId="77777777" w:rsidR="00061339" w:rsidRDefault="00061339" w:rsidP="002275DB">
            <w:pPr>
              <w:rPr>
                <w:rFonts w:eastAsia="Times New Roman"/>
              </w:rPr>
            </w:pPr>
            <w:r>
              <w:rPr>
                <w:rFonts w:eastAsia="Times New Roman" w:cs="Arial"/>
                <w:color w:val="000000"/>
                <w:sz w:val="16"/>
                <w:szCs w:val="16"/>
              </w:rPr>
              <w:t>Revision of SP-211619.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E03D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58B39" w14:textId="77777777" w:rsidR="00061339" w:rsidRDefault="00061339" w:rsidP="002275DB">
            <w:pPr>
              <w:rPr>
                <w:rFonts w:eastAsia="Times New Roman"/>
              </w:rPr>
            </w:pPr>
          </w:p>
        </w:tc>
      </w:tr>
      <w:tr w:rsidR="00061339" w14:paraId="0614A7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6A909"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F9D82" w14:textId="77777777" w:rsidR="00061339" w:rsidRDefault="00061339" w:rsidP="002275DB">
            <w:pPr>
              <w:rPr>
                <w:rFonts w:eastAsia="Times New Roman"/>
              </w:rPr>
            </w:pPr>
            <w:r>
              <w:rPr>
                <w:rFonts w:eastAsia="Times New Roman" w:cs="Arial"/>
                <w:color w:val="000000"/>
                <w:sz w:val="16"/>
                <w:szCs w:val="16"/>
              </w:rPr>
              <w:t>SP-211654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328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16EFD" w14:textId="77777777" w:rsidR="00061339" w:rsidRDefault="00061339" w:rsidP="002275DB">
            <w:pPr>
              <w:rPr>
                <w:rFonts w:eastAsia="Times New Roman"/>
              </w:rPr>
            </w:pPr>
            <w:r>
              <w:rPr>
                <w:rFonts w:eastAsia="Times New Roman"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BA2BF"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F54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B283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1AE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0EE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DAF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1BC9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4A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D023D" w14:textId="77777777" w:rsidR="00061339" w:rsidRDefault="00061339" w:rsidP="002275DB">
            <w:pPr>
              <w:rPr>
                <w:rFonts w:eastAsia="Times New Roman"/>
              </w:rPr>
            </w:pPr>
            <w:r>
              <w:rPr>
                <w:rFonts w:eastAsia="Times New Roman" w:cs="Arial"/>
                <w:color w:val="000000"/>
                <w:sz w:val="16"/>
                <w:szCs w:val="16"/>
              </w:rPr>
              <w:t>Revision of SP-211620.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BD17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FFDB4" w14:textId="77777777" w:rsidR="00061339" w:rsidRDefault="00061339" w:rsidP="002275DB">
            <w:pPr>
              <w:rPr>
                <w:rFonts w:eastAsia="Times New Roman"/>
              </w:rPr>
            </w:pPr>
          </w:p>
        </w:tc>
      </w:tr>
      <w:tr w:rsidR="00061339" w14:paraId="1AFC4EB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2588A"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B9027" w14:textId="77777777" w:rsidR="00061339" w:rsidRDefault="00061339" w:rsidP="002275DB">
            <w:pPr>
              <w:rPr>
                <w:rFonts w:eastAsia="Times New Roman"/>
              </w:rPr>
            </w:pPr>
            <w:r>
              <w:rPr>
                <w:rFonts w:eastAsia="Times New Roman" w:cs="Arial"/>
                <w:color w:val="000000"/>
                <w:sz w:val="16"/>
                <w:szCs w:val="16"/>
              </w:rPr>
              <w:t>SP-211655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62933"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34EA" w14:textId="77777777" w:rsidR="00061339" w:rsidRDefault="00061339" w:rsidP="002275DB">
            <w:pPr>
              <w:rPr>
                <w:rFonts w:eastAsia="Times New Roman"/>
              </w:rPr>
            </w:pPr>
            <w:r>
              <w:rPr>
                <w:rFonts w:eastAsia="Times New Roman" w:cs="Arial"/>
                <w:color w:val="000000"/>
                <w:sz w:val="16"/>
                <w:szCs w:val="16"/>
              </w:rPr>
              <w:t>List of Approved SA WG2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5AF01"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783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B5EB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A7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5F1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CCA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9B24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850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73778" w14:textId="77777777" w:rsidR="00061339" w:rsidRDefault="00061339" w:rsidP="002275DB">
            <w:pPr>
              <w:rPr>
                <w:rFonts w:eastAsia="Times New Roman"/>
                <w:sz w:val="24"/>
                <w:szCs w:val="24"/>
              </w:rPr>
            </w:pPr>
            <w:r>
              <w:rPr>
                <w:rFonts w:eastAsia="Times New Roman" w:cs="Arial"/>
                <w:color w:val="000000"/>
                <w:sz w:val="16"/>
                <w:szCs w:val="16"/>
              </w:rPr>
              <w:t>Revised to SP-211657.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7A78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8A9B" w14:textId="77777777" w:rsidR="00061339" w:rsidRDefault="00061339" w:rsidP="002275DB">
            <w:pPr>
              <w:rPr>
                <w:rFonts w:eastAsia="Times New Roman"/>
              </w:rPr>
            </w:pPr>
            <w:r>
              <w:rPr>
                <w:rFonts w:eastAsia="Times New Roman" w:cs="Arial"/>
                <w:color w:val="000000"/>
                <w:sz w:val="16"/>
                <w:szCs w:val="16"/>
              </w:rPr>
              <w:t>SP-211657</w:t>
            </w:r>
          </w:p>
        </w:tc>
      </w:tr>
      <w:tr w:rsidR="00061339" w14:paraId="02F574E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4F70E"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6CAD9" w14:textId="77777777" w:rsidR="00061339" w:rsidRDefault="00061339" w:rsidP="002275DB">
            <w:pPr>
              <w:rPr>
                <w:rFonts w:eastAsia="Times New Roman"/>
              </w:rPr>
            </w:pPr>
            <w:r>
              <w:rPr>
                <w:rFonts w:eastAsia="Times New Roman" w:cs="Arial"/>
                <w:color w:val="000000"/>
                <w:sz w:val="16"/>
                <w:szCs w:val="16"/>
              </w:rPr>
              <w:t>SP-211656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0BCD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9BEC1"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B77F" w14:textId="77777777" w:rsidR="00061339" w:rsidRDefault="00061339" w:rsidP="002275DB">
            <w:pPr>
              <w:rPr>
                <w:rFonts w:eastAsia="Times New Roman"/>
              </w:rPr>
            </w:pPr>
            <w:r>
              <w:rPr>
                <w:rFonts w:eastAsia="Times New Roman" w:cs="Arial"/>
                <w:color w:val="000000"/>
                <w:sz w:val="16"/>
                <w:szCs w:val="16"/>
              </w:rPr>
              <w:t xml:space="preserve">Ericsson, Futurewei, Convida Wireless, Charter, China Unicom, ETRI; Cisco, China Mobile, </w:t>
            </w:r>
            <w:r>
              <w:rPr>
                <w:rFonts w:eastAsia="Times New Roman" w:cs="Arial"/>
                <w:color w:val="000000"/>
                <w:sz w:val="16"/>
                <w:szCs w:val="16"/>
              </w:rPr>
              <w:lastRenderedPageBreak/>
              <w:t>Lenovo, Motorola Mobility, Qualcomm, ZTE, Philips, Intel, MATRIXX Software, SHARP, InterDigital, LG Electronics, NEC, Samsung, OPPO, T-Mobile USA, NICT, DISH Network, vivo, KPN, CableLabs, Sennheiser, Siemens, MediaTek Inc., Nokia, Nokia Shanghai Bell, Microsoft, MITRE,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7649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BE74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550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B51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59C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F48F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FAC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143F6" w14:textId="77777777" w:rsidR="00061339" w:rsidRDefault="00061339" w:rsidP="002275DB">
            <w:pPr>
              <w:rPr>
                <w:rFonts w:eastAsia="Times New Roman"/>
              </w:rPr>
            </w:pPr>
            <w:r>
              <w:rPr>
                <w:rFonts w:eastAsia="Times New Roman" w:cs="Arial"/>
                <w:color w:val="000000"/>
                <w:sz w:val="16"/>
                <w:szCs w:val="16"/>
              </w:rPr>
              <w:t>Revision of SP-211617.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90D3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D7A9C" w14:textId="77777777" w:rsidR="00061339" w:rsidRDefault="00061339" w:rsidP="002275DB">
            <w:pPr>
              <w:rPr>
                <w:rFonts w:eastAsia="Times New Roman"/>
              </w:rPr>
            </w:pPr>
          </w:p>
        </w:tc>
      </w:tr>
      <w:tr w:rsidR="00061339" w14:paraId="553CC47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2D800"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54B2D" w14:textId="77777777" w:rsidR="00061339" w:rsidRDefault="00061339" w:rsidP="002275DB">
            <w:pPr>
              <w:rPr>
                <w:rFonts w:eastAsia="Times New Roman"/>
              </w:rPr>
            </w:pPr>
            <w:r>
              <w:rPr>
                <w:rFonts w:eastAsia="Times New Roman" w:cs="Arial"/>
                <w:color w:val="000000"/>
                <w:sz w:val="16"/>
                <w:szCs w:val="16"/>
              </w:rPr>
              <w:t>SP-211657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1B94B"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E31B6" w14:textId="77777777" w:rsidR="00061339" w:rsidRDefault="00061339" w:rsidP="002275DB">
            <w:pPr>
              <w:rPr>
                <w:rFonts w:eastAsia="Times New Roman"/>
              </w:rPr>
            </w:pPr>
            <w:r>
              <w:rPr>
                <w:rFonts w:eastAsia="Times New Roman" w:cs="Arial"/>
                <w:color w:val="000000"/>
                <w:sz w:val="16"/>
                <w:szCs w:val="16"/>
              </w:rPr>
              <w:t>List of Approved SA WG2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5E72F"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2EE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9A0A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524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08E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020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9705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815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5E4F9" w14:textId="77777777" w:rsidR="00061339" w:rsidRDefault="00061339" w:rsidP="002275DB">
            <w:pPr>
              <w:rPr>
                <w:rFonts w:eastAsia="Times New Roman"/>
                <w:sz w:val="24"/>
                <w:szCs w:val="24"/>
              </w:rPr>
            </w:pPr>
            <w:r>
              <w:rPr>
                <w:rFonts w:eastAsia="Times New Roman" w:cs="Arial"/>
                <w:color w:val="000000"/>
                <w:sz w:val="16"/>
                <w:szCs w:val="16"/>
              </w:rPr>
              <w:t>Revision of SP-211655. CC#5: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DC83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618A8" w14:textId="77777777" w:rsidR="00061339" w:rsidRDefault="00061339" w:rsidP="002275DB">
            <w:pPr>
              <w:rPr>
                <w:rFonts w:eastAsia="Times New Roman"/>
              </w:rPr>
            </w:pPr>
          </w:p>
        </w:tc>
      </w:tr>
      <w:tr w:rsidR="00061339" w14:paraId="2C4D3DE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AD923" w14:textId="77777777" w:rsidR="00061339" w:rsidRDefault="00061339" w:rsidP="002275DB">
            <w:pPr>
              <w:rPr>
                <w:rFonts w:eastAsia="Times New Roman"/>
                <w:sz w:val="24"/>
                <w:szCs w:val="24"/>
              </w:rPr>
            </w:pPr>
            <w:r>
              <w:rPr>
                <w:rFonts w:eastAsia="Times New Roman" w:cs="Arial"/>
                <w:color w:val="000000"/>
                <w:sz w:val="16"/>
                <w:szCs w:val="16"/>
              </w:rPr>
              <w:t>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8D282" w14:textId="77777777" w:rsidR="00061339" w:rsidRDefault="00061339" w:rsidP="002275DB">
            <w:pPr>
              <w:rPr>
                <w:rFonts w:eastAsia="Times New Roman"/>
              </w:rPr>
            </w:pPr>
            <w:r>
              <w:rPr>
                <w:rFonts w:eastAsia="Times New Roman" w:cs="Arial"/>
                <w:color w:val="000000"/>
                <w:sz w:val="16"/>
                <w:szCs w:val="16"/>
              </w:rPr>
              <w:t>SP-211658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080F3" w14:textId="77777777" w:rsidR="00061339" w:rsidRDefault="00061339" w:rsidP="002275DB">
            <w:pPr>
              <w:rPr>
                <w:rFonts w:eastAsia="Times New Roman"/>
              </w:rPr>
            </w:pPr>
            <w:r>
              <w:rPr>
                <w:rFonts w:eastAsia="Times New Roman"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F94D6" w14:textId="77777777" w:rsidR="00061339" w:rsidRDefault="00061339" w:rsidP="002275DB">
            <w:pPr>
              <w:rPr>
                <w:rFonts w:eastAsia="Times New Roman"/>
              </w:rPr>
            </w:pPr>
            <w:r>
              <w:rPr>
                <w:rFonts w:eastAsia="Times New Roman" w:cs="Arial"/>
                <w:color w:val="000000"/>
                <w:sz w:val="16"/>
                <w:szCs w:val="16"/>
              </w:rPr>
              <w:t>3GPP Work Plan presentation at TSG#94e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DB62E"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2AD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3D03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8AE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76F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B36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93A6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B8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5E407" w14:textId="77777777" w:rsidR="00061339" w:rsidRDefault="00061339" w:rsidP="002275DB">
            <w:pPr>
              <w:rPr>
                <w:rFonts w:eastAsia="Times New Roman"/>
                <w:sz w:val="24"/>
                <w:szCs w:val="24"/>
              </w:rPr>
            </w:pPr>
            <w:r>
              <w:rPr>
                <w:rFonts w:eastAsia="Times New Roman" w:cs="Arial"/>
                <w:color w:val="000000"/>
                <w:sz w:val="16"/>
                <w:szCs w:val="16"/>
              </w:rPr>
              <w:t>Revision of SP-211555.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9A9E5"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7AFBA" w14:textId="77777777" w:rsidR="00061339" w:rsidRDefault="00061339" w:rsidP="002275DB">
            <w:pPr>
              <w:rPr>
                <w:rFonts w:eastAsia="Times New Roman"/>
              </w:rPr>
            </w:pPr>
          </w:p>
        </w:tc>
      </w:tr>
    </w:tbl>
    <w:p w14:paraId="2A4B82E8" w14:textId="77777777" w:rsidR="00061339" w:rsidRDefault="00061339" w:rsidP="00061339">
      <w:pPr>
        <w:divId w:val="398745793"/>
        <w:rPr>
          <w:rFonts w:eastAsia="Times New Roman"/>
          <w:sz w:val="24"/>
          <w:szCs w:val="24"/>
        </w:rPr>
      </w:pPr>
      <w:r>
        <w:rPr>
          <w:rFonts w:eastAsia="Times New Roman"/>
        </w:rPr>
        <w:br/>
        <w:t>408 Entries</w:t>
      </w:r>
    </w:p>
    <w:p w14:paraId="657B00CF" w14:textId="77777777" w:rsidR="00061339" w:rsidRDefault="00061339">
      <w:pPr>
        <w:tabs>
          <w:tab w:val="clear" w:pos="567"/>
          <w:tab w:val="clear" w:pos="851"/>
          <w:tab w:val="clear" w:pos="1134"/>
          <w:tab w:val="clear" w:pos="1418"/>
          <w:tab w:val="clear" w:pos="1701"/>
        </w:tabs>
        <w:spacing w:after="0"/>
        <w:rPr>
          <w:rFonts w:eastAsia="Times New Roman"/>
          <w:b/>
          <w:lang w:eastAsia="en-US"/>
        </w:rPr>
      </w:pPr>
      <w:r>
        <w:br w:type="page"/>
      </w:r>
    </w:p>
    <w:p w14:paraId="2DE9D187" w14:textId="2D1A4FFA" w:rsidR="00061339" w:rsidRDefault="00061339" w:rsidP="00061339">
      <w:pPr>
        <w:pStyle w:val="Heading1"/>
        <w:divId w:val="398745793"/>
        <w:rPr>
          <w:rFonts w:eastAsiaTheme="minorEastAsia"/>
        </w:rPr>
      </w:pPr>
      <w:bookmarkStart w:id="282" w:name="_Toc97638980"/>
      <w:bookmarkStart w:id="283" w:name="_Toc97639464"/>
      <w:r>
        <w:lastRenderedPageBreak/>
        <w:t>B.2</w:t>
      </w:r>
      <w:r>
        <w:tab/>
      </w:r>
      <w:r>
        <w:t>List of documents by Agenda Item</w:t>
      </w:r>
      <w:bookmarkEnd w:id="282"/>
      <w:bookmarkEnd w:id="283"/>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2"/>
        <w:gridCol w:w="573"/>
        <w:gridCol w:w="1063"/>
        <w:gridCol w:w="2400"/>
        <w:gridCol w:w="2422"/>
        <w:gridCol w:w="938"/>
        <w:gridCol w:w="466"/>
        <w:gridCol w:w="484"/>
        <w:gridCol w:w="279"/>
        <w:gridCol w:w="564"/>
        <w:gridCol w:w="331"/>
        <w:gridCol w:w="1951"/>
        <w:gridCol w:w="1745"/>
        <w:gridCol w:w="816"/>
        <w:gridCol w:w="626"/>
      </w:tblGrid>
      <w:tr w:rsidR="00061339" w14:paraId="6299FAEE"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E17FA50" w14:textId="77777777" w:rsidR="00061339" w:rsidRDefault="00061339" w:rsidP="002275DB">
            <w:pPr>
              <w:rPr>
                <w:rFonts w:eastAsia="Times New Roman"/>
              </w:rPr>
            </w:pPr>
            <w:r>
              <w:rPr>
                <w:rFonts w:eastAsia="Times New Roman"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EAB9D5" w14:textId="77777777" w:rsidR="00061339" w:rsidRDefault="00061339" w:rsidP="002275DB">
            <w:pPr>
              <w:rPr>
                <w:rFonts w:eastAsia="Times New Roman"/>
              </w:rPr>
            </w:pPr>
            <w:r>
              <w:rPr>
                <w:rFonts w:eastAsia="Times New Roman" w:cs="Arial"/>
                <w:color w:val="000000"/>
                <w:sz w:val="16"/>
                <w:szCs w:val="16"/>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FE81A6F"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64B107A"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8C417B2"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5CDFFC6" w14:textId="77777777" w:rsidR="00061339" w:rsidRDefault="00061339" w:rsidP="002275D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ADA2F4B" w14:textId="77777777" w:rsidR="00061339" w:rsidRDefault="00061339" w:rsidP="002275DB">
            <w:pPr>
              <w:rPr>
                <w:rFonts w:eastAsia="Times New Roman"/>
              </w:rPr>
            </w:pPr>
            <w:r>
              <w:rPr>
                <w:rFonts w:eastAsia="Times New Roman" w:cs="Arial"/>
                <w:color w:val="000000"/>
                <w:sz w:val="16"/>
                <w:szCs w:val="16"/>
              </w:rPr>
              <w:t>CRNo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F54F3FC" w14:textId="77777777" w:rsidR="00061339" w:rsidRDefault="00061339" w:rsidP="002275DB">
            <w:pPr>
              <w:rPr>
                <w:rFonts w:eastAsia="Times New Roman"/>
              </w:rPr>
            </w:pPr>
            <w:r>
              <w:rPr>
                <w:rFonts w:eastAsia="Times New Roman" w:cs="Arial"/>
                <w:color w:val="000000"/>
                <w:sz w:val="16"/>
                <w:szCs w:val="16"/>
              </w:rPr>
              <w:t>CRrev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20FD0A" w14:textId="77777777" w:rsidR="00061339" w:rsidRDefault="00061339" w:rsidP="002275DB">
            <w:pPr>
              <w:rPr>
                <w:rFonts w:eastAsia="Times New Roman"/>
              </w:rPr>
            </w:pPr>
            <w:r>
              <w:rPr>
                <w:rFonts w:eastAsia="Times New Roman"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983116" w14:textId="77777777" w:rsidR="00061339" w:rsidRDefault="00061339" w:rsidP="002275D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A00BA1" w14:textId="77777777" w:rsidR="00061339" w:rsidRDefault="00061339" w:rsidP="002275DB">
            <w:pPr>
              <w:rPr>
                <w:rFonts w:eastAsia="Times New Roman"/>
              </w:rPr>
            </w:pPr>
            <w:r>
              <w:rPr>
                <w:rFonts w:eastAsia="Times New Roman"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EB1C64" w14:textId="77777777" w:rsidR="00061339" w:rsidRDefault="00061339" w:rsidP="002275DB">
            <w:pPr>
              <w:rPr>
                <w:rFonts w:eastAsia="Times New Roman"/>
              </w:rPr>
            </w:pPr>
            <w:r>
              <w:rPr>
                <w:rFonts w:eastAsia="Times New Roman"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AD20BC"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CDC89A" w14:textId="77777777" w:rsidR="00061339" w:rsidRDefault="00061339" w:rsidP="002275DB">
            <w:pPr>
              <w:rPr>
                <w:rFonts w:eastAsia="Times New Roman"/>
              </w:rPr>
            </w:pPr>
            <w:r>
              <w:rPr>
                <w:rFonts w:eastAsia="Times New Roman"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95A2F9" w14:textId="77777777" w:rsidR="00061339" w:rsidRDefault="00061339" w:rsidP="002275DB">
            <w:pPr>
              <w:rPr>
                <w:rFonts w:eastAsia="Times New Roman"/>
              </w:rPr>
            </w:pPr>
            <w:r>
              <w:rPr>
                <w:rFonts w:eastAsia="Times New Roman" w:cs="Arial"/>
                <w:color w:val="000000"/>
                <w:sz w:val="16"/>
                <w:szCs w:val="16"/>
              </w:rPr>
              <w:t>Revised to TD</w:t>
            </w:r>
          </w:p>
        </w:tc>
      </w:tr>
      <w:tr w:rsidR="00061339" w14:paraId="5855ADD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C5972" w14:textId="77777777" w:rsidR="00061339" w:rsidRDefault="00061339" w:rsidP="002275DB">
            <w:pPr>
              <w:rPr>
                <w:rFonts w:eastAsia="Times New Roman"/>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05436" w14:textId="77777777" w:rsidR="00061339" w:rsidRDefault="00061339" w:rsidP="002275DB">
            <w:pPr>
              <w:rPr>
                <w:rFonts w:eastAsia="Times New Roman"/>
              </w:rPr>
            </w:pPr>
            <w:r>
              <w:rPr>
                <w:rFonts w:eastAsia="Times New Roman" w:cs="Arial"/>
                <w:color w:val="000000"/>
                <w:sz w:val="16"/>
                <w:szCs w:val="16"/>
              </w:rPr>
              <w:t>S2-211244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B87BE" w14:textId="77777777" w:rsidR="00061339" w:rsidRDefault="00061339" w:rsidP="002275DB">
            <w:pPr>
              <w:rPr>
                <w:rFonts w:eastAsia="Times New Roman"/>
              </w:rPr>
            </w:pPr>
            <w:r>
              <w:rPr>
                <w:rFonts w:eastAsia="Times New Roman"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33B9F" w14:textId="77777777" w:rsidR="00061339" w:rsidRDefault="00061339" w:rsidP="002275DB">
            <w:pPr>
              <w:rPr>
                <w:rFonts w:eastAsia="Times New Roman"/>
              </w:rPr>
            </w:pPr>
            <w:r>
              <w:rPr>
                <w:rFonts w:eastAsia="Times New Roman" w:cs="Arial"/>
                <w:color w:val="000000"/>
                <w:sz w:val="16"/>
                <w:szCs w:val="16"/>
              </w:rPr>
              <w:t>Agenda &amp; Procedures &amp; Time Schedule for TSG SA#94-e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1410"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5605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E8C4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763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0B6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0BC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261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A0A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D5C79" w14:textId="77777777" w:rsidR="00061339" w:rsidRDefault="00061339" w:rsidP="002275DB">
            <w:pPr>
              <w:rPr>
                <w:rFonts w:eastAsia="Times New Roman"/>
                <w:sz w:val="24"/>
                <w:szCs w:val="24"/>
              </w:rPr>
            </w:pPr>
            <w:r>
              <w:rPr>
                <w:rFonts w:eastAsia="Times New Roman" w:cs="Arial"/>
                <w:color w:val="000000"/>
                <w:sz w:val="16"/>
                <w:szCs w:val="16"/>
              </w:rPr>
              <w:t>The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16D6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6515" w14:textId="77777777" w:rsidR="00061339" w:rsidRDefault="00061339" w:rsidP="002275DB">
            <w:pPr>
              <w:rPr>
                <w:rFonts w:eastAsia="Times New Roman"/>
              </w:rPr>
            </w:pPr>
          </w:p>
        </w:tc>
      </w:tr>
      <w:tr w:rsidR="00061339" w14:paraId="0FD72C0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B21CA"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C38EB" w14:textId="77777777" w:rsidR="00061339" w:rsidRDefault="00061339" w:rsidP="002275DB">
            <w:pPr>
              <w:rPr>
                <w:rFonts w:eastAsia="Times New Roman"/>
              </w:rPr>
            </w:pPr>
            <w:r>
              <w:rPr>
                <w:rFonts w:eastAsia="Times New Roman" w:cs="Arial"/>
                <w:color w:val="000000"/>
                <w:sz w:val="16"/>
                <w:szCs w:val="16"/>
              </w:rPr>
              <w:t>S2-211245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076D9"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C36C0" w14:textId="77777777" w:rsidR="00061339" w:rsidRDefault="00061339" w:rsidP="002275DB">
            <w:pPr>
              <w:rPr>
                <w:rFonts w:eastAsia="Times New Roman"/>
              </w:rPr>
            </w:pPr>
            <w:r>
              <w:rPr>
                <w:rFonts w:eastAsia="Times New Roman" w:cs="Arial"/>
                <w:color w:val="000000"/>
                <w:sz w:val="16"/>
                <w:szCs w:val="16"/>
              </w:rPr>
              <w:t>Draft report of TSG SA meeting #93E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D4E60" w14:textId="77777777" w:rsidR="00061339" w:rsidRDefault="00061339" w:rsidP="002275DB">
            <w:pPr>
              <w:rPr>
                <w:rFonts w:eastAsia="Times New Roman"/>
              </w:rPr>
            </w:pPr>
            <w:r>
              <w:rPr>
                <w:rFonts w:eastAsia="Times New Roman"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47E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80AF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894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7CA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568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3DE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4E25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ACEE2" w14:textId="77777777" w:rsidR="00061339" w:rsidRDefault="00061339" w:rsidP="002275DB">
            <w:pPr>
              <w:rPr>
                <w:rFonts w:eastAsia="Times New Roman"/>
                <w:sz w:val="24"/>
                <w:szCs w:val="24"/>
              </w:rPr>
            </w:pPr>
            <w:r>
              <w:rPr>
                <w:rFonts w:eastAsia="Times New Roman" w:cs="Arial"/>
                <w:color w:val="000000"/>
                <w:sz w:val="16"/>
                <w:szCs w:val="16"/>
              </w:rPr>
              <w:t>The report of meeting TSG SA #93-e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F9A4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F72E3" w14:textId="77777777" w:rsidR="00061339" w:rsidRDefault="00061339" w:rsidP="002275DB">
            <w:pPr>
              <w:rPr>
                <w:rFonts w:eastAsia="Times New Roman"/>
              </w:rPr>
            </w:pPr>
          </w:p>
        </w:tc>
      </w:tr>
      <w:tr w:rsidR="00061339" w14:paraId="3C162C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1FAC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DF756" w14:textId="77777777" w:rsidR="00061339" w:rsidRDefault="00061339" w:rsidP="002275DB">
            <w:pPr>
              <w:rPr>
                <w:rFonts w:eastAsia="Times New Roman"/>
              </w:rPr>
            </w:pPr>
            <w:r>
              <w:rPr>
                <w:rFonts w:eastAsia="Times New Roman" w:cs="Arial"/>
                <w:color w:val="000000"/>
                <w:sz w:val="16"/>
                <w:szCs w:val="16"/>
              </w:rPr>
              <w:t>S2-211247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678AE"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08E44" w14:textId="77777777" w:rsidR="00061339" w:rsidRDefault="00061339" w:rsidP="002275DB">
            <w:pPr>
              <w:rPr>
                <w:rFonts w:eastAsia="Times New Roman"/>
              </w:rPr>
            </w:pPr>
            <w:r>
              <w:rPr>
                <w:rFonts w:eastAsia="Times New Roman" w:cs="Arial"/>
                <w:color w:val="000000"/>
                <w:sz w:val="16"/>
                <w:szCs w:val="16"/>
              </w:rPr>
              <w:t>LS from APT: APT REPORT ON EMERGING CRITICAL APPLICATIONS &amp; USE CASES OF IMT FOR INDUSTRIAL, SOCIETAL AND ENTERPRISE USERS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A57C" w14:textId="77777777" w:rsidR="00061339" w:rsidRDefault="00061339" w:rsidP="002275DB">
            <w:pPr>
              <w:rPr>
                <w:rFonts w:eastAsia="Times New Roman"/>
              </w:rPr>
            </w:pPr>
            <w:r>
              <w:rPr>
                <w:rFonts w:eastAsia="Times New Roman" w:cs="Arial"/>
                <w:color w:val="000000"/>
                <w:sz w:val="16"/>
                <w:szCs w:val="16"/>
              </w:rPr>
              <w:t>AWG28/OUT03 (Rev.1)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F7D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665B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9ED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78D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111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94A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3D5C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DAF94" w14:textId="77777777" w:rsidR="00061339" w:rsidRDefault="00061339" w:rsidP="002275DB">
            <w:pPr>
              <w:rPr>
                <w:rFonts w:eastAsia="Times New Roman"/>
                <w:sz w:val="24"/>
                <w:szCs w:val="24"/>
              </w:rPr>
            </w:pPr>
            <w:r>
              <w:rPr>
                <w:rFonts w:eastAsia="Times New Roman" w:cs="Arial"/>
                <w:color w:val="000000"/>
                <w:sz w:val="16"/>
                <w:szCs w:val="16"/>
              </w:rPr>
              <w:t>CC#1: Clarify which WGs can provide response information. CC#4: To be forward to SA WG1 - please provide input till March. This LS was postponed and will be forwarded to SA WG1 by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58AA5"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4C7EA" w14:textId="77777777" w:rsidR="00061339" w:rsidRDefault="00061339" w:rsidP="002275DB">
            <w:pPr>
              <w:rPr>
                <w:rFonts w:eastAsia="Times New Roman"/>
              </w:rPr>
            </w:pPr>
          </w:p>
        </w:tc>
      </w:tr>
      <w:tr w:rsidR="00061339" w14:paraId="43F5976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6E851"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B4377" w14:textId="77777777" w:rsidR="00061339" w:rsidRDefault="00061339" w:rsidP="002275DB">
            <w:pPr>
              <w:rPr>
                <w:rFonts w:eastAsia="Times New Roman"/>
              </w:rPr>
            </w:pPr>
            <w:r>
              <w:rPr>
                <w:rFonts w:eastAsia="Times New Roman" w:cs="Arial"/>
                <w:color w:val="000000"/>
                <w:sz w:val="16"/>
                <w:szCs w:val="16"/>
              </w:rPr>
              <w:t>S2-211412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8167B"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335E4" w14:textId="77777777" w:rsidR="00061339" w:rsidRDefault="00061339" w:rsidP="002275DB">
            <w:pPr>
              <w:rPr>
                <w:rFonts w:eastAsia="Times New Roman"/>
              </w:rPr>
            </w:pPr>
            <w:r>
              <w:rPr>
                <w:rFonts w:eastAsia="Times New Roman" w:cs="Arial"/>
                <w:color w:val="000000"/>
                <w:sz w:val="16"/>
                <w:szCs w:val="16"/>
              </w:rPr>
              <w:t>LS from ITU-R WP5D: Development of a draft new Report ITU-R M.[IMT.INDUSTRY] -Applications of IMT for specific societal, industrial and enterprise usages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73110" w14:textId="77777777" w:rsidR="00061339" w:rsidRDefault="00061339" w:rsidP="002275D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2065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ABF3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608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A61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DFC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8FB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396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A8861" w14:textId="77777777" w:rsidR="00061339" w:rsidRDefault="00061339" w:rsidP="002275DB">
            <w:pPr>
              <w:rPr>
                <w:rFonts w:eastAsia="Times New Roman"/>
                <w:sz w:val="24"/>
                <w:szCs w:val="24"/>
              </w:rPr>
            </w:pPr>
            <w:r>
              <w:rPr>
                <w:rFonts w:eastAsia="Times New Roman" w:cs="Arial"/>
                <w:color w:val="000000"/>
                <w:sz w:val="16"/>
                <w:szCs w:val="16"/>
              </w:rPr>
              <w:t>CC#1: Clarify which WGs can provide response information. CC#4: To be forward to SA WG1 - please provide input till March. This LS was postponed and will be forwarded to SA WG1 by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EBABF"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EEC21" w14:textId="77777777" w:rsidR="00061339" w:rsidRDefault="00061339" w:rsidP="002275DB">
            <w:pPr>
              <w:rPr>
                <w:rFonts w:eastAsia="Times New Roman"/>
              </w:rPr>
            </w:pPr>
          </w:p>
        </w:tc>
      </w:tr>
      <w:tr w:rsidR="00061339" w14:paraId="6BD0DB4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E86DD"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9F76" w14:textId="77777777" w:rsidR="00061339" w:rsidRDefault="00061339" w:rsidP="002275DB">
            <w:pPr>
              <w:rPr>
                <w:rFonts w:eastAsia="Times New Roman"/>
              </w:rPr>
            </w:pPr>
            <w:r>
              <w:rPr>
                <w:rFonts w:eastAsia="Times New Roman" w:cs="Arial"/>
                <w:color w:val="000000"/>
                <w:sz w:val="16"/>
                <w:szCs w:val="16"/>
              </w:rPr>
              <w:t>S2-211262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A16CE"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9CBBC" w14:textId="77777777" w:rsidR="00061339" w:rsidRDefault="00061339" w:rsidP="002275DB">
            <w:pPr>
              <w:rPr>
                <w:rFonts w:eastAsia="Times New Roman"/>
              </w:rPr>
            </w:pPr>
            <w:r>
              <w:rPr>
                <w:rFonts w:eastAsia="Times New Roman" w:cs="Arial"/>
                <w:color w:val="000000"/>
                <w:sz w:val="16"/>
                <w:szCs w:val="16"/>
              </w:rPr>
              <w:t>LS from CT WG1: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9982F" w14:textId="77777777" w:rsidR="00061339" w:rsidRDefault="00061339" w:rsidP="002275D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FEE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FFDF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E73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68F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A5A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05BF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DC7D" w14:textId="77777777" w:rsidR="00061339" w:rsidRDefault="00061339" w:rsidP="002275DB">
            <w:pPr>
              <w:rPr>
                <w:rFonts w:eastAsia="Times New Roman"/>
              </w:rPr>
            </w:pPr>
            <w:r>
              <w:rPr>
                <w:rFonts w:eastAsia="Times New Roman" w:cs="Arial"/>
                <w:color w:val="000000"/>
                <w:sz w:val="16"/>
                <w:szCs w:val="16"/>
              </w:rPr>
              <w:t>LTE_NBIOT_eMTC_NTN,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8909B" w14:textId="77777777" w:rsidR="00061339" w:rsidRDefault="00061339" w:rsidP="002275DB">
            <w:pPr>
              <w:rPr>
                <w:rFonts w:eastAsia="Times New Roman"/>
              </w:rPr>
            </w:pPr>
            <w:r>
              <w:rPr>
                <w:rFonts w:eastAsia="Times New Roman" w:cs="Arial"/>
                <w:color w:val="000000"/>
                <w:sz w:val="16"/>
                <w:szCs w:val="16"/>
              </w:rPr>
              <w:t>CC#1: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8B6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113C8" w14:textId="77777777" w:rsidR="00061339" w:rsidRDefault="00061339" w:rsidP="002275DB">
            <w:pPr>
              <w:rPr>
                <w:rFonts w:eastAsia="Times New Roman"/>
              </w:rPr>
            </w:pPr>
          </w:p>
        </w:tc>
      </w:tr>
      <w:tr w:rsidR="00061339" w14:paraId="20DAE72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974A2"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C4118" w14:textId="77777777" w:rsidR="00061339" w:rsidRDefault="00061339" w:rsidP="002275DB">
            <w:pPr>
              <w:rPr>
                <w:rFonts w:eastAsia="Times New Roman"/>
              </w:rPr>
            </w:pPr>
            <w:r>
              <w:rPr>
                <w:rFonts w:eastAsia="Times New Roman" w:cs="Arial"/>
                <w:color w:val="000000"/>
                <w:sz w:val="16"/>
                <w:szCs w:val="16"/>
              </w:rPr>
              <w:t>S2-211264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A122F"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84E19" w14:textId="77777777" w:rsidR="00061339" w:rsidRDefault="00061339" w:rsidP="002275DB">
            <w:pPr>
              <w:rPr>
                <w:rFonts w:eastAsia="Times New Roman"/>
              </w:rPr>
            </w:pPr>
            <w:r>
              <w:rPr>
                <w:rFonts w:eastAsia="Times New Roman" w:cs="Arial"/>
                <w:color w:val="000000"/>
                <w:sz w:val="16"/>
                <w:szCs w:val="16"/>
              </w:rPr>
              <w:t>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8D153"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3387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AFD5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686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402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539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9A04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6CA24" w14:textId="77777777" w:rsidR="00061339" w:rsidRDefault="00061339" w:rsidP="002275DB">
            <w:pPr>
              <w:rPr>
                <w:rFonts w:eastAsia="Times New Roman"/>
              </w:rPr>
            </w:pPr>
            <w:r>
              <w:rPr>
                <w:rFonts w:eastAsia="Times New Roman" w:cs="Arial"/>
                <w:color w:val="000000"/>
                <w:sz w:val="16"/>
                <w:szCs w:val="16"/>
              </w:rPr>
              <w:t>LTE_NBIOT_eMTC_NTN,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94B5" w14:textId="77777777" w:rsidR="00061339" w:rsidRDefault="00061339" w:rsidP="002275DB">
            <w:pPr>
              <w:rPr>
                <w:rFonts w:eastAsia="Times New Roman"/>
              </w:rPr>
            </w:pPr>
            <w:r>
              <w:rPr>
                <w:rFonts w:eastAsia="Times New Roman" w:cs="Arial"/>
                <w:color w:val="000000"/>
                <w:sz w:val="16"/>
                <w:szCs w:val="16"/>
              </w:rPr>
              <w:t>CC#1: If WID in SP-211306 is approved either an LS could be sent or reported to the relevant groups. CC#4: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69E1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CF836" w14:textId="77777777" w:rsidR="00061339" w:rsidRDefault="00061339" w:rsidP="002275DB">
            <w:pPr>
              <w:rPr>
                <w:rFonts w:eastAsia="Times New Roman"/>
              </w:rPr>
            </w:pPr>
          </w:p>
        </w:tc>
      </w:tr>
      <w:tr w:rsidR="00061339" w14:paraId="516C63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21A69"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BE8D0" w14:textId="77777777" w:rsidR="00061339" w:rsidRDefault="00061339" w:rsidP="002275DB">
            <w:pPr>
              <w:rPr>
                <w:rFonts w:eastAsia="Times New Roman"/>
              </w:rPr>
            </w:pPr>
            <w:r>
              <w:rPr>
                <w:rFonts w:eastAsia="Times New Roman" w:cs="Arial"/>
                <w:color w:val="000000"/>
                <w:sz w:val="16"/>
                <w:szCs w:val="16"/>
              </w:rPr>
              <w:t>S2-211414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F560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3CB38" w14:textId="77777777" w:rsidR="00061339" w:rsidRDefault="00061339" w:rsidP="002275DB">
            <w:pPr>
              <w:rPr>
                <w:rFonts w:eastAsia="Times New Roman"/>
              </w:rPr>
            </w:pPr>
            <w:r>
              <w:rPr>
                <w:rFonts w:eastAsia="Times New Roman" w:cs="Arial"/>
                <w:color w:val="000000"/>
                <w:sz w:val="16"/>
                <w:szCs w:val="16"/>
              </w:rPr>
              <w:t>LS from ITU-T JCA-IMT2020: LS on Invitation to update the information in the IMT2020 roadmap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7EF3F" w14:textId="77777777" w:rsidR="00061339" w:rsidRDefault="00061339" w:rsidP="002275DB">
            <w:pPr>
              <w:rPr>
                <w:rFonts w:eastAsia="Times New Roman"/>
              </w:rPr>
            </w:pPr>
            <w:r>
              <w:rPr>
                <w:rFonts w:eastAsia="Times New Roman" w:cs="Arial"/>
                <w:color w:val="000000"/>
                <w:sz w:val="16"/>
                <w:szCs w:val="16"/>
              </w:rPr>
              <w:t>ITU-T JCA-IMT2020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1D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E1A1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C9F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B70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540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855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5CF9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8B097" w14:textId="77777777" w:rsidR="00061339" w:rsidRDefault="00061339" w:rsidP="002275DB">
            <w:pPr>
              <w:rPr>
                <w:rFonts w:eastAsia="Times New Roman"/>
                <w:sz w:val="24"/>
                <w:szCs w:val="24"/>
              </w:rPr>
            </w:pPr>
            <w:r>
              <w:rPr>
                <w:rFonts w:eastAsia="Times New Roman" w:cs="Arial"/>
                <w:color w:val="000000"/>
                <w:sz w:val="16"/>
                <w:szCs w:val="16"/>
              </w:rPr>
              <w:t>CC#1: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B4C3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714F8" w14:textId="77777777" w:rsidR="00061339" w:rsidRDefault="00061339" w:rsidP="002275DB">
            <w:pPr>
              <w:rPr>
                <w:rFonts w:eastAsia="Times New Roman"/>
              </w:rPr>
            </w:pPr>
          </w:p>
        </w:tc>
      </w:tr>
      <w:tr w:rsidR="00061339" w14:paraId="26BC9C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3DEB3"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36093" w14:textId="77777777" w:rsidR="00061339" w:rsidRDefault="00061339" w:rsidP="002275DB">
            <w:pPr>
              <w:rPr>
                <w:rFonts w:eastAsia="Times New Roman"/>
              </w:rPr>
            </w:pPr>
            <w:r>
              <w:rPr>
                <w:rFonts w:eastAsia="Times New Roman" w:cs="Arial"/>
                <w:color w:val="000000"/>
                <w:sz w:val="16"/>
                <w:szCs w:val="16"/>
              </w:rPr>
              <w:t>S2-211246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CE8A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352B" w14:textId="77777777" w:rsidR="00061339" w:rsidRDefault="00061339" w:rsidP="002275DB">
            <w:pPr>
              <w:rPr>
                <w:rFonts w:eastAsia="Times New Roman"/>
              </w:rPr>
            </w:pPr>
            <w:r>
              <w:rPr>
                <w:rFonts w:eastAsia="Times New Roman" w:cs="Arial"/>
                <w:color w:val="000000"/>
                <w:sz w:val="16"/>
                <w:szCs w:val="16"/>
              </w:rPr>
              <w:t>LS from ETSI TC LI: Reply LS on PSCELL ID availability in SGW CDR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29F0C" w14:textId="77777777" w:rsidR="00061339" w:rsidRDefault="00061339" w:rsidP="002275DB">
            <w:pPr>
              <w:rPr>
                <w:rFonts w:eastAsia="Times New Roman"/>
              </w:rPr>
            </w:pPr>
            <w:r>
              <w:rPr>
                <w:rFonts w:eastAsia="Times New Roman" w:cs="Arial"/>
                <w:color w:val="000000"/>
                <w:sz w:val="16"/>
                <w:szCs w:val="16"/>
              </w:rPr>
              <w:t>ETSI TC 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C3C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684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C46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968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44E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11FF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47E8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6F08A"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69C6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ACCB9" w14:textId="77777777" w:rsidR="00061339" w:rsidRDefault="00061339" w:rsidP="002275DB">
            <w:pPr>
              <w:rPr>
                <w:rFonts w:eastAsia="Times New Roman"/>
              </w:rPr>
            </w:pPr>
          </w:p>
        </w:tc>
      </w:tr>
      <w:tr w:rsidR="00061339" w14:paraId="5F622D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11C59"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95457" w14:textId="77777777" w:rsidR="00061339" w:rsidRDefault="00061339" w:rsidP="002275DB">
            <w:pPr>
              <w:rPr>
                <w:rFonts w:eastAsia="Times New Roman"/>
              </w:rPr>
            </w:pPr>
            <w:r>
              <w:rPr>
                <w:rFonts w:eastAsia="Times New Roman" w:cs="Arial"/>
                <w:color w:val="000000"/>
                <w:sz w:val="16"/>
                <w:szCs w:val="16"/>
              </w:rPr>
              <w:t>S2-211248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5732C"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02DE3" w14:textId="77777777" w:rsidR="00061339" w:rsidRDefault="00061339" w:rsidP="002275DB">
            <w:pPr>
              <w:rPr>
                <w:rFonts w:eastAsia="Times New Roman"/>
              </w:rPr>
            </w:pPr>
            <w:r>
              <w:rPr>
                <w:rFonts w:eastAsia="Times New Roman" w:cs="Arial"/>
                <w:color w:val="000000"/>
                <w:sz w:val="16"/>
                <w:szCs w:val="16"/>
              </w:rPr>
              <w:t>LS from MEF Forum: Liaison informing about Publication of Standard MEF 84 Network Slice Service and Attributes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D1B35" w14:textId="77777777" w:rsidR="00061339" w:rsidRDefault="00061339" w:rsidP="002275DB">
            <w:pPr>
              <w:rPr>
                <w:rFonts w:eastAsia="Times New Roman"/>
              </w:rPr>
            </w:pPr>
            <w:r>
              <w:rPr>
                <w:rFonts w:eastAsia="Times New Roman" w:cs="Arial"/>
                <w:color w:val="000000"/>
                <w:sz w:val="16"/>
                <w:szCs w:val="16"/>
              </w:rPr>
              <w:t>MEF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98D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6721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4C4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35C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D6E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D54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07AA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DBE5E"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CFF5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D0C6B" w14:textId="77777777" w:rsidR="00061339" w:rsidRDefault="00061339" w:rsidP="002275DB">
            <w:pPr>
              <w:rPr>
                <w:rFonts w:eastAsia="Times New Roman"/>
              </w:rPr>
            </w:pPr>
          </w:p>
        </w:tc>
      </w:tr>
      <w:tr w:rsidR="00061339" w14:paraId="515AACA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5DAE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1660" w14:textId="77777777" w:rsidR="00061339" w:rsidRDefault="00061339" w:rsidP="002275DB">
            <w:pPr>
              <w:rPr>
                <w:rFonts w:eastAsia="Times New Roman"/>
              </w:rPr>
            </w:pPr>
            <w:r>
              <w:rPr>
                <w:rFonts w:eastAsia="Times New Roman" w:cs="Arial"/>
                <w:color w:val="000000"/>
                <w:sz w:val="16"/>
                <w:szCs w:val="16"/>
              </w:rPr>
              <w:t>S2-211249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6278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77142" w14:textId="77777777" w:rsidR="00061339" w:rsidRDefault="00061339" w:rsidP="002275DB">
            <w:pPr>
              <w:rPr>
                <w:rFonts w:eastAsia="Times New Roman"/>
              </w:rPr>
            </w:pPr>
            <w:r>
              <w:rPr>
                <w:rFonts w:eastAsia="Times New Roman" w:cs="Arial"/>
                <w:color w:val="000000"/>
                <w:sz w:val="16"/>
                <w:szCs w:val="16"/>
              </w:rPr>
              <w:t>LS from ETSI ISG RIS: Formation of a new ETSI ISG for Reconfigurable Intelligent Surfaces (RIS)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DD8D" w14:textId="77777777" w:rsidR="00061339" w:rsidRDefault="00061339" w:rsidP="002275DB">
            <w:pPr>
              <w:rPr>
                <w:rFonts w:eastAsia="Times New Roman"/>
              </w:rPr>
            </w:pPr>
            <w:r>
              <w:rPr>
                <w:rFonts w:eastAsia="Times New Roman" w:cs="Arial"/>
                <w:color w:val="000000"/>
                <w:sz w:val="16"/>
                <w:szCs w:val="16"/>
              </w:rPr>
              <w:t>ETSI ISG 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025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5608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436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9C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62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F902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AEE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BC03F"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B098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95551" w14:textId="77777777" w:rsidR="00061339" w:rsidRDefault="00061339" w:rsidP="002275DB">
            <w:pPr>
              <w:rPr>
                <w:rFonts w:eastAsia="Times New Roman"/>
              </w:rPr>
            </w:pPr>
          </w:p>
        </w:tc>
      </w:tr>
      <w:tr w:rsidR="00061339" w14:paraId="1726069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EBDFE"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B70A5" w14:textId="77777777" w:rsidR="00061339" w:rsidRDefault="00061339" w:rsidP="002275DB">
            <w:pPr>
              <w:rPr>
                <w:rFonts w:eastAsia="Times New Roman"/>
              </w:rPr>
            </w:pPr>
            <w:r>
              <w:rPr>
                <w:rFonts w:eastAsia="Times New Roman" w:cs="Arial"/>
                <w:color w:val="000000"/>
                <w:sz w:val="16"/>
                <w:szCs w:val="16"/>
              </w:rPr>
              <w:t>S2-211250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D4CB2"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431F0" w14:textId="77777777" w:rsidR="00061339" w:rsidRDefault="00061339" w:rsidP="002275DB">
            <w:pPr>
              <w:rPr>
                <w:rFonts w:eastAsia="Times New Roman"/>
              </w:rPr>
            </w:pPr>
            <w:r>
              <w:rPr>
                <w:rFonts w:eastAsia="Times New Roman" w:cs="Arial"/>
                <w:color w:val="000000"/>
                <w:sz w:val="16"/>
                <w:szCs w:val="16"/>
              </w:rPr>
              <w:t>LS from RAN WG3: Reply LS on Guidelines on Port Allocation for New 3GPP Interfaces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CA5E6" w14:textId="77777777" w:rsidR="00061339" w:rsidRDefault="00061339" w:rsidP="002275D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516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239E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3AF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E79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DB6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0610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78A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A26F8"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5C6E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D0282" w14:textId="77777777" w:rsidR="00061339" w:rsidRDefault="00061339" w:rsidP="002275DB">
            <w:pPr>
              <w:rPr>
                <w:rFonts w:eastAsia="Times New Roman"/>
              </w:rPr>
            </w:pPr>
          </w:p>
        </w:tc>
      </w:tr>
      <w:tr w:rsidR="00061339" w14:paraId="4FE1B9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7FF77"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03095" w14:textId="77777777" w:rsidR="00061339" w:rsidRDefault="00061339" w:rsidP="002275DB">
            <w:pPr>
              <w:rPr>
                <w:rFonts w:eastAsia="Times New Roman"/>
              </w:rPr>
            </w:pPr>
            <w:r>
              <w:rPr>
                <w:rFonts w:eastAsia="Times New Roman" w:cs="Arial"/>
                <w:color w:val="000000"/>
                <w:sz w:val="16"/>
                <w:szCs w:val="16"/>
              </w:rPr>
              <w:t>S2-211251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46805"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761E1" w14:textId="77777777" w:rsidR="00061339" w:rsidRDefault="00061339" w:rsidP="002275DB">
            <w:pPr>
              <w:rPr>
                <w:rFonts w:eastAsia="Times New Roman"/>
              </w:rPr>
            </w:pPr>
            <w:r>
              <w:rPr>
                <w:rFonts w:eastAsia="Times New Roman" w:cs="Arial"/>
                <w:color w:val="000000"/>
                <w:sz w:val="16"/>
                <w:szCs w:val="16"/>
              </w:rPr>
              <w:t>LS from SA WG2: LS on use of inclusive terminology for Time Synchronization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2E6C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C4B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55D8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0E9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4DE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9FD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06C7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E59E4" w14:textId="77777777" w:rsidR="00061339" w:rsidRDefault="00061339" w:rsidP="002275DB">
            <w:pPr>
              <w:rPr>
                <w:rFonts w:eastAsia="Times New Roman"/>
              </w:rPr>
            </w:pPr>
            <w:r>
              <w:rPr>
                <w:rFonts w:eastAsia="Times New Roman" w:cs="Arial"/>
                <w:color w:val="000000"/>
                <w:sz w:val="16"/>
                <w:szCs w:val="16"/>
              </w:rPr>
              <w:t>Enhanced support of Industrial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B43F0"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A2C4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23ED9" w14:textId="77777777" w:rsidR="00061339" w:rsidRDefault="00061339" w:rsidP="002275DB">
            <w:pPr>
              <w:rPr>
                <w:rFonts w:eastAsia="Times New Roman"/>
              </w:rPr>
            </w:pPr>
          </w:p>
        </w:tc>
      </w:tr>
      <w:tr w:rsidR="00061339" w14:paraId="621FE3A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8574C"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9C173" w14:textId="77777777" w:rsidR="00061339" w:rsidRDefault="00061339" w:rsidP="002275DB">
            <w:pPr>
              <w:rPr>
                <w:rFonts w:eastAsia="Times New Roman"/>
              </w:rPr>
            </w:pPr>
            <w:r>
              <w:rPr>
                <w:rFonts w:eastAsia="Times New Roman" w:cs="Arial"/>
                <w:color w:val="000000"/>
                <w:sz w:val="16"/>
                <w:szCs w:val="16"/>
              </w:rPr>
              <w:t>S2-211252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F0D26"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869BC" w14:textId="77777777" w:rsidR="00061339" w:rsidRDefault="00061339" w:rsidP="002275DB">
            <w:pPr>
              <w:rPr>
                <w:rFonts w:eastAsia="Times New Roman"/>
              </w:rPr>
            </w:pPr>
            <w:r>
              <w:rPr>
                <w:rFonts w:eastAsia="Times New Roman" w:cs="Arial"/>
                <w:color w:val="000000"/>
                <w:sz w:val="16"/>
                <w:szCs w:val="16"/>
              </w:rPr>
              <w:t>LS from SA WG2: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D1FB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7C30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2632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18C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8E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58A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F123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A86EC" w14:textId="77777777" w:rsidR="00061339" w:rsidRDefault="00061339" w:rsidP="002275D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6D564"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5260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FFBE9" w14:textId="77777777" w:rsidR="00061339" w:rsidRDefault="00061339" w:rsidP="002275DB">
            <w:pPr>
              <w:rPr>
                <w:rFonts w:eastAsia="Times New Roman"/>
              </w:rPr>
            </w:pPr>
          </w:p>
        </w:tc>
      </w:tr>
      <w:tr w:rsidR="00061339" w14:paraId="11F4AF5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E2901"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7FE4E" w14:textId="77777777" w:rsidR="00061339" w:rsidRDefault="00061339" w:rsidP="002275DB">
            <w:pPr>
              <w:rPr>
                <w:rFonts w:eastAsia="Times New Roman"/>
              </w:rPr>
            </w:pPr>
            <w:r>
              <w:rPr>
                <w:rFonts w:eastAsia="Times New Roman" w:cs="Arial"/>
                <w:color w:val="000000"/>
                <w:sz w:val="16"/>
                <w:szCs w:val="16"/>
              </w:rPr>
              <w:t>S2-211253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3C262"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537D0" w14:textId="77777777" w:rsidR="00061339" w:rsidRDefault="00061339" w:rsidP="002275DB">
            <w:pPr>
              <w:rPr>
                <w:rFonts w:eastAsia="Times New Roman"/>
              </w:rPr>
            </w:pPr>
            <w:r>
              <w:rPr>
                <w:rFonts w:eastAsia="Times New Roman" w:cs="Arial"/>
                <w:color w:val="000000"/>
                <w:sz w:val="16"/>
                <w:szCs w:val="16"/>
              </w:rPr>
              <w:t>LS from SA WG2: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B1D7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68E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8463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9AE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CF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37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6412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DD52D" w14:textId="77777777" w:rsidR="00061339" w:rsidRDefault="00061339" w:rsidP="002275DB">
            <w:pPr>
              <w:rPr>
                <w:rFonts w:eastAsia="Times New Roman"/>
              </w:rPr>
            </w:pPr>
            <w:r>
              <w:rPr>
                <w:rFonts w:eastAsia="Times New Roman" w:cs="Arial"/>
                <w:color w:val="000000"/>
                <w:sz w:val="16"/>
                <w:szCs w:val="16"/>
              </w:rPr>
              <w:t>LTE_NBIOT_eMTC_NTN,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7E3AE"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67D3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EECF1" w14:textId="77777777" w:rsidR="00061339" w:rsidRDefault="00061339" w:rsidP="002275DB">
            <w:pPr>
              <w:rPr>
                <w:rFonts w:eastAsia="Times New Roman"/>
              </w:rPr>
            </w:pPr>
          </w:p>
        </w:tc>
      </w:tr>
      <w:tr w:rsidR="00061339" w14:paraId="4185EE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79BFB"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7E44C" w14:textId="77777777" w:rsidR="00061339" w:rsidRDefault="00061339" w:rsidP="002275DB">
            <w:pPr>
              <w:rPr>
                <w:rFonts w:eastAsia="Times New Roman"/>
              </w:rPr>
            </w:pPr>
            <w:r>
              <w:rPr>
                <w:rFonts w:eastAsia="Times New Roman" w:cs="Arial"/>
                <w:color w:val="000000"/>
                <w:sz w:val="16"/>
                <w:szCs w:val="16"/>
              </w:rPr>
              <w:t>S2-211254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DF1AE"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7148" w14:textId="77777777" w:rsidR="00061339" w:rsidRDefault="00061339" w:rsidP="002275DB">
            <w:pPr>
              <w:rPr>
                <w:rFonts w:eastAsia="Times New Roman"/>
              </w:rPr>
            </w:pPr>
            <w:r>
              <w:rPr>
                <w:rFonts w:eastAsia="Times New Roman" w:cs="Arial"/>
                <w:color w:val="000000"/>
                <w:sz w:val="16"/>
                <w:szCs w:val="16"/>
              </w:rPr>
              <w:t>LS from SA WG3: Reply to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FC58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994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11E2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DC0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0EA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3B1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B2B7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F7841" w14:textId="77777777" w:rsidR="00061339" w:rsidRDefault="00061339" w:rsidP="002275DB">
            <w:pPr>
              <w:rPr>
                <w:rFonts w:eastAsia="Times New Roman"/>
              </w:rPr>
            </w:pPr>
            <w:r>
              <w:rPr>
                <w:rFonts w:eastAsia="Times New Roman"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53166"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0374"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2341D" w14:textId="77777777" w:rsidR="00061339" w:rsidRDefault="00061339" w:rsidP="002275DB">
            <w:pPr>
              <w:rPr>
                <w:rFonts w:eastAsia="Times New Roman"/>
              </w:rPr>
            </w:pPr>
          </w:p>
        </w:tc>
      </w:tr>
      <w:tr w:rsidR="00061339" w14:paraId="479CE4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D97FF"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DEF7" w14:textId="77777777" w:rsidR="00061339" w:rsidRDefault="00061339" w:rsidP="002275DB">
            <w:pPr>
              <w:rPr>
                <w:rFonts w:eastAsia="Times New Roman"/>
              </w:rPr>
            </w:pPr>
            <w:r>
              <w:rPr>
                <w:rFonts w:eastAsia="Times New Roman" w:cs="Arial"/>
                <w:color w:val="000000"/>
                <w:sz w:val="16"/>
                <w:szCs w:val="16"/>
              </w:rPr>
              <w:t>S2-211255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26E96"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96DED" w14:textId="77777777" w:rsidR="00061339" w:rsidRDefault="00061339" w:rsidP="002275DB">
            <w:pPr>
              <w:rPr>
                <w:rFonts w:eastAsia="Times New Roman"/>
              </w:rPr>
            </w:pPr>
            <w:r>
              <w:rPr>
                <w:rFonts w:eastAsia="Times New Roman" w:cs="Arial"/>
                <w:color w:val="000000"/>
                <w:sz w:val="16"/>
                <w:szCs w:val="16"/>
              </w:rPr>
              <w:t>LS from SA WG3: LS on reply to SA6 about new SID on Application Enablement for Data Integrity Verification Service in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AD31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224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5E79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1CD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336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04D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5AC0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6753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BC0E8"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45CC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7DF42" w14:textId="77777777" w:rsidR="00061339" w:rsidRDefault="00061339" w:rsidP="002275DB">
            <w:pPr>
              <w:rPr>
                <w:rFonts w:eastAsia="Times New Roman"/>
              </w:rPr>
            </w:pPr>
          </w:p>
        </w:tc>
      </w:tr>
      <w:tr w:rsidR="00061339" w14:paraId="0FABD6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AA6A1"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75A3D" w14:textId="77777777" w:rsidR="00061339" w:rsidRDefault="00061339" w:rsidP="002275DB">
            <w:pPr>
              <w:rPr>
                <w:rFonts w:eastAsia="Times New Roman"/>
              </w:rPr>
            </w:pPr>
            <w:r>
              <w:rPr>
                <w:rFonts w:eastAsia="Times New Roman" w:cs="Arial"/>
                <w:color w:val="000000"/>
                <w:sz w:val="16"/>
                <w:szCs w:val="16"/>
              </w:rPr>
              <w:t>S2-211256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D9147"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B36B1" w14:textId="77777777" w:rsidR="00061339" w:rsidRDefault="00061339" w:rsidP="002275DB">
            <w:pPr>
              <w:rPr>
                <w:rFonts w:eastAsia="Times New Roman"/>
              </w:rPr>
            </w:pPr>
            <w:r>
              <w:rPr>
                <w:rFonts w:eastAsia="Times New Roman" w:cs="Arial"/>
                <w:color w:val="000000"/>
                <w:sz w:val="16"/>
                <w:szCs w:val="16"/>
              </w:rPr>
              <w:t>Reply LS on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25B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9388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F14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727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F88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256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D4EA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E38A7" w14:textId="77777777" w:rsidR="00061339" w:rsidRDefault="00061339" w:rsidP="002275D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0210E"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0ED6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F6D2B" w14:textId="77777777" w:rsidR="00061339" w:rsidRDefault="00061339" w:rsidP="002275DB">
            <w:pPr>
              <w:rPr>
                <w:rFonts w:eastAsia="Times New Roman"/>
              </w:rPr>
            </w:pPr>
          </w:p>
        </w:tc>
      </w:tr>
      <w:tr w:rsidR="00061339" w14:paraId="7CEDA5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76C56"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3EFA5" w14:textId="77777777" w:rsidR="00061339" w:rsidRDefault="00061339" w:rsidP="002275DB">
            <w:pPr>
              <w:rPr>
                <w:rFonts w:eastAsia="Times New Roman"/>
              </w:rPr>
            </w:pPr>
            <w:r>
              <w:rPr>
                <w:rFonts w:eastAsia="Times New Roman" w:cs="Arial"/>
                <w:color w:val="000000"/>
                <w:sz w:val="16"/>
                <w:szCs w:val="16"/>
              </w:rPr>
              <w:t>S2-211257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D3C9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A8124" w14:textId="77777777" w:rsidR="00061339" w:rsidRDefault="00061339" w:rsidP="002275DB">
            <w:pPr>
              <w:rPr>
                <w:rFonts w:eastAsia="Times New Roman"/>
              </w:rPr>
            </w:pPr>
            <w:r>
              <w:rPr>
                <w:rFonts w:eastAsia="Times New Roman" w:cs="Arial"/>
                <w:color w:val="000000"/>
                <w:sz w:val="16"/>
                <w:szCs w:val="16"/>
              </w:rPr>
              <w:t>LS from SA WG5: Reply LS to GSMA on new whitepaper E2E Network Slicing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077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01B5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60B3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9D7D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9FAD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808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BC80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594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58C6A"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870A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5E48B" w14:textId="77777777" w:rsidR="00061339" w:rsidRDefault="00061339" w:rsidP="002275DB">
            <w:pPr>
              <w:rPr>
                <w:rFonts w:eastAsia="Times New Roman"/>
              </w:rPr>
            </w:pPr>
          </w:p>
        </w:tc>
      </w:tr>
      <w:tr w:rsidR="00061339" w14:paraId="2F42D2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AB1DF"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69CF2" w14:textId="77777777" w:rsidR="00061339" w:rsidRDefault="00061339" w:rsidP="002275DB">
            <w:pPr>
              <w:rPr>
                <w:rFonts w:eastAsia="Times New Roman"/>
              </w:rPr>
            </w:pPr>
            <w:r>
              <w:rPr>
                <w:rFonts w:eastAsia="Times New Roman" w:cs="Arial"/>
                <w:color w:val="000000"/>
                <w:sz w:val="16"/>
                <w:szCs w:val="16"/>
              </w:rPr>
              <w:t>S2-211258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F96BA"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3ADB" w14:textId="77777777" w:rsidR="00061339" w:rsidRDefault="00061339" w:rsidP="002275DB">
            <w:pPr>
              <w:rPr>
                <w:rFonts w:eastAsia="Times New Roman"/>
              </w:rPr>
            </w:pPr>
            <w:r>
              <w:rPr>
                <w:rFonts w:eastAsia="Times New Roman" w:cs="Arial"/>
                <w:color w:val="000000"/>
                <w:sz w:val="16"/>
                <w:szCs w:val="16"/>
              </w:rPr>
              <w:t>LS from SA WG5: LS to 3GPP OPs on Multi-SDO Autonomous Networks (AN) formal cooperation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CC2D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C9A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7C1F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97D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C62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B48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D3D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4C6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4C215"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9D35"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9E495" w14:textId="77777777" w:rsidR="00061339" w:rsidRDefault="00061339" w:rsidP="002275DB">
            <w:pPr>
              <w:rPr>
                <w:rFonts w:eastAsia="Times New Roman"/>
              </w:rPr>
            </w:pPr>
          </w:p>
        </w:tc>
      </w:tr>
      <w:tr w:rsidR="00061339" w14:paraId="4D1B628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FAB89"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47692" w14:textId="77777777" w:rsidR="00061339" w:rsidRDefault="00061339" w:rsidP="002275DB">
            <w:pPr>
              <w:rPr>
                <w:rFonts w:eastAsia="Times New Roman"/>
              </w:rPr>
            </w:pPr>
            <w:r>
              <w:rPr>
                <w:rFonts w:eastAsia="Times New Roman" w:cs="Arial"/>
                <w:color w:val="000000"/>
                <w:sz w:val="16"/>
                <w:szCs w:val="16"/>
              </w:rPr>
              <w:t>S2-211259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583AD"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94603" w14:textId="77777777" w:rsidR="00061339" w:rsidRDefault="00061339" w:rsidP="002275DB">
            <w:pPr>
              <w:rPr>
                <w:rFonts w:eastAsia="Times New Roman"/>
              </w:rPr>
            </w:pPr>
            <w:r>
              <w:rPr>
                <w:rFonts w:eastAsia="Times New Roman" w:cs="Arial"/>
                <w:color w:val="000000"/>
                <w:sz w:val="16"/>
                <w:szCs w:val="16"/>
              </w:rPr>
              <w:t>LS from SA WG5: Reply to TM Forum on Intent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FA37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F569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A8FF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1C2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A5A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1DD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E02E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421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E54F5"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E045C"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A1098" w14:textId="77777777" w:rsidR="00061339" w:rsidRDefault="00061339" w:rsidP="002275DB">
            <w:pPr>
              <w:rPr>
                <w:rFonts w:eastAsia="Times New Roman"/>
              </w:rPr>
            </w:pPr>
          </w:p>
        </w:tc>
      </w:tr>
      <w:tr w:rsidR="00061339" w14:paraId="14B8599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F7736"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D25DD" w14:textId="77777777" w:rsidR="00061339" w:rsidRDefault="00061339" w:rsidP="002275DB">
            <w:pPr>
              <w:rPr>
                <w:rFonts w:eastAsia="Times New Roman"/>
              </w:rPr>
            </w:pPr>
            <w:r>
              <w:rPr>
                <w:rFonts w:eastAsia="Times New Roman" w:cs="Arial"/>
                <w:color w:val="000000"/>
                <w:sz w:val="16"/>
                <w:szCs w:val="16"/>
              </w:rPr>
              <w:t>S2-211260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618F"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56F5C" w14:textId="77777777" w:rsidR="00061339" w:rsidRDefault="00061339" w:rsidP="002275DB">
            <w:pPr>
              <w:rPr>
                <w:rFonts w:eastAsia="Times New Roman"/>
              </w:rPr>
            </w:pPr>
            <w:r>
              <w:rPr>
                <w:rFonts w:eastAsia="Times New Roman" w:cs="Arial"/>
                <w:color w:val="000000"/>
                <w:sz w:val="16"/>
                <w:szCs w:val="16"/>
              </w:rPr>
              <w:t>LS from SA WG5: LS to TM Forum, MEF and GSMA on overall architecture for network slice ordering, provisioning and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DF00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EA4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3098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262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97CC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473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B380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1DD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E153B"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1602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1E12D" w14:textId="77777777" w:rsidR="00061339" w:rsidRDefault="00061339" w:rsidP="002275DB">
            <w:pPr>
              <w:rPr>
                <w:rFonts w:eastAsia="Times New Roman"/>
              </w:rPr>
            </w:pPr>
          </w:p>
        </w:tc>
      </w:tr>
      <w:tr w:rsidR="00061339" w14:paraId="0BB7A4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27C7A"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E471D" w14:textId="77777777" w:rsidR="00061339" w:rsidRDefault="00061339" w:rsidP="002275DB">
            <w:pPr>
              <w:rPr>
                <w:rFonts w:eastAsia="Times New Roman"/>
              </w:rPr>
            </w:pPr>
            <w:r>
              <w:rPr>
                <w:rFonts w:eastAsia="Times New Roman" w:cs="Arial"/>
                <w:color w:val="000000"/>
                <w:sz w:val="16"/>
                <w:szCs w:val="16"/>
              </w:rPr>
              <w:t>S2-211261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AE17F"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9CDA7" w14:textId="77777777" w:rsidR="00061339" w:rsidRDefault="00061339" w:rsidP="002275DB">
            <w:pPr>
              <w:rPr>
                <w:rFonts w:eastAsia="Times New Roman"/>
              </w:rPr>
            </w:pPr>
            <w:r>
              <w:rPr>
                <w:rFonts w:eastAsia="Times New Roman" w:cs="Arial"/>
                <w:color w:val="000000"/>
                <w:sz w:val="16"/>
                <w:szCs w:val="16"/>
              </w:rPr>
              <w:t>LS from SA WG5: LS to ITU-T SG2 on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7E1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862D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588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0D7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A8C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DAC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EF43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C05B3" w14:textId="77777777" w:rsidR="00061339" w:rsidRDefault="00061339" w:rsidP="002275D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7973"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6E6F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6DEA1" w14:textId="77777777" w:rsidR="00061339" w:rsidRDefault="00061339" w:rsidP="002275DB">
            <w:pPr>
              <w:rPr>
                <w:rFonts w:eastAsia="Times New Roman"/>
              </w:rPr>
            </w:pPr>
          </w:p>
        </w:tc>
      </w:tr>
      <w:tr w:rsidR="00061339" w14:paraId="35661C5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0C02C"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9180D" w14:textId="77777777" w:rsidR="00061339" w:rsidRDefault="00061339" w:rsidP="002275DB">
            <w:pPr>
              <w:rPr>
                <w:rFonts w:eastAsia="Times New Roman"/>
              </w:rPr>
            </w:pPr>
            <w:r>
              <w:rPr>
                <w:rFonts w:eastAsia="Times New Roman" w:cs="Arial"/>
                <w:color w:val="000000"/>
                <w:sz w:val="16"/>
                <w:szCs w:val="16"/>
              </w:rPr>
              <w:t>S2-211263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C69CF"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42827" w14:textId="77777777" w:rsidR="00061339" w:rsidRDefault="00061339" w:rsidP="002275DB">
            <w:pPr>
              <w:rPr>
                <w:rFonts w:eastAsia="Times New Roman"/>
              </w:rPr>
            </w:pPr>
            <w:r>
              <w:rPr>
                <w:rFonts w:eastAsia="Times New Roman" w:cs="Arial"/>
                <w:color w:val="000000"/>
                <w:sz w:val="16"/>
                <w:szCs w:val="16"/>
              </w:rPr>
              <w:t>LS from SA WG1: Reply to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546F8"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07A0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6218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120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103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357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72D3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F4923" w14:textId="77777777" w:rsidR="00061339" w:rsidRDefault="00061339" w:rsidP="002275DB">
            <w:pPr>
              <w:rPr>
                <w:rFonts w:eastAsia="Times New Roman"/>
              </w:rPr>
            </w:pPr>
            <w:r>
              <w:rPr>
                <w:rFonts w:eastAsia="Times New Roman"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5A499"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8562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ED8F5" w14:textId="77777777" w:rsidR="00061339" w:rsidRDefault="00061339" w:rsidP="002275DB">
            <w:pPr>
              <w:rPr>
                <w:rFonts w:eastAsia="Times New Roman"/>
              </w:rPr>
            </w:pPr>
          </w:p>
        </w:tc>
      </w:tr>
      <w:tr w:rsidR="00061339" w14:paraId="08D12C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7684"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4820A" w14:textId="77777777" w:rsidR="00061339" w:rsidRDefault="00061339" w:rsidP="002275DB">
            <w:pPr>
              <w:rPr>
                <w:rFonts w:eastAsia="Times New Roman"/>
              </w:rPr>
            </w:pPr>
            <w:r>
              <w:rPr>
                <w:rFonts w:eastAsia="Times New Roman" w:cs="Arial"/>
                <w:color w:val="000000"/>
                <w:sz w:val="16"/>
                <w:szCs w:val="16"/>
              </w:rPr>
              <w:t>S2-211265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D9C89"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B2AFB" w14:textId="77777777" w:rsidR="00061339" w:rsidRDefault="00061339" w:rsidP="002275DB">
            <w:pPr>
              <w:rPr>
                <w:rFonts w:eastAsia="Times New Roman"/>
              </w:rPr>
            </w:pPr>
            <w:r>
              <w:rPr>
                <w:rFonts w:eastAsia="Times New Roman" w:cs="Arial"/>
                <w:color w:val="000000"/>
                <w:sz w:val="16"/>
                <w:szCs w:val="16"/>
              </w:rPr>
              <w:t>LS from ITU-T SG3: LS on ongoing work within ITU-T Study Group 3 (SG3) on new Technical Report on 'IMT2020-Related Policy Considering MVNOs'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CB8A6" w14:textId="77777777" w:rsidR="00061339" w:rsidRDefault="00061339" w:rsidP="002275DB">
            <w:pPr>
              <w:rPr>
                <w:rFonts w:eastAsia="Times New Roman"/>
              </w:rPr>
            </w:pPr>
            <w:r>
              <w:rPr>
                <w:rFonts w:eastAsia="Times New Roman" w:cs="Arial"/>
                <w:color w:val="000000"/>
                <w:sz w:val="16"/>
                <w:szCs w:val="16"/>
              </w:rPr>
              <w:t>ITU-T SG3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48D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52F2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F7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4A8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AD1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D35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A02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FA7E"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97A8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D92B0" w14:textId="77777777" w:rsidR="00061339" w:rsidRDefault="00061339" w:rsidP="002275DB">
            <w:pPr>
              <w:rPr>
                <w:rFonts w:eastAsia="Times New Roman"/>
              </w:rPr>
            </w:pPr>
          </w:p>
        </w:tc>
      </w:tr>
      <w:tr w:rsidR="00061339" w14:paraId="354E691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2C3F6"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8FC8" w14:textId="77777777" w:rsidR="00061339" w:rsidRDefault="00061339" w:rsidP="002275DB">
            <w:pPr>
              <w:rPr>
                <w:rFonts w:eastAsia="Times New Roman"/>
              </w:rPr>
            </w:pPr>
            <w:r>
              <w:rPr>
                <w:rFonts w:eastAsia="Times New Roman" w:cs="Arial"/>
                <w:color w:val="000000"/>
                <w:sz w:val="16"/>
                <w:szCs w:val="16"/>
              </w:rPr>
              <w:t>S2-211267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CB636"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70531" w14:textId="77777777" w:rsidR="00061339" w:rsidRDefault="00061339" w:rsidP="002275DB">
            <w:pPr>
              <w:rPr>
                <w:rFonts w:eastAsia="Times New Roman"/>
              </w:rPr>
            </w:pPr>
            <w:r>
              <w:rPr>
                <w:rFonts w:eastAsia="Times New Roman" w:cs="Arial"/>
                <w:color w:val="000000"/>
                <w:sz w:val="16"/>
                <w:szCs w:val="16"/>
              </w:rPr>
              <w:t>LS from SA WG5: Reply LS on Prioritized Vehicle to Cloud Technical Solutions (Automotive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EFEE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565B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051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CBE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E421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A0F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8BCA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6247"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C1174"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64E3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29517" w14:textId="77777777" w:rsidR="00061339" w:rsidRDefault="00061339" w:rsidP="002275DB">
            <w:pPr>
              <w:rPr>
                <w:rFonts w:eastAsia="Times New Roman"/>
              </w:rPr>
            </w:pPr>
          </w:p>
        </w:tc>
      </w:tr>
      <w:tr w:rsidR="00061339" w14:paraId="60169F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1CFF4"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37325" w14:textId="77777777" w:rsidR="00061339" w:rsidRDefault="00061339" w:rsidP="002275DB">
            <w:pPr>
              <w:rPr>
                <w:rFonts w:eastAsia="Times New Roman"/>
              </w:rPr>
            </w:pPr>
            <w:r>
              <w:rPr>
                <w:rFonts w:eastAsia="Times New Roman" w:cs="Arial"/>
                <w:color w:val="000000"/>
                <w:sz w:val="16"/>
                <w:szCs w:val="16"/>
              </w:rPr>
              <w:t>S2-211268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5326D"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C4D39" w14:textId="77777777" w:rsidR="00061339" w:rsidRDefault="00061339" w:rsidP="002275DB">
            <w:pPr>
              <w:rPr>
                <w:rFonts w:eastAsia="Times New Roman"/>
              </w:rPr>
            </w:pPr>
            <w:r>
              <w:rPr>
                <w:rFonts w:eastAsia="Times New Roman" w:cs="Arial"/>
                <w:color w:val="000000"/>
                <w:sz w:val="16"/>
                <w:szCs w:val="16"/>
              </w:rPr>
              <w:t>LS from SA WG5: Reply LS on updating the readme.md file in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B647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909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369B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C41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C67F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C6B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1F92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F32D0"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D4EDF"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79DD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F69B1" w14:textId="77777777" w:rsidR="00061339" w:rsidRDefault="00061339" w:rsidP="002275DB">
            <w:pPr>
              <w:rPr>
                <w:rFonts w:eastAsia="Times New Roman"/>
              </w:rPr>
            </w:pPr>
          </w:p>
        </w:tc>
      </w:tr>
      <w:tr w:rsidR="00061339" w14:paraId="4664FA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81A0B"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BF74D" w14:textId="77777777" w:rsidR="00061339" w:rsidRDefault="00061339" w:rsidP="002275DB">
            <w:pPr>
              <w:rPr>
                <w:rFonts w:eastAsia="Times New Roman"/>
              </w:rPr>
            </w:pPr>
            <w:r>
              <w:rPr>
                <w:rFonts w:eastAsia="Times New Roman" w:cs="Arial"/>
                <w:color w:val="000000"/>
                <w:sz w:val="16"/>
                <w:szCs w:val="16"/>
              </w:rPr>
              <w:t>S2-211269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B46F9"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E9DFD" w14:textId="77777777" w:rsidR="00061339" w:rsidRDefault="00061339" w:rsidP="002275DB">
            <w:pPr>
              <w:rPr>
                <w:rFonts w:eastAsia="Times New Roman"/>
              </w:rPr>
            </w:pPr>
            <w:r>
              <w:rPr>
                <w:rFonts w:eastAsia="Times New Roman" w:cs="Arial"/>
                <w:color w:val="000000"/>
                <w:sz w:val="16"/>
                <w:szCs w:val="16"/>
              </w:rPr>
              <w:t>LS from SA WG5: LS on MANO performance measurements accuracy to estimate VNF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FE37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5AC3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D64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528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AA04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2B3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975CB"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8E4D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85FE"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325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4856" w14:textId="77777777" w:rsidR="00061339" w:rsidRDefault="00061339" w:rsidP="002275DB">
            <w:pPr>
              <w:rPr>
                <w:rFonts w:eastAsia="Times New Roman"/>
              </w:rPr>
            </w:pPr>
          </w:p>
        </w:tc>
      </w:tr>
      <w:tr w:rsidR="00061339" w14:paraId="11E21C6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B4364"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517F7" w14:textId="77777777" w:rsidR="00061339" w:rsidRDefault="00061339" w:rsidP="002275DB">
            <w:pPr>
              <w:rPr>
                <w:rFonts w:eastAsia="Times New Roman"/>
              </w:rPr>
            </w:pPr>
            <w:r>
              <w:rPr>
                <w:rFonts w:eastAsia="Times New Roman" w:cs="Arial"/>
                <w:color w:val="000000"/>
                <w:sz w:val="16"/>
                <w:szCs w:val="16"/>
              </w:rPr>
              <w:t>S2-211353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520E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BB394" w14:textId="77777777" w:rsidR="00061339" w:rsidRDefault="00061339" w:rsidP="002275DB">
            <w:pPr>
              <w:rPr>
                <w:rFonts w:eastAsia="Times New Roman"/>
              </w:rPr>
            </w:pPr>
            <w:r>
              <w:rPr>
                <w:rFonts w:eastAsia="Times New Roman" w:cs="Arial"/>
                <w:color w:val="000000"/>
                <w:sz w:val="16"/>
                <w:szCs w:val="16"/>
              </w:rPr>
              <w:t>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50C3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226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371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696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AAC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5F1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E609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C575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ED627"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A8F8E"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1F7F5" w14:textId="77777777" w:rsidR="00061339" w:rsidRDefault="00061339" w:rsidP="002275DB">
            <w:pPr>
              <w:rPr>
                <w:rFonts w:eastAsia="Times New Roman"/>
              </w:rPr>
            </w:pPr>
          </w:p>
        </w:tc>
      </w:tr>
      <w:tr w:rsidR="00061339" w14:paraId="1268B6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8E101" w14:textId="77777777" w:rsidR="00061339" w:rsidRDefault="00061339" w:rsidP="002275D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CBCAE" w14:textId="77777777" w:rsidR="00061339" w:rsidRDefault="00061339" w:rsidP="002275DB">
            <w:pPr>
              <w:rPr>
                <w:rFonts w:eastAsia="Times New Roman"/>
              </w:rPr>
            </w:pPr>
            <w:r>
              <w:rPr>
                <w:rFonts w:eastAsia="Times New Roman" w:cs="Arial"/>
                <w:color w:val="000000"/>
                <w:sz w:val="16"/>
                <w:szCs w:val="16"/>
              </w:rPr>
              <w:t>S2-211410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F2677"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39979" w14:textId="77777777" w:rsidR="00061339" w:rsidRDefault="00061339" w:rsidP="002275DB">
            <w:pPr>
              <w:rPr>
                <w:rFonts w:eastAsia="Times New Roman"/>
              </w:rPr>
            </w:pPr>
            <w:r>
              <w:rPr>
                <w:rFonts w:eastAsia="Times New Roman" w:cs="Arial"/>
                <w:color w:val="000000"/>
                <w:sz w:val="16"/>
                <w:szCs w:val="16"/>
              </w:rPr>
              <w:t>LS from SA WG3: Reply LS on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35C5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A8E4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24DB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CE1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266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9C9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7C8C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D433E" w14:textId="77777777" w:rsidR="00061339" w:rsidRDefault="00061339" w:rsidP="002275D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98507"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13FC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86DCA" w14:textId="77777777" w:rsidR="00061339" w:rsidRDefault="00061339" w:rsidP="002275DB">
            <w:pPr>
              <w:rPr>
                <w:rFonts w:eastAsia="Times New Roman"/>
              </w:rPr>
            </w:pPr>
          </w:p>
        </w:tc>
      </w:tr>
      <w:tr w:rsidR="00061339" w14:paraId="02E92D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0F739"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92D09" w14:textId="77777777" w:rsidR="00061339" w:rsidRDefault="00061339" w:rsidP="002275DB">
            <w:pPr>
              <w:rPr>
                <w:rFonts w:eastAsia="Times New Roman"/>
              </w:rPr>
            </w:pPr>
            <w:r>
              <w:rPr>
                <w:rFonts w:eastAsia="Times New Roman" w:cs="Arial"/>
                <w:color w:val="000000"/>
                <w:sz w:val="16"/>
                <w:szCs w:val="16"/>
              </w:rPr>
              <w:t>S2-211411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17841"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F221E" w14:textId="77777777" w:rsidR="00061339" w:rsidRDefault="00061339" w:rsidP="002275DB">
            <w:pPr>
              <w:rPr>
                <w:rFonts w:eastAsia="Times New Roman"/>
              </w:rPr>
            </w:pPr>
            <w:r>
              <w:rPr>
                <w:rFonts w:eastAsia="Times New Roman" w:cs="Arial"/>
                <w:color w:val="000000"/>
                <w:sz w:val="16"/>
                <w:szCs w:val="16"/>
              </w:rPr>
              <w:t>LS on LTE User Plane Integrity Protection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C9DD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FD2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804C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F8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18E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2E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40B8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A0491" w14:textId="77777777" w:rsidR="00061339" w:rsidRDefault="00061339" w:rsidP="002275DB">
            <w:pPr>
              <w:rPr>
                <w:rFonts w:eastAsia="Times New Roman"/>
              </w:rPr>
            </w:pPr>
            <w:r>
              <w:rPr>
                <w:rFonts w:eastAsia="Times New Roman" w:cs="Arial"/>
                <w:color w:val="000000"/>
                <w:sz w:val="16"/>
                <w:szCs w:val="16"/>
              </w:rPr>
              <w:t>UPIP_SEC_LTE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E0B11" w14:textId="77777777" w:rsidR="00061339" w:rsidRDefault="00061339" w:rsidP="002275D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B3D3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C0CC" w14:textId="77777777" w:rsidR="00061339" w:rsidRDefault="00061339" w:rsidP="002275DB">
            <w:pPr>
              <w:rPr>
                <w:rFonts w:eastAsia="Times New Roman"/>
              </w:rPr>
            </w:pPr>
          </w:p>
        </w:tc>
      </w:tr>
      <w:tr w:rsidR="00061339" w14:paraId="4E6596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2F902"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7AA07" w14:textId="77777777" w:rsidR="00061339" w:rsidRDefault="00061339" w:rsidP="002275DB">
            <w:pPr>
              <w:rPr>
                <w:rFonts w:eastAsia="Times New Roman"/>
              </w:rPr>
            </w:pPr>
            <w:r>
              <w:rPr>
                <w:rFonts w:eastAsia="Times New Roman" w:cs="Arial"/>
                <w:color w:val="000000"/>
                <w:sz w:val="16"/>
                <w:szCs w:val="16"/>
              </w:rPr>
              <w:t>S2-211413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2B964"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F0BEA" w14:textId="77777777" w:rsidR="00061339" w:rsidRDefault="00061339" w:rsidP="002275DB">
            <w:pPr>
              <w:rPr>
                <w:rFonts w:eastAsia="Times New Roman"/>
              </w:rPr>
            </w:pPr>
            <w:r>
              <w:rPr>
                <w:rFonts w:eastAsia="Times New Roman" w:cs="Arial"/>
                <w:color w:val="000000"/>
                <w:sz w:val="16"/>
                <w:szCs w:val="16"/>
              </w:rPr>
              <w:t>LS from ITU-T SG2: LS on new work item TR.SPN, 'spoofing using national numbers'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90100" w14:textId="77777777" w:rsidR="00061339" w:rsidRDefault="00061339" w:rsidP="002275DB">
            <w:pPr>
              <w:rPr>
                <w:rFonts w:eastAsia="Times New Roman"/>
              </w:rPr>
            </w:pPr>
            <w:r>
              <w:rPr>
                <w:rFonts w:eastAsia="Times New Roman" w:cs="Arial"/>
                <w:color w:val="000000"/>
                <w:sz w:val="16"/>
                <w:szCs w:val="16"/>
              </w:rPr>
              <w:t>ITU-T SG2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833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E2D7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323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57C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90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B1E2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10C7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75B11"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D530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5E6D7" w14:textId="77777777" w:rsidR="00061339" w:rsidRDefault="00061339" w:rsidP="002275DB">
            <w:pPr>
              <w:rPr>
                <w:rFonts w:eastAsia="Times New Roman"/>
              </w:rPr>
            </w:pPr>
          </w:p>
        </w:tc>
      </w:tr>
      <w:tr w:rsidR="00061339" w14:paraId="76F86F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17420"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0BD8E" w14:textId="77777777" w:rsidR="00061339" w:rsidRDefault="00061339" w:rsidP="002275DB">
            <w:pPr>
              <w:rPr>
                <w:rFonts w:eastAsia="Times New Roman"/>
              </w:rPr>
            </w:pPr>
            <w:r>
              <w:rPr>
                <w:rFonts w:eastAsia="Times New Roman" w:cs="Arial"/>
                <w:color w:val="000000"/>
                <w:sz w:val="16"/>
                <w:szCs w:val="16"/>
              </w:rPr>
              <w:t>S2-211484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4A076"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CD1B0" w14:textId="77777777" w:rsidR="00061339" w:rsidRDefault="00061339" w:rsidP="002275DB">
            <w:pPr>
              <w:rPr>
                <w:rFonts w:eastAsia="Times New Roman"/>
              </w:rPr>
            </w:pPr>
            <w:r>
              <w:rPr>
                <w:rFonts w:eastAsia="Times New Roman" w:cs="Arial"/>
                <w:color w:val="000000"/>
                <w:sz w:val="16"/>
                <w:szCs w:val="16"/>
              </w:rPr>
              <w:t>LS from 5GAA: LS on 3GPP Rel-18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552D5" w14:textId="77777777" w:rsidR="00061339" w:rsidRDefault="00061339" w:rsidP="002275DB">
            <w:pPr>
              <w:rPr>
                <w:rFonts w:eastAsia="Times New Roman"/>
              </w:rPr>
            </w:pPr>
            <w:r>
              <w:rPr>
                <w:rFonts w:eastAsia="Times New Roman" w:cs="Arial"/>
                <w:color w:val="000000"/>
                <w:sz w:val="16"/>
                <w:szCs w:val="16"/>
              </w:rPr>
              <w:t>5GAA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7A6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801B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616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E05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F83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81F7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C93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4F783" w14:textId="77777777" w:rsidR="00061339" w:rsidRDefault="00061339" w:rsidP="002275DB">
            <w:pPr>
              <w:rPr>
                <w:rFonts w:eastAsia="Times New Roman"/>
                <w:sz w:val="24"/>
                <w:szCs w:val="24"/>
              </w:rPr>
            </w:pPr>
            <w:r>
              <w:rPr>
                <w:rFonts w:eastAsia="Times New Roman" w:cs="Arial"/>
                <w:color w:val="000000"/>
                <w:sz w:val="16"/>
                <w:szCs w:val="16"/>
              </w:rPr>
              <w:t>Action is to TSG RAN. 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84975"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70ADC" w14:textId="77777777" w:rsidR="00061339" w:rsidRDefault="00061339" w:rsidP="002275DB">
            <w:pPr>
              <w:rPr>
                <w:rFonts w:eastAsia="Times New Roman"/>
              </w:rPr>
            </w:pPr>
          </w:p>
        </w:tc>
      </w:tr>
      <w:tr w:rsidR="00061339" w14:paraId="0E3B878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71903" w14:textId="77777777" w:rsidR="00061339" w:rsidRDefault="00061339" w:rsidP="002275D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76A52" w14:textId="77777777" w:rsidR="00061339" w:rsidRDefault="00061339" w:rsidP="002275DB">
            <w:pPr>
              <w:rPr>
                <w:rFonts w:eastAsia="Times New Roman"/>
              </w:rPr>
            </w:pPr>
            <w:r>
              <w:rPr>
                <w:rFonts w:eastAsia="Times New Roman" w:cs="Arial"/>
                <w:color w:val="000000"/>
                <w:sz w:val="16"/>
                <w:szCs w:val="16"/>
              </w:rPr>
              <w:t>S2-211578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AAA7"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D7A7E" w14:textId="77777777" w:rsidR="00061339" w:rsidRDefault="00061339" w:rsidP="002275DB">
            <w:pPr>
              <w:rPr>
                <w:rFonts w:eastAsia="Times New Roman"/>
              </w:rPr>
            </w:pPr>
            <w:r>
              <w:rPr>
                <w:rFonts w:eastAsia="Times New Roman" w:cs="Arial"/>
                <w:color w:val="000000"/>
                <w:sz w:val="16"/>
                <w:szCs w:val="16"/>
              </w:rPr>
              <w:t>LS from GSMA OPAG: Reply LS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2BF5" w14:textId="77777777" w:rsidR="00061339" w:rsidRDefault="00061339" w:rsidP="002275DB">
            <w:pPr>
              <w:rPr>
                <w:rFonts w:eastAsia="Times New Roman"/>
              </w:rPr>
            </w:pPr>
            <w:r>
              <w:rPr>
                <w:rFonts w:eastAsia="Times New Roman" w:cs="Arial"/>
                <w:color w:val="000000"/>
                <w:sz w:val="16"/>
                <w:szCs w:val="16"/>
              </w:rP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03D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DABD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709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F4F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B4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1EB2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6502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D5848" w14:textId="77777777" w:rsidR="00061339" w:rsidRDefault="00061339" w:rsidP="002275D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0AEE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1B6B9" w14:textId="77777777" w:rsidR="00061339" w:rsidRDefault="00061339" w:rsidP="002275DB">
            <w:pPr>
              <w:rPr>
                <w:rFonts w:eastAsia="Times New Roman"/>
              </w:rPr>
            </w:pPr>
          </w:p>
        </w:tc>
      </w:tr>
      <w:tr w:rsidR="00061339" w14:paraId="214BADE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B72AF" w14:textId="77777777" w:rsidR="00061339" w:rsidRDefault="00061339" w:rsidP="002275D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B523C" w14:textId="77777777" w:rsidR="00061339" w:rsidRDefault="00061339" w:rsidP="002275DB">
            <w:pPr>
              <w:rPr>
                <w:rFonts w:eastAsia="Times New Roman"/>
              </w:rPr>
            </w:pPr>
            <w:r>
              <w:rPr>
                <w:rFonts w:eastAsia="Times New Roman" w:cs="Arial"/>
                <w:color w:val="000000"/>
                <w:sz w:val="16"/>
                <w:szCs w:val="16"/>
              </w:rPr>
              <w:t>S2-211266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EAFBA"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82393" w14:textId="77777777" w:rsidR="00061339" w:rsidRDefault="00061339" w:rsidP="002275DB">
            <w:pPr>
              <w:rPr>
                <w:rFonts w:eastAsia="Times New Roman"/>
              </w:rPr>
            </w:pPr>
            <w:r>
              <w:rPr>
                <w:rFonts w:eastAsia="Times New Roman" w:cs="Arial"/>
                <w:color w:val="000000"/>
                <w:sz w:val="16"/>
                <w:szCs w:val="16"/>
              </w:rPr>
              <w:t>LS from GSMA: Reply LS from GSMA Operator Platform Group to TSG SA, SA WG2, SA WG5, SA WG6 and ETSI ISG MEC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904D" w14:textId="77777777" w:rsidR="00061339" w:rsidRDefault="00061339" w:rsidP="002275DB">
            <w:pPr>
              <w:rPr>
                <w:rFonts w:eastAsia="Times New Roman"/>
              </w:rPr>
            </w:pPr>
            <w:r>
              <w:rPr>
                <w:rFonts w:eastAsia="Times New Roman" w:cs="Arial"/>
                <w:color w:val="000000"/>
                <w:sz w:val="16"/>
                <w:szCs w:val="16"/>
              </w:rPr>
              <w:t>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1A1E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D032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E6F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15E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7BA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3B5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73E2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7E908" w14:textId="77777777" w:rsidR="00061339" w:rsidRDefault="00061339" w:rsidP="002275DB">
            <w:pPr>
              <w:rPr>
                <w:rFonts w:eastAsia="Times New Roman"/>
                <w:sz w:val="24"/>
                <w:szCs w:val="24"/>
              </w:rPr>
            </w:pPr>
            <w:r>
              <w:rPr>
                <w:rFonts w:eastAsia="Times New Roman" w:cs="Arial"/>
                <w:color w:val="000000"/>
                <w:sz w:val="16"/>
                <w:szCs w:val="16"/>
              </w:rPr>
              <w:t>Response drafted in SP-211580. CC#1: This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3BEB5"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807B0" w14:textId="77777777" w:rsidR="00061339" w:rsidRDefault="00061339" w:rsidP="002275DB">
            <w:pPr>
              <w:rPr>
                <w:rFonts w:eastAsia="Times New Roman"/>
              </w:rPr>
            </w:pPr>
          </w:p>
        </w:tc>
      </w:tr>
      <w:tr w:rsidR="00061339" w14:paraId="0000786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C1F68" w14:textId="77777777" w:rsidR="00061339" w:rsidRDefault="00061339" w:rsidP="002275D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CF78" w14:textId="77777777" w:rsidR="00061339" w:rsidRDefault="00061339" w:rsidP="002275DB">
            <w:pPr>
              <w:rPr>
                <w:rFonts w:eastAsia="Times New Roman"/>
              </w:rPr>
            </w:pPr>
            <w:r>
              <w:rPr>
                <w:rFonts w:eastAsia="Times New Roman" w:cs="Arial"/>
                <w:color w:val="000000"/>
                <w:sz w:val="16"/>
                <w:szCs w:val="16"/>
              </w:rPr>
              <w:t>S2-211557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CFDA5"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B6E9F" w14:textId="77777777" w:rsidR="00061339" w:rsidRDefault="00061339" w:rsidP="002275DB">
            <w:pPr>
              <w:rPr>
                <w:rFonts w:eastAsia="Times New Roman"/>
              </w:rPr>
            </w:pPr>
            <w:r>
              <w:rPr>
                <w:rFonts w:eastAsia="Times New Roman" w:cs="Arial"/>
                <w:color w:val="000000"/>
                <w:sz w:val="16"/>
                <w:szCs w:val="16"/>
              </w:rPr>
              <w:t>[DRAFT] 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F8EC5"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500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3B52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AA5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1F4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ADA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077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F56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30C7A" w14:textId="77777777" w:rsidR="00061339" w:rsidRDefault="00061339" w:rsidP="002275DB">
            <w:pPr>
              <w:rPr>
                <w:rFonts w:eastAsia="Times New Roman"/>
                <w:sz w:val="24"/>
                <w:szCs w:val="24"/>
              </w:rPr>
            </w:pPr>
            <w:r>
              <w:rPr>
                <w:rFonts w:eastAsia="Times New Roman" w:cs="Arial"/>
                <w:color w:val="000000"/>
                <w:sz w:val="16"/>
                <w:szCs w:val="16"/>
              </w:rPr>
              <w:t>Response to SP-211266. Revised to SP-211580.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29AB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5EB4B" w14:textId="77777777" w:rsidR="00061339" w:rsidRDefault="00061339" w:rsidP="002275DB">
            <w:pPr>
              <w:rPr>
                <w:rFonts w:eastAsia="Times New Roman"/>
              </w:rPr>
            </w:pPr>
            <w:r>
              <w:rPr>
                <w:rFonts w:eastAsia="Times New Roman" w:cs="Arial"/>
                <w:color w:val="000000"/>
                <w:sz w:val="16"/>
                <w:szCs w:val="16"/>
              </w:rPr>
              <w:t>S2-211580</w:t>
            </w:r>
          </w:p>
        </w:tc>
      </w:tr>
      <w:tr w:rsidR="00061339" w14:paraId="5D0EA1B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817A8" w14:textId="77777777" w:rsidR="00061339" w:rsidRDefault="00061339" w:rsidP="002275DB">
            <w:pPr>
              <w:rPr>
                <w:rFonts w:eastAsia="Times New Roman"/>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054C3" w14:textId="77777777" w:rsidR="00061339" w:rsidRDefault="00061339" w:rsidP="002275DB">
            <w:pPr>
              <w:rPr>
                <w:rFonts w:eastAsia="Times New Roman"/>
              </w:rPr>
            </w:pPr>
            <w:r>
              <w:rPr>
                <w:rFonts w:eastAsia="Times New Roman" w:cs="Arial"/>
                <w:color w:val="000000"/>
                <w:sz w:val="16"/>
                <w:szCs w:val="16"/>
              </w:rPr>
              <w:t>S2-211580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07E19"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28D4C" w14:textId="77777777" w:rsidR="00061339" w:rsidRDefault="00061339" w:rsidP="002275DB">
            <w:pPr>
              <w:rPr>
                <w:rFonts w:eastAsia="Times New Roman"/>
              </w:rPr>
            </w:pPr>
            <w:r>
              <w:rPr>
                <w:rFonts w:eastAsia="Times New Roman" w:cs="Arial"/>
                <w:color w:val="000000"/>
                <w:sz w:val="16"/>
                <w:szCs w:val="16"/>
              </w:rPr>
              <w:t>[DRAFT] 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3A582"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11A4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B176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C8D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CEB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40A1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3AD6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F55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D7073" w14:textId="77777777" w:rsidR="00061339" w:rsidRDefault="00061339" w:rsidP="002275DB">
            <w:pPr>
              <w:rPr>
                <w:rFonts w:eastAsia="Times New Roman"/>
                <w:sz w:val="24"/>
                <w:szCs w:val="24"/>
              </w:rPr>
            </w:pPr>
            <w:r>
              <w:rPr>
                <w:rFonts w:eastAsia="Times New Roman" w:cs="Arial"/>
                <w:color w:val="000000"/>
                <w:sz w:val="16"/>
                <w:szCs w:val="16"/>
              </w:rPr>
              <w:t>Revision of SP-211557. Response to SP-211266. CC#1: Left Open. CC#4: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FC71E"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68D7C" w14:textId="77777777" w:rsidR="00061339" w:rsidRDefault="00061339" w:rsidP="002275DB">
            <w:pPr>
              <w:rPr>
                <w:rFonts w:eastAsia="Times New Roman"/>
              </w:rPr>
            </w:pPr>
          </w:p>
        </w:tc>
      </w:tr>
      <w:tr w:rsidR="00061339" w14:paraId="0D242AB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FCBBF" w14:textId="77777777" w:rsidR="00061339" w:rsidRDefault="00061339" w:rsidP="002275D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80A13" w14:textId="77777777" w:rsidR="00061339" w:rsidRDefault="00061339" w:rsidP="002275DB">
            <w:pPr>
              <w:rPr>
                <w:rFonts w:eastAsia="Times New Roman"/>
              </w:rPr>
            </w:pPr>
            <w:r>
              <w:rPr>
                <w:rFonts w:eastAsia="Times New Roman" w:cs="Arial"/>
                <w:color w:val="000000"/>
                <w:sz w:val="16"/>
                <w:szCs w:val="16"/>
              </w:rPr>
              <w:t>S2-211486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72A69"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2B7C4" w14:textId="77777777" w:rsidR="00061339" w:rsidRDefault="00061339" w:rsidP="002275DB">
            <w:pPr>
              <w:rPr>
                <w:rFonts w:eastAsia="Times New Roman"/>
              </w:rPr>
            </w:pPr>
            <w:r>
              <w:rPr>
                <w:rFonts w:eastAsia="Times New Roman" w:cs="Arial"/>
                <w:color w:val="000000"/>
                <w:sz w:val="16"/>
                <w:szCs w:val="16"/>
              </w:rPr>
              <w:t>Discussion on 5G Support-based Advanced Interactive System for Integrated Wastewater Management of Food Industry in South Asia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0A7D4" w14:textId="77777777" w:rsidR="00061339" w:rsidRDefault="00061339" w:rsidP="002275DB">
            <w:pPr>
              <w:rPr>
                <w:rFonts w:eastAsia="Times New Roman"/>
              </w:rPr>
            </w:pPr>
            <w:r>
              <w:rPr>
                <w:rFonts w:eastAsia="Times New Roman" w:cs="Arial"/>
                <w:color w:val="000000"/>
                <w:sz w:val="16"/>
                <w:szCs w:val="16"/>
              </w:rPr>
              <w:t>Chongqing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350B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9C5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346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E97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1D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E342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3484E" w14:textId="77777777" w:rsidR="00061339" w:rsidRDefault="00061339" w:rsidP="002275DB">
            <w:pPr>
              <w:rPr>
                <w:rFonts w:eastAsia="Times New Roman"/>
              </w:rPr>
            </w:pPr>
            <w:r>
              <w:rPr>
                <w:rFonts w:eastAsia="Times New Roman" w:cs="Arial"/>
                <w:color w:val="000000"/>
                <w:sz w:val="16"/>
                <w:szCs w:val="16"/>
              </w:rPr>
              <w:t>5G_AIS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9C282"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7DDD4"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5D75F" w14:textId="77777777" w:rsidR="00061339" w:rsidRDefault="00061339" w:rsidP="002275DB">
            <w:pPr>
              <w:rPr>
                <w:rFonts w:eastAsia="Times New Roman"/>
              </w:rPr>
            </w:pPr>
          </w:p>
        </w:tc>
      </w:tr>
      <w:tr w:rsidR="00061339" w14:paraId="7893525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646E1" w14:textId="77777777" w:rsidR="00061339" w:rsidRDefault="00061339" w:rsidP="002275DB">
            <w:pPr>
              <w:rPr>
                <w:rFonts w:eastAsia="Times New Roman"/>
                <w:sz w:val="24"/>
                <w:szCs w:val="24"/>
              </w:rPr>
            </w:pPr>
            <w:r>
              <w:rPr>
                <w:rFonts w:eastAsia="Times New Roman"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EE45" w14:textId="77777777" w:rsidR="00061339" w:rsidRDefault="00061339" w:rsidP="002275DB">
            <w:pPr>
              <w:rPr>
                <w:rFonts w:eastAsia="Times New Roman"/>
              </w:rPr>
            </w:pPr>
            <w:r>
              <w:rPr>
                <w:rFonts w:eastAsia="Times New Roman" w:cs="Arial"/>
                <w:color w:val="000000"/>
                <w:sz w:val="16"/>
                <w:szCs w:val="16"/>
              </w:rPr>
              <w:t>S2-211544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6A050"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0EF55" w14:textId="77777777" w:rsidR="00061339" w:rsidRDefault="00061339" w:rsidP="002275DB">
            <w:pPr>
              <w:rPr>
                <w:rFonts w:eastAsia="Times New Roman"/>
              </w:rPr>
            </w:pPr>
            <w:r>
              <w:rPr>
                <w:rFonts w:eastAsia="Times New Roman" w:cs="Arial"/>
                <w:color w:val="000000"/>
                <w:sz w:val="16"/>
                <w:szCs w:val="16"/>
              </w:rPr>
              <w:t>[DRAFT] 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A7AA7" w14:textId="77777777" w:rsidR="00061339" w:rsidRDefault="00061339" w:rsidP="002275DB">
            <w:pPr>
              <w:rPr>
                <w:rFonts w:eastAsia="Times New Roman"/>
              </w:rPr>
            </w:pPr>
            <w:r>
              <w:rPr>
                <w:rFonts w:eastAsia="Times New Roman" w:cs="Arial"/>
                <w:color w:val="000000"/>
                <w:sz w:val="16"/>
                <w:szCs w:val="16"/>
              </w:rPr>
              <w:t xml:space="preserve">Nokia, Nokia Shanghai Bell, Deutsche Telekom, Telecom Italia, Telefonica, Orange, </w:t>
            </w:r>
            <w:r>
              <w:rPr>
                <w:rFonts w:eastAsia="Times New Roman" w:cs="Arial"/>
                <w:color w:val="000000"/>
                <w:sz w:val="16"/>
                <w:szCs w:val="16"/>
              </w:rPr>
              <w:lastRenderedPageBreak/>
              <w:t>Verizon, KDDI, AT&amp;T, Sony,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02C4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E1A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FDA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EA7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06F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2CE5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2217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BA25B" w14:textId="77777777" w:rsidR="00061339" w:rsidRDefault="00061339" w:rsidP="002275DB">
            <w:pPr>
              <w:rPr>
                <w:rFonts w:eastAsia="Times New Roman"/>
                <w:sz w:val="24"/>
                <w:szCs w:val="24"/>
              </w:rPr>
            </w:pPr>
            <w:r>
              <w:rPr>
                <w:rFonts w:eastAsia="Times New Roman" w:cs="Arial"/>
                <w:color w:val="000000"/>
                <w:sz w:val="16"/>
                <w:szCs w:val="16"/>
              </w:rPr>
              <w:t>CC#4: SP-211544r02 was approved. Revised to SP-211621.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0771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68FB1" w14:textId="77777777" w:rsidR="00061339" w:rsidRDefault="00061339" w:rsidP="002275DB">
            <w:pPr>
              <w:rPr>
                <w:rFonts w:eastAsia="Times New Roman"/>
              </w:rPr>
            </w:pPr>
            <w:r>
              <w:rPr>
                <w:rFonts w:eastAsia="Times New Roman" w:cs="Arial"/>
                <w:color w:val="000000"/>
                <w:sz w:val="16"/>
                <w:szCs w:val="16"/>
              </w:rPr>
              <w:t>S2-211621</w:t>
            </w:r>
          </w:p>
        </w:tc>
      </w:tr>
      <w:tr w:rsidR="00061339" w14:paraId="3AC22C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9BF2C" w14:textId="77777777" w:rsidR="00061339" w:rsidRDefault="00061339" w:rsidP="002275DB">
            <w:pPr>
              <w:rPr>
                <w:rFonts w:eastAsia="Times New Roman"/>
              </w:rPr>
            </w:pPr>
            <w:r>
              <w:rPr>
                <w:rFonts w:eastAsia="Times New Roman"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7DB6B" w14:textId="77777777" w:rsidR="00061339" w:rsidRDefault="00061339" w:rsidP="002275DB">
            <w:pPr>
              <w:rPr>
                <w:rFonts w:eastAsia="Times New Roman"/>
              </w:rPr>
            </w:pPr>
            <w:r>
              <w:rPr>
                <w:rFonts w:eastAsia="Times New Roman" w:cs="Arial"/>
                <w:color w:val="000000"/>
                <w:sz w:val="16"/>
                <w:szCs w:val="16"/>
              </w:rPr>
              <w:t>S2-211621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968F1" w14:textId="77777777" w:rsidR="00061339" w:rsidRDefault="00061339" w:rsidP="002275D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BD3EB" w14:textId="77777777" w:rsidR="00061339" w:rsidRDefault="00061339" w:rsidP="002275DB">
            <w:pPr>
              <w:rPr>
                <w:rFonts w:eastAsia="Times New Roman"/>
              </w:rPr>
            </w:pPr>
            <w:r>
              <w:rPr>
                <w:rFonts w:eastAsia="Times New Roman" w:cs="Arial"/>
                <w:color w:val="000000"/>
                <w:sz w:val="16"/>
                <w:szCs w:val="16"/>
              </w:rPr>
              <w:t>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CD91"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3FC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7F01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34E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530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3A3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DD1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C76E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B02D8" w14:textId="77777777" w:rsidR="00061339" w:rsidRDefault="00061339" w:rsidP="002275DB">
            <w:pPr>
              <w:rPr>
                <w:rFonts w:eastAsia="Times New Roman"/>
                <w:sz w:val="24"/>
                <w:szCs w:val="24"/>
              </w:rPr>
            </w:pPr>
            <w:r>
              <w:rPr>
                <w:rFonts w:eastAsia="Times New Roman" w:cs="Arial"/>
                <w:color w:val="000000"/>
                <w:sz w:val="16"/>
                <w:szCs w:val="16"/>
              </w:rPr>
              <w:t>Revision of SP-211544r02.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8DA6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F9B9F" w14:textId="77777777" w:rsidR="00061339" w:rsidRDefault="00061339" w:rsidP="002275DB">
            <w:pPr>
              <w:rPr>
                <w:rFonts w:eastAsia="Times New Roman"/>
              </w:rPr>
            </w:pPr>
          </w:p>
        </w:tc>
      </w:tr>
      <w:tr w:rsidR="00061339" w14:paraId="3CF0CF4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CBE9C" w14:textId="77777777" w:rsidR="00061339" w:rsidRDefault="00061339" w:rsidP="002275DB">
            <w:pPr>
              <w:rPr>
                <w:rFonts w:eastAsia="Times New Roman"/>
                <w:sz w:val="24"/>
                <w:szCs w:val="24"/>
              </w:rPr>
            </w:pPr>
            <w:r>
              <w:rPr>
                <w:rFonts w:eastAsia="Times New Roman"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94B3A" w14:textId="77777777" w:rsidR="00061339" w:rsidRDefault="00061339" w:rsidP="002275DB">
            <w:pPr>
              <w:rPr>
                <w:rFonts w:eastAsia="Times New Roman"/>
              </w:rPr>
            </w:pPr>
            <w:r>
              <w:rPr>
                <w:rFonts w:eastAsia="Times New Roman" w:cs="Arial"/>
                <w:color w:val="000000"/>
                <w:sz w:val="16"/>
                <w:szCs w:val="16"/>
              </w:rPr>
              <w:t>S2-211506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7C0C5"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1119" w14:textId="77777777" w:rsidR="00061339" w:rsidRDefault="00061339" w:rsidP="002275DB">
            <w:pPr>
              <w:rPr>
                <w:rFonts w:eastAsia="Times New Roman"/>
              </w:rPr>
            </w:pPr>
            <w:r>
              <w:rPr>
                <w:rFonts w:eastAsia="Times New Roman" w:cs="Arial"/>
                <w:color w:val="000000"/>
                <w:sz w:val="16"/>
                <w:szCs w:val="16"/>
              </w:rPr>
              <w:t>SA WG1 report to SA#94e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BA327"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SA WG1 Chair &amp; 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EFC6A"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641E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1B2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C7D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A3B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8D4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1D17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CDBA7" w14:textId="77777777" w:rsidR="00061339" w:rsidRDefault="00061339" w:rsidP="002275DB">
            <w:pPr>
              <w:rPr>
                <w:rFonts w:eastAsia="Times New Roman"/>
                <w:sz w:val="24"/>
                <w:szCs w:val="24"/>
              </w:rPr>
            </w:pPr>
            <w:r>
              <w:rPr>
                <w:rFonts w:eastAsia="Times New Roman" w:cs="Arial"/>
                <w:color w:val="000000"/>
                <w:sz w:val="16"/>
                <w:szCs w:val="16"/>
              </w:rPr>
              <w:t>Revised to SP-211582.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37C5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529C8" w14:textId="77777777" w:rsidR="00061339" w:rsidRDefault="00061339" w:rsidP="002275DB">
            <w:pPr>
              <w:rPr>
                <w:rFonts w:eastAsia="Times New Roman"/>
              </w:rPr>
            </w:pPr>
            <w:r>
              <w:rPr>
                <w:rFonts w:eastAsia="Times New Roman" w:cs="Arial"/>
                <w:color w:val="000000"/>
                <w:sz w:val="16"/>
                <w:szCs w:val="16"/>
              </w:rPr>
              <w:t>S2-211582</w:t>
            </w:r>
          </w:p>
        </w:tc>
      </w:tr>
      <w:tr w:rsidR="00061339" w14:paraId="42C1E1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8BCF" w14:textId="77777777" w:rsidR="00061339" w:rsidRDefault="00061339" w:rsidP="002275DB">
            <w:pPr>
              <w:rPr>
                <w:rFonts w:eastAsia="Times New Roman"/>
              </w:rPr>
            </w:pPr>
            <w:r>
              <w:rPr>
                <w:rFonts w:eastAsia="Times New Roman"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F81EE" w14:textId="77777777" w:rsidR="00061339" w:rsidRDefault="00061339" w:rsidP="002275DB">
            <w:pPr>
              <w:rPr>
                <w:rFonts w:eastAsia="Times New Roman"/>
              </w:rPr>
            </w:pPr>
            <w:r>
              <w:rPr>
                <w:rFonts w:eastAsia="Times New Roman" w:cs="Arial"/>
                <w:color w:val="000000"/>
                <w:sz w:val="16"/>
                <w:szCs w:val="16"/>
              </w:rPr>
              <w:t>S2-211582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85982"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EA619" w14:textId="77777777" w:rsidR="00061339" w:rsidRDefault="00061339" w:rsidP="002275DB">
            <w:pPr>
              <w:rPr>
                <w:rFonts w:eastAsia="Times New Roman"/>
              </w:rPr>
            </w:pPr>
            <w:r>
              <w:rPr>
                <w:rFonts w:eastAsia="Times New Roman" w:cs="Arial"/>
                <w:color w:val="000000"/>
                <w:sz w:val="16"/>
                <w:szCs w:val="16"/>
              </w:rPr>
              <w:t>SA WG1 report to SA#94e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6C6B5"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SA WG1 Chair &amp; 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1B505"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A3B3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67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608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8AB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092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F94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D9A27" w14:textId="77777777" w:rsidR="00061339" w:rsidRDefault="00061339" w:rsidP="002275DB">
            <w:pPr>
              <w:rPr>
                <w:rFonts w:eastAsia="Times New Roman"/>
                <w:sz w:val="24"/>
                <w:szCs w:val="24"/>
              </w:rPr>
            </w:pPr>
            <w:r>
              <w:rPr>
                <w:rFonts w:eastAsia="Times New Roman" w:cs="Arial"/>
                <w:color w:val="000000"/>
                <w:sz w:val="16"/>
                <w:szCs w:val="16"/>
              </w:rPr>
              <w:t>Revision of SP-211506.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F9DDE"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FD00" w14:textId="77777777" w:rsidR="00061339" w:rsidRDefault="00061339" w:rsidP="002275DB">
            <w:pPr>
              <w:rPr>
                <w:rFonts w:eastAsia="Times New Roman"/>
              </w:rPr>
            </w:pPr>
          </w:p>
        </w:tc>
      </w:tr>
      <w:tr w:rsidR="00061339" w14:paraId="60A20D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14F17" w14:textId="77777777" w:rsidR="00061339" w:rsidRDefault="00061339" w:rsidP="002275DB">
            <w:pPr>
              <w:rPr>
                <w:rFonts w:eastAsia="Times New Roman"/>
                <w:sz w:val="24"/>
                <w:szCs w:val="24"/>
              </w:rPr>
            </w:pPr>
            <w:r>
              <w:rPr>
                <w:rFonts w:eastAsia="Times New Roman"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3E5F2" w14:textId="77777777" w:rsidR="00061339" w:rsidRDefault="00061339" w:rsidP="002275DB">
            <w:pPr>
              <w:rPr>
                <w:rFonts w:eastAsia="Times New Roman"/>
              </w:rPr>
            </w:pPr>
            <w:r>
              <w:rPr>
                <w:rFonts w:eastAsia="Times New Roman" w:cs="Arial"/>
                <w:color w:val="000000"/>
                <w:sz w:val="16"/>
                <w:szCs w:val="16"/>
              </w:rPr>
              <w:t>S2-211270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93E6B"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C6FFB" w14:textId="77777777" w:rsidR="00061339" w:rsidRDefault="00061339" w:rsidP="002275DB">
            <w:pPr>
              <w:rPr>
                <w:rFonts w:eastAsia="Times New Roman"/>
              </w:rPr>
            </w:pPr>
            <w:r>
              <w:rPr>
                <w:rFonts w:eastAsia="Times New Roman" w:cs="Arial"/>
                <w:color w:val="000000"/>
                <w:sz w:val="16"/>
                <w:szCs w:val="16"/>
              </w:rPr>
              <w:t>SA WG2 Chair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0B33E" w14:textId="77777777" w:rsidR="00061339" w:rsidRDefault="00061339" w:rsidP="002275DB">
            <w:pPr>
              <w:rPr>
                <w:rFonts w:eastAsia="Times New Roman"/>
              </w:rPr>
            </w:pPr>
            <w:r>
              <w:rPr>
                <w:rFonts w:eastAsia="Times New Roman"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9412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5DAD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8A0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1E7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7F1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5740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1010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0D371"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C597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1D62B" w14:textId="77777777" w:rsidR="00061339" w:rsidRDefault="00061339" w:rsidP="002275DB">
            <w:pPr>
              <w:rPr>
                <w:rFonts w:eastAsia="Times New Roman"/>
              </w:rPr>
            </w:pPr>
          </w:p>
        </w:tc>
      </w:tr>
      <w:tr w:rsidR="00061339" w14:paraId="096565D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FDE6D" w14:textId="77777777" w:rsidR="00061339" w:rsidRDefault="00061339" w:rsidP="002275DB">
            <w:pPr>
              <w:rPr>
                <w:rFonts w:eastAsia="Times New Roman"/>
                <w:sz w:val="24"/>
                <w:szCs w:val="24"/>
              </w:rPr>
            </w:pPr>
            <w:r>
              <w:rPr>
                <w:rFonts w:eastAsia="Times New Roman"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4D882" w14:textId="77777777" w:rsidR="00061339" w:rsidRDefault="00061339" w:rsidP="002275DB">
            <w:pPr>
              <w:rPr>
                <w:rFonts w:eastAsia="Times New Roman"/>
              </w:rPr>
            </w:pPr>
            <w:r>
              <w:rPr>
                <w:rFonts w:eastAsia="Times New Roman" w:cs="Arial"/>
                <w:color w:val="000000"/>
                <w:sz w:val="16"/>
                <w:szCs w:val="16"/>
              </w:rPr>
              <w:t>S2-211545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2D60E"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AC755" w14:textId="77777777" w:rsidR="00061339" w:rsidRDefault="00061339" w:rsidP="002275DB">
            <w:pPr>
              <w:rPr>
                <w:rFonts w:eastAsia="Times New Roman"/>
              </w:rPr>
            </w:pPr>
            <w:r>
              <w:rPr>
                <w:rFonts w:eastAsia="Times New Roman"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DBF1A" w14:textId="77777777" w:rsidR="00061339" w:rsidRDefault="00061339" w:rsidP="002275DB">
            <w:pPr>
              <w:rPr>
                <w:rFonts w:eastAsia="Times New Roman"/>
              </w:rPr>
            </w:pPr>
            <w:r>
              <w:rPr>
                <w:rFonts w:eastAsia="Times New Roman"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91D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484D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9A6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5F1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C4D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8CB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1670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A428D"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7C7E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BE678" w14:textId="77777777" w:rsidR="00061339" w:rsidRDefault="00061339" w:rsidP="002275DB">
            <w:pPr>
              <w:rPr>
                <w:rFonts w:eastAsia="Times New Roman"/>
              </w:rPr>
            </w:pPr>
          </w:p>
        </w:tc>
      </w:tr>
      <w:tr w:rsidR="00061339" w14:paraId="52B22F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1D6C2" w14:textId="77777777" w:rsidR="00061339" w:rsidRDefault="00061339" w:rsidP="002275DB">
            <w:pPr>
              <w:rPr>
                <w:rFonts w:eastAsia="Times New Roman"/>
                <w:sz w:val="24"/>
                <w:szCs w:val="24"/>
              </w:rPr>
            </w:pPr>
            <w:r>
              <w:rPr>
                <w:rFonts w:eastAsia="Times New Roman"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89389" w14:textId="77777777" w:rsidR="00061339" w:rsidRDefault="00061339" w:rsidP="002275DB">
            <w:pPr>
              <w:rPr>
                <w:rFonts w:eastAsia="Times New Roman"/>
              </w:rPr>
            </w:pPr>
            <w:r>
              <w:rPr>
                <w:rFonts w:eastAsia="Times New Roman" w:cs="Arial"/>
                <w:color w:val="000000"/>
                <w:sz w:val="16"/>
                <w:szCs w:val="16"/>
              </w:rPr>
              <w:t>S2-211334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0DE69"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154DC" w14:textId="77777777" w:rsidR="00061339" w:rsidRDefault="00061339" w:rsidP="002275DB">
            <w:pPr>
              <w:rPr>
                <w:rFonts w:eastAsia="Times New Roman"/>
              </w:rPr>
            </w:pPr>
            <w:r>
              <w:rPr>
                <w:rFonts w:eastAsia="Times New Roman" w:cs="Arial"/>
                <w:color w:val="000000"/>
                <w:sz w:val="16"/>
                <w:szCs w:val="16"/>
              </w:rPr>
              <w:t>SA WG4 Chair Report to TSG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15948" w14:textId="77777777" w:rsidR="00061339" w:rsidRDefault="00061339" w:rsidP="002275DB">
            <w:pPr>
              <w:rPr>
                <w:rFonts w:eastAsia="Times New Roman"/>
              </w:rPr>
            </w:pPr>
            <w:r>
              <w:rPr>
                <w:rFonts w:eastAsia="Times New Roman"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B05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C4AE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2D9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D9C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971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4B1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78D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34723"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CF6F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B0EC2" w14:textId="77777777" w:rsidR="00061339" w:rsidRDefault="00061339" w:rsidP="002275DB">
            <w:pPr>
              <w:rPr>
                <w:rFonts w:eastAsia="Times New Roman"/>
              </w:rPr>
            </w:pPr>
          </w:p>
        </w:tc>
      </w:tr>
      <w:tr w:rsidR="00061339" w14:paraId="772473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3C1E5" w14:textId="77777777" w:rsidR="00061339" w:rsidRDefault="00061339" w:rsidP="002275DB">
            <w:pPr>
              <w:rPr>
                <w:rFonts w:eastAsia="Times New Roman"/>
                <w:sz w:val="24"/>
                <w:szCs w:val="24"/>
              </w:rPr>
            </w:pPr>
            <w:r>
              <w:rPr>
                <w:rFonts w:eastAsia="Times New Roman"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21C33" w14:textId="77777777" w:rsidR="00061339" w:rsidRDefault="00061339" w:rsidP="002275DB">
            <w:pPr>
              <w:rPr>
                <w:rFonts w:eastAsia="Times New Roman"/>
              </w:rPr>
            </w:pPr>
            <w:r>
              <w:rPr>
                <w:rFonts w:eastAsia="Times New Roman" w:cs="Arial"/>
                <w:color w:val="000000"/>
                <w:sz w:val="16"/>
                <w:szCs w:val="16"/>
              </w:rPr>
              <w:t>S2-211534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0983B"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D091E" w14:textId="77777777" w:rsidR="00061339" w:rsidRDefault="00061339" w:rsidP="002275DB">
            <w:pPr>
              <w:rPr>
                <w:rFonts w:eastAsia="Times New Roman"/>
              </w:rPr>
            </w:pPr>
            <w:r>
              <w:rPr>
                <w:rFonts w:eastAsia="Times New Roman"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39D24" w14:textId="77777777" w:rsidR="00061339" w:rsidRDefault="00061339" w:rsidP="002275DB">
            <w:pPr>
              <w:rPr>
                <w:rFonts w:eastAsia="Times New Roman"/>
              </w:rPr>
            </w:pPr>
            <w:r>
              <w:rPr>
                <w:rFonts w:eastAsia="Times New Roman"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02E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FA02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76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866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FB1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1FE7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099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921DA"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477EC"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95667" w14:textId="77777777" w:rsidR="00061339" w:rsidRDefault="00061339" w:rsidP="002275DB">
            <w:pPr>
              <w:rPr>
                <w:rFonts w:eastAsia="Times New Roman"/>
              </w:rPr>
            </w:pPr>
          </w:p>
        </w:tc>
      </w:tr>
      <w:tr w:rsidR="00061339" w14:paraId="45010D2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78267" w14:textId="77777777" w:rsidR="00061339" w:rsidRDefault="00061339" w:rsidP="002275DB">
            <w:pPr>
              <w:rPr>
                <w:rFonts w:eastAsia="Times New Roman"/>
                <w:sz w:val="24"/>
                <w:szCs w:val="24"/>
              </w:rPr>
            </w:pPr>
            <w:r>
              <w:rPr>
                <w:rFonts w:eastAsia="Times New Roman"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2844F" w14:textId="77777777" w:rsidR="00061339" w:rsidRDefault="00061339" w:rsidP="002275DB">
            <w:pPr>
              <w:rPr>
                <w:rFonts w:eastAsia="Times New Roman"/>
              </w:rPr>
            </w:pPr>
            <w:r>
              <w:rPr>
                <w:rFonts w:eastAsia="Times New Roman" w:cs="Arial"/>
                <w:color w:val="000000"/>
                <w:sz w:val="16"/>
                <w:szCs w:val="16"/>
              </w:rPr>
              <w:t>S2-211507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A8AD6"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D2029" w14:textId="77777777" w:rsidR="00061339" w:rsidRDefault="00061339" w:rsidP="002275DB">
            <w:pPr>
              <w:rPr>
                <w:rFonts w:eastAsia="Times New Roman"/>
              </w:rPr>
            </w:pPr>
            <w:r>
              <w:rPr>
                <w:rFonts w:eastAsia="Times New Roman" w:cs="Arial"/>
                <w:color w:val="000000"/>
                <w:sz w:val="16"/>
                <w:szCs w:val="16"/>
              </w:rPr>
              <w:t>SA WG6 status report to TSG SA#94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7BEBA" w14:textId="77777777" w:rsidR="00061339" w:rsidRDefault="00061339" w:rsidP="002275DB">
            <w:pPr>
              <w:rPr>
                <w:rFonts w:eastAsia="Times New Roman"/>
              </w:rPr>
            </w:pPr>
            <w:r>
              <w:rPr>
                <w:rFonts w:eastAsia="Times New Roman"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CCCE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D598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0CF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A65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740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F506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B25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2DE2D"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2511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CE884" w14:textId="77777777" w:rsidR="00061339" w:rsidRDefault="00061339" w:rsidP="002275DB">
            <w:pPr>
              <w:rPr>
                <w:rFonts w:eastAsia="Times New Roman"/>
              </w:rPr>
            </w:pPr>
          </w:p>
        </w:tc>
      </w:tr>
      <w:tr w:rsidR="00061339" w14:paraId="464405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2A573" w14:textId="77777777" w:rsidR="00061339" w:rsidRDefault="00061339" w:rsidP="002275D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21886" w14:textId="77777777" w:rsidR="00061339" w:rsidRDefault="00061339" w:rsidP="002275DB">
            <w:pPr>
              <w:rPr>
                <w:rFonts w:eastAsia="Times New Roman"/>
              </w:rPr>
            </w:pPr>
            <w:r>
              <w:rPr>
                <w:rFonts w:eastAsia="Times New Roman" w:cs="Arial"/>
                <w:color w:val="000000"/>
                <w:sz w:val="16"/>
                <w:szCs w:val="16"/>
              </w:rPr>
              <w:t>S2-211590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3AE2A"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D40CC" w14:textId="77777777" w:rsidR="00061339" w:rsidRDefault="00061339" w:rsidP="002275DB">
            <w:pPr>
              <w:rPr>
                <w:rFonts w:eastAsia="Times New Roman"/>
              </w:rPr>
            </w:pPr>
            <w:r>
              <w:rPr>
                <w:rFonts w:eastAsia="Times New Roman" w:cs="Arial"/>
                <w:color w:val="000000"/>
                <w:sz w:val="16"/>
                <w:szCs w:val="16"/>
              </w:rPr>
              <w:t xml:space="preserve">LS from TSG RAN: Draft reply LS to ITU-R WP5D/TEMP/482rev1 = RP-212699 on work towards two new recommendations Generic unwanted emission characteristics of base / mobile stations using the terrestrial radio interfaces of IMT-2020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BAD25"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E58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93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B72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7EA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EC7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7457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014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04D04" w14:textId="77777777" w:rsidR="00061339" w:rsidRDefault="00061339" w:rsidP="002275DB">
            <w:pPr>
              <w:rPr>
                <w:rFonts w:eastAsia="Times New Roman"/>
                <w:sz w:val="24"/>
                <w:szCs w:val="24"/>
              </w:rPr>
            </w:pPr>
            <w:r>
              <w:rPr>
                <w:rFonts w:eastAsia="Times New Roman" w:cs="Arial"/>
                <w:color w:val="000000"/>
                <w:sz w:val="16"/>
                <w:szCs w:val="16"/>
              </w:rPr>
              <w:t>For endorsement and forwarding to PCG. CC#4: This LS was Endorsed and will be forward to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75A03" w14:textId="77777777" w:rsidR="00061339" w:rsidRDefault="00061339" w:rsidP="002275D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4EA78" w14:textId="77777777" w:rsidR="00061339" w:rsidRDefault="00061339" w:rsidP="002275DB">
            <w:pPr>
              <w:rPr>
                <w:rFonts w:eastAsia="Times New Roman"/>
              </w:rPr>
            </w:pPr>
          </w:p>
        </w:tc>
      </w:tr>
      <w:tr w:rsidR="00061339" w14:paraId="41335FB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17FAA" w14:textId="77777777" w:rsidR="00061339" w:rsidRDefault="00061339" w:rsidP="002275D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B7EC3" w14:textId="77777777" w:rsidR="00061339" w:rsidRDefault="00061339" w:rsidP="002275DB">
            <w:pPr>
              <w:rPr>
                <w:rFonts w:eastAsia="Times New Roman"/>
              </w:rPr>
            </w:pPr>
            <w:r>
              <w:rPr>
                <w:rFonts w:eastAsia="Times New Roman" w:cs="Arial"/>
                <w:color w:val="000000"/>
                <w:sz w:val="16"/>
                <w:szCs w:val="16"/>
              </w:rPr>
              <w:t>S2-211591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AEF28" w14:textId="77777777" w:rsidR="00061339" w:rsidRDefault="00061339" w:rsidP="002275D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5B629" w14:textId="77777777" w:rsidR="00061339" w:rsidRDefault="00061339" w:rsidP="002275DB">
            <w:pPr>
              <w:rPr>
                <w:rFonts w:eastAsia="Times New Roman"/>
              </w:rPr>
            </w:pPr>
            <w:r>
              <w:rPr>
                <w:rFonts w:eastAsia="Times New Roman" w:cs="Arial"/>
                <w:color w:val="000000"/>
                <w:sz w:val="16"/>
                <w:szCs w:val="16"/>
              </w:rPr>
              <w:t>LS from TSG RAN: Draft reply LS to ITU-R WP5D/TEMP/327(Rev.1) = RP-210747 on Revision of Recommendations ITU-R M.2070 and ITU-R M.2071 on Unwanted Emissions of IMT-Advanced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A1A91"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9CDB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5E9A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195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D02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50AE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091D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8C9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9CEAA" w14:textId="77777777" w:rsidR="00061339" w:rsidRDefault="00061339" w:rsidP="002275DB">
            <w:pPr>
              <w:rPr>
                <w:rFonts w:eastAsia="Times New Roman"/>
                <w:sz w:val="24"/>
                <w:szCs w:val="24"/>
              </w:rPr>
            </w:pPr>
            <w:r>
              <w:rPr>
                <w:rFonts w:eastAsia="Times New Roman" w:cs="Arial"/>
                <w:color w:val="000000"/>
                <w:sz w:val="16"/>
                <w:szCs w:val="16"/>
              </w:rPr>
              <w:t>For endorsement and forwarding to PCG. CC#4: This LS was Endorsed and will be forward to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A5534" w14:textId="77777777" w:rsidR="00061339" w:rsidRDefault="00061339" w:rsidP="002275D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AFFE" w14:textId="77777777" w:rsidR="00061339" w:rsidRDefault="00061339" w:rsidP="002275DB">
            <w:pPr>
              <w:rPr>
                <w:rFonts w:eastAsia="Times New Roman"/>
              </w:rPr>
            </w:pPr>
          </w:p>
        </w:tc>
      </w:tr>
      <w:tr w:rsidR="00061339" w14:paraId="3E5AD4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CC5E7" w14:textId="77777777" w:rsidR="00061339" w:rsidRDefault="00061339" w:rsidP="002275DB">
            <w:pPr>
              <w:rPr>
                <w:rFonts w:eastAsia="Times New Roman"/>
                <w:sz w:val="24"/>
                <w:szCs w:val="24"/>
              </w:rPr>
            </w:pPr>
            <w:r>
              <w:rPr>
                <w:rFonts w:eastAsia="Times New Roman" w:cs="Arial"/>
                <w:color w:val="000000"/>
                <w:sz w:val="16"/>
                <w:szCs w:val="16"/>
              </w:rPr>
              <w:lastRenderedPageBreak/>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10C82" w14:textId="77777777" w:rsidR="00061339" w:rsidRDefault="00061339" w:rsidP="002275DB">
            <w:pPr>
              <w:rPr>
                <w:rFonts w:eastAsia="Times New Roman"/>
              </w:rPr>
            </w:pPr>
            <w:r>
              <w:rPr>
                <w:rFonts w:eastAsia="Times New Roman" w:cs="Arial"/>
                <w:color w:val="000000"/>
                <w:sz w:val="16"/>
                <w:szCs w:val="16"/>
              </w:rPr>
              <w:t>S2-211589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985C2"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D3599" w14:textId="77777777" w:rsidR="00061339" w:rsidRDefault="00061339" w:rsidP="002275DB">
            <w:pPr>
              <w:rPr>
                <w:rFonts w:eastAsia="Times New Roman"/>
              </w:rPr>
            </w:pPr>
            <w:r>
              <w:rPr>
                <w:rFonts w:eastAsia="Times New Roman" w:cs="Arial"/>
                <w:color w:val="000000"/>
                <w:sz w:val="16"/>
                <w:szCs w:val="16"/>
              </w:rPr>
              <w:t>Status Report of TSG RAN#94-e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E0B6C" w14:textId="77777777" w:rsidR="00061339" w:rsidRDefault="00061339" w:rsidP="002275DB">
            <w:pPr>
              <w:rPr>
                <w:rFonts w:eastAsia="Times New Roman"/>
              </w:rPr>
            </w:pPr>
            <w:r>
              <w:rPr>
                <w:rFonts w:eastAsia="Times New Roman"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8E3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5714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864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065E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2A0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3DD7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4C4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23B7D"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0E2AE"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516DC" w14:textId="77777777" w:rsidR="00061339" w:rsidRDefault="00061339" w:rsidP="002275DB">
            <w:pPr>
              <w:rPr>
                <w:rFonts w:eastAsia="Times New Roman"/>
              </w:rPr>
            </w:pPr>
          </w:p>
        </w:tc>
      </w:tr>
      <w:tr w:rsidR="00061339" w14:paraId="071A42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7F603" w14:textId="77777777" w:rsidR="00061339" w:rsidRDefault="00061339" w:rsidP="002275D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5A1A4" w14:textId="77777777" w:rsidR="00061339" w:rsidRDefault="00061339" w:rsidP="002275DB">
            <w:pPr>
              <w:rPr>
                <w:rFonts w:eastAsia="Times New Roman"/>
              </w:rPr>
            </w:pPr>
            <w:r>
              <w:rPr>
                <w:rFonts w:eastAsia="Times New Roman" w:cs="Arial"/>
                <w:color w:val="000000"/>
                <w:sz w:val="16"/>
                <w:szCs w:val="16"/>
              </w:rPr>
              <w:t>S2-211588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6CE2C"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02D4D" w14:textId="77777777" w:rsidR="00061339" w:rsidRDefault="00061339" w:rsidP="002275DB">
            <w:pPr>
              <w:rPr>
                <w:rFonts w:eastAsia="Times New Roman"/>
              </w:rPr>
            </w:pPr>
            <w:r>
              <w:rPr>
                <w:rFonts w:eastAsia="Times New Roman" w:cs="Arial"/>
                <w:color w:val="000000"/>
                <w:sz w:val="16"/>
                <w:szCs w:val="16"/>
              </w:rPr>
              <w:t>Status report of TSG CT#94-e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6A91A" w14:textId="77777777" w:rsidR="00061339" w:rsidRDefault="00061339" w:rsidP="002275D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24B3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D92F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B06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EE2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C5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30F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733B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EE68"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4F53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FBB89" w14:textId="77777777" w:rsidR="00061339" w:rsidRDefault="00061339" w:rsidP="002275DB">
            <w:pPr>
              <w:rPr>
                <w:rFonts w:eastAsia="Times New Roman"/>
              </w:rPr>
            </w:pPr>
          </w:p>
        </w:tc>
      </w:tr>
      <w:tr w:rsidR="00061339" w14:paraId="7DFD42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82559" w14:textId="77777777" w:rsidR="00061339" w:rsidRDefault="00061339" w:rsidP="002275D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D8779" w14:textId="77777777" w:rsidR="00061339" w:rsidRDefault="00061339" w:rsidP="002275DB">
            <w:pPr>
              <w:rPr>
                <w:rFonts w:eastAsia="Times New Roman"/>
              </w:rPr>
            </w:pPr>
            <w:r>
              <w:rPr>
                <w:rFonts w:eastAsia="Times New Roman" w:cs="Arial"/>
                <w:color w:val="000000"/>
                <w:sz w:val="16"/>
                <w:szCs w:val="16"/>
              </w:rPr>
              <w:t>S2-211587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2F304"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1B3EC" w14:textId="77777777" w:rsidR="00061339" w:rsidRDefault="00061339" w:rsidP="002275DB">
            <w:pPr>
              <w:rPr>
                <w:rFonts w:eastAsia="Times New Roman"/>
              </w:rPr>
            </w:pPr>
            <w:r>
              <w:rPr>
                <w:rFonts w:eastAsia="Times New Roman" w:cs="Arial"/>
                <w:color w:val="000000"/>
                <w:sz w:val="16"/>
                <w:szCs w:val="16"/>
              </w:rPr>
              <w:t>Draft report of TSG CT#94-e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04BEA" w14:textId="77777777" w:rsidR="00061339" w:rsidRDefault="00061339" w:rsidP="002275DB">
            <w:pPr>
              <w:rPr>
                <w:rFonts w:eastAsia="Times New Roman"/>
              </w:rPr>
            </w:pPr>
            <w:r>
              <w:rPr>
                <w:rFonts w:eastAsia="Times New Roman"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D08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D5D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10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A49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E5C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D30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AE8C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0EF09"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F16D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B3501" w14:textId="77777777" w:rsidR="00061339" w:rsidRDefault="00061339" w:rsidP="002275DB">
            <w:pPr>
              <w:rPr>
                <w:rFonts w:eastAsia="Times New Roman"/>
              </w:rPr>
            </w:pPr>
          </w:p>
        </w:tc>
      </w:tr>
      <w:tr w:rsidR="00061339" w14:paraId="7F09504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C175C" w14:textId="77777777" w:rsidR="00061339" w:rsidRDefault="00061339" w:rsidP="002275D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92AEB" w14:textId="77777777" w:rsidR="00061339" w:rsidRDefault="00061339" w:rsidP="002275DB">
            <w:pPr>
              <w:rPr>
                <w:rFonts w:eastAsia="Times New Roman"/>
              </w:rPr>
            </w:pPr>
            <w:r>
              <w:rPr>
                <w:rFonts w:eastAsia="Times New Roman" w:cs="Arial"/>
                <w:color w:val="000000"/>
                <w:sz w:val="16"/>
                <w:szCs w:val="16"/>
              </w:rPr>
              <w:t>S2-211586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5503"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A0D2F" w14:textId="77777777" w:rsidR="00061339" w:rsidRDefault="00061339" w:rsidP="002275DB">
            <w:pPr>
              <w:rPr>
                <w:rFonts w:eastAsia="Times New Roman"/>
              </w:rPr>
            </w:pPr>
            <w:r>
              <w:rPr>
                <w:rFonts w:eastAsia="Times New Roman"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8ADA6" w14:textId="77777777" w:rsidR="00061339" w:rsidRDefault="00061339" w:rsidP="002275D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A90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728A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EEB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0C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CE0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034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C3CE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9D259"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7650A"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C2021" w14:textId="77777777" w:rsidR="00061339" w:rsidRDefault="00061339" w:rsidP="002275DB">
            <w:pPr>
              <w:rPr>
                <w:rFonts w:eastAsia="Times New Roman"/>
              </w:rPr>
            </w:pPr>
          </w:p>
        </w:tc>
      </w:tr>
      <w:tr w:rsidR="00061339" w14:paraId="6D56617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8A548" w14:textId="77777777" w:rsidR="00061339" w:rsidRDefault="00061339" w:rsidP="002275DB">
            <w:pPr>
              <w:rPr>
                <w:rFonts w:eastAsia="Times New Roman"/>
                <w:sz w:val="24"/>
                <w:szCs w:val="24"/>
              </w:rPr>
            </w:pPr>
            <w:r>
              <w:rPr>
                <w:rFonts w:eastAsia="Times New Roman" w:cs="Arial"/>
                <w:color w:val="000000"/>
                <w:sz w:val="16"/>
                <w:szCs w:val="16"/>
              </w:rPr>
              <w:t>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982B7" w14:textId="77777777" w:rsidR="00061339" w:rsidRDefault="00061339" w:rsidP="002275DB">
            <w:pPr>
              <w:rPr>
                <w:rFonts w:eastAsia="Times New Roman"/>
              </w:rPr>
            </w:pPr>
            <w:r>
              <w:rPr>
                <w:rFonts w:eastAsia="Times New Roman" w:cs="Arial"/>
                <w:color w:val="000000"/>
                <w:sz w:val="16"/>
                <w:szCs w:val="16"/>
              </w:rPr>
              <w:t>S2-211427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86BD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EDEC4" w14:textId="77777777" w:rsidR="00061339" w:rsidRDefault="00061339" w:rsidP="002275DB">
            <w:pPr>
              <w:rPr>
                <w:rFonts w:eastAsia="Times New Roman"/>
              </w:rPr>
            </w:pPr>
            <w:r>
              <w:rPr>
                <w:rFonts w:eastAsia="Times New Roman" w:cs="Arial"/>
                <w:color w:val="000000"/>
                <w:sz w:val="16"/>
                <w:szCs w:val="16"/>
              </w:rPr>
              <w:t>New SID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4EB1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C45D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063F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87F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9AF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0EA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A708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CE1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097F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20A8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A1723" w14:textId="77777777" w:rsidR="00061339" w:rsidRDefault="00061339" w:rsidP="002275DB">
            <w:pPr>
              <w:rPr>
                <w:rFonts w:eastAsia="Times New Roman"/>
              </w:rPr>
            </w:pPr>
          </w:p>
        </w:tc>
      </w:tr>
      <w:tr w:rsidR="00061339" w14:paraId="366543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71F6D"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D6DCB" w14:textId="77777777" w:rsidR="00061339" w:rsidRDefault="00061339" w:rsidP="002275DB">
            <w:pPr>
              <w:rPr>
                <w:rFonts w:eastAsia="Times New Roman"/>
              </w:rPr>
            </w:pPr>
            <w:r>
              <w:rPr>
                <w:rFonts w:eastAsia="Times New Roman" w:cs="Arial"/>
                <w:color w:val="000000"/>
                <w:sz w:val="16"/>
                <w:szCs w:val="16"/>
              </w:rPr>
              <w:t>S2-211335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9CC61"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7197" w14:textId="77777777" w:rsidR="00061339" w:rsidRDefault="00061339" w:rsidP="002275DB">
            <w:pPr>
              <w:rPr>
                <w:rFonts w:eastAsia="Times New Roman"/>
              </w:rPr>
            </w:pPr>
            <w:r>
              <w:rPr>
                <w:rFonts w:eastAsia="Times New Roman" w:cs="Arial"/>
                <w:color w:val="000000"/>
                <w:sz w:val="16"/>
                <w:szCs w:val="16"/>
              </w:rPr>
              <w:t>WID New: 5G Multicast-Broadcast Protocols [WI Code: 5MBP3; UID: 940008]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C8B38"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5A3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4F2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7AB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F3F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E95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62FE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FC6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A7BF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1B0C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8AA2D" w14:textId="77777777" w:rsidR="00061339" w:rsidRDefault="00061339" w:rsidP="002275DB">
            <w:pPr>
              <w:rPr>
                <w:rFonts w:eastAsia="Times New Roman"/>
              </w:rPr>
            </w:pPr>
          </w:p>
        </w:tc>
      </w:tr>
      <w:tr w:rsidR="00061339" w14:paraId="7CE61D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BFB84"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CF309" w14:textId="77777777" w:rsidR="00061339" w:rsidRDefault="00061339" w:rsidP="002275DB">
            <w:pPr>
              <w:rPr>
                <w:rFonts w:eastAsia="Times New Roman"/>
              </w:rPr>
            </w:pPr>
            <w:r>
              <w:rPr>
                <w:rFonts w:eastAsia="Times New Roman" w:cs="Arial"/>
                <w:color w:val="000000"/>
                <w:sz w:val="16"/>
                <w:szCs w:val="16"/>
              </w:rPr>
              <w:t>S2-211336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47251"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2634A" w14:textId="77777777" w:rsidR="00061339" w:rsidRDefault="00061339" w:rsidP="002275DB">
            <w:pPr>
              <w:rPr>
                <w:rFonts w:eastAsia="Times New Roman"/>
              </w:rPr>
            </w:pPr>
            <w:r>
              <w:rPr>
                <w:rFonts w:eastAsia="Times New Roman" w:cs="Arial"/>
                <w:color w:val="000000"/>
                <w:sz w:val="16"/>
                <w:szCs w:val="16"/>
              </w:rPr>
              <w:t>WID New: Edge Extensions to 5GMS Stage 3 [WI Code: 5GMS_EDGE_3; UID: 940009]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8143B"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CE9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8A50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0CC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3F5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F6D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DD7B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916D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E191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538E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4127D" w14:textId="77777777" w:rsidR="00061339" w:rsidRDefault="00061339" w:rsidP="002275DB">
            <w:pPr>
              <w:rPr>
                <w:rFonts w:eastAsia="Times New Roman"/>
              </w:rPr>
            </w:pPr>
          </w:p>
        </w:tc>
      </w:tr>
      <w:tr w:rsidR="00061339" w14:paraId="6D88B5F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5EE40"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1E418" w14:textId="77777777" w:rsidR="00061339" w:rsidRDefault="00061339" w:rsidP="002275DB">
            <w:pPr>
              <w:rPr>
                <w:rFonts w:eastAsia="Times New Roman"/>
              </w:rPr>
            </w:pPr>
            <w:r>
              <w:rPr>
                <w:rFonts w:eastAsia="Times New Roman" w:cs="Arial"/>
                <w:color w:val="000000"/>
                <w:sz w:val="16"/>
                <w:szCs w:val="16"/>
              </w:rPr>
              <w:t>S2-211358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83434"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76D4E" w14:textId="77777777" w:rsidR="00061339" w:rsidRDefault="00061339" w:rsidP="002275DB">
            <w:pPr>
              <w:rPr>
                <w:rFonts w:eastAsia="Times New Roman"/>
              </w:rPr>
            </w:pPr>
            <w:r>
              <w:rPr>
                <w:rFonts w:eastAsia="Times New Roman" w:cs="Arial"/>
                <w:color w:val="000000"/>
                <w:sz w:val="16"/>
                <w:szCs w:val="16"/>
              </w:rPr>
              <w:t>New WID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92EF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A92B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B550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43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AF6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06D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F80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9AE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24FE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F007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1C8FE" w14:textId="77777777" w:rsidR="00061339" w:rsidRDefault="00061339" w:rsidP="002275DB">
            <w:pPr>
              <w:rPr>
                <w:rFonts w:eastAsia="Times New Roman"/>
              </w:rPr>
            </w:pPr>
          </w:p>
        </w:tc>
      </w:tr>
      <w:tr w:rsidR="00061339" w14:paraId="1E153F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9A64A"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D2B8A" w14:textId="77777777" w:rsidR="00061339" w:rsidRDefault="00061339" w:rsidP="002275DB">
            <w:pPr>
              <w:rPr>
                <w:rFonts w:eastAsia="Times New Roman"/>
              </w:rPr>
            </w:pPr>
            <w:r>
              <w:rPr>
                <w:rFonts w:eastAsia="Times New Roman" w:cs="Arial"/>
                <w:color w:val="000000"/>
                <w:sz w:val="16"/>
                <w:szCs w:val="16"/>
              </w:rPr>
              <w:t>S2-211359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C31F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67D1F" w14:textId="77777777" w:rsidR="00061339" w:rsidRDefault="00061339" w:rsidP="002275DB">
            <w:pPr>
              <w:rPr>
                <w:rFonts w:eastAsia="Times New Roman"/>
              </w:rPr>
            </w:pPr>
            <w:r>
              <w:rPr>
                <w:rFonts w:eastAsia="Times New Roman" w:cs="Arial"/>
                <w:color w:val="000000"/>
                <w:sz w:val="16"/>
                <w:szCs w:val="16"/>
              </w:rPr>
              <w:t>Rel-17 CR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AC94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994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9FA3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150C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47D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682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A534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A9E24"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1BDD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DD1F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D460E" w14:textId="77777777" w:rsidR="00061339" w:rsidRDefault="00061339" w:rsidP="002275DB">
            <w:pPr>
              <w:rPr>
                <w:rFonts w:eastAsia="Times New Roman"/>
              </w:rPr>
            </w:pPr>
          </w:p>
        </w:tc>
      </w:tr>
      <w:tr w:rsidR="00061339" w14:paraId="5A4A456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50F52"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98E9B" w14:textId="77777777" w:rsidR="00061339" w:rsidRDefault="00061339" w:rsidP="002275DB">
            <w:pPr>
              <w:rPr>
                <w:rFonts w:eastAsia="Times New Roman"/>
              </w:rPr>
            </w:pPr>
            <w:r>
              <w:rPr>
                <w:rFonts w:eastAsia="Times New Roman" w:cs="Arial"/>
                <w:color w:val="000000"/>
                <w:sz w:val="16"/>
                <w:szCs w:val="16"/>
              </w:rPr>
              <w:t>S2-211360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0DDFF"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16C10" w14:textId="77777777" w:rsidR="00061339" w:rsidRDefault="00061339" w:rsidP="002275DB">
            <w:pPr>
              <w:rPr>
                <w:rFonts w:eastAsia="Times New Roman"/>
              </w:rPr>
            </w:pPr>
            <w:r>
              <w:rPr>
                <w:rFonts w:eastAsia="Times New Roman" w:cs="Arial"/>
                <w:color w:val="000000"/>
                <w:sz w:val="16"/>
                <w:szCs w:val="16"/>
              </w:rPr>
              <w:t>New WID on Authentication enhancements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B4EE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748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6FD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F14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E33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40B9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E6F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86BC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C2B8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FB42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E7C7B" w14:textId="77777777" w:rsidR="00061339" w:rsidRDefault="00061339" w:rsidP="002275DB">
            <w:pPr>
              <w:rPr>
                <w:rFonts w:eastAsia="Times New Roman"/>
              </w:rPr>
            </w:pPr>
          </w:p>
        </w:tc>
      </w:tr>
      <w:tr w:rsidR="00061339" w14:paraId="6F26D5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4C479"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24A2C" w14:textId="77777777" w:rsidR="00061339" w:rsidRDefault="00061339" w:rsidP="002275DB">
            <w:pPr>
              <w:rPr>
                <w:rFonts w:eastAsia="Times New Roman"/>
              </w:rPr>
            </w:pPr>
            <w:r>
              <w:rPr>
                <w:rFonts w:eastAsia="Times New Roman" w:cs="Arial"/>
                <w:color w:val="000000"/>
                <w:sz w:val="16"/>
                <w:szCs w:val="16"/>
              </w:rPr>
              <w:t>S2-211361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44956"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E296D" w14:textId="77777777" w:rsidR="00061339" w:rsidRDefault="00061339" w:rsidP="002275DB">
            <w:pPr>
              <w:rPr>
                <w:rFonts w:eastAsia="Times New Roman"/>
              </w:rPr>
            </w:pPr>
            <w:r>
              <w:rPr>
                <w:rFonts w:eastAsia="Times New Roman" w:cs="Arial"/>
                <w:color w:val="000000"/>
                <w:sz w:val="16"/>
                <w:szCs w:val="16"/>
              </w:rPr>
              <w:t>New WID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83BD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CDA5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0DB4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9EC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372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D03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728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16F6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AF55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201C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B624B" w14:textId="77777777" w:rsidR="00061339" w:rsidRDefault="00061339" w:rsidP="002275DB">
            <w:pPr>
              <w:rPr>
                <w:rFonts w:eastAsia="Times New Roman"/>
              </w:rPr>
            </w:pPr>
          </w:p>
        </w:tc>
      </w:tr>
      <w:tr w:rsidR="00061339" w14:paraId="49C4DA7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B0C75"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9CAA1" w14:textId="77777777" w:rsidR="00061339" w:rsidRDefault="00061339" w:rsidP="002275DB">
            <w:pPr>
              <w:rPr>
                <w:rFonts w:eastAsia="Times New Roman"/>
              </w:rPr>
            </w:pPr>
            <w:r>
              <w:rPr>
                <w:rFonts w:eastAsia="Times New Roman" w:cs="Arial"/>
                <w:color w:val="000000"/>
                <w:sz w:val="16"/>
                <w:szCs w:val="16"/>
              </w:rPr>
              <w:t>S2-211366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F726E"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5CE30" w14:textId="77777777" w:rsidR="00061339" w:rsidRDefault="00061339" w:rsidP="002275DB">
            <w:pPr>
              <w:rPr>
                <w:rFonts w:eastAsia="Times New Roman"/>
              </w:rPr>
            </w:pPr>
            <w:r>
              <w:rPr>
                <w:rFonts w:eastAsia="Times New Roman" w:cs="Arial"/>
                <w:color w:val="000000"/>
                <w:sz w:val="16"/>
                <w:szCs w:val="16"/>
              </w:rPr>
              <w:t>New WID on Security enhancement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3D46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7C8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BB3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F37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217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0B3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F9D9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E79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6112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DA5C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CBA54" w14:textId="77777777" w:rsidR="00061339" w:rsidRDefault="00061339" w:rsidP="002275DB">
            <w:pPr>
              <w:rPr>
                <w:rFonts w:eastAsia="Times New Roman"/>
              </w:rPr>
            </w:pPr>
          </w:p>
        </w:tc>
      </w:tr>
      <w:tr w:rsidR="00061339" w14:paraId="27CF947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EF389"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1877E" w14:textId="77777777" w:rsidR="00061339" w:rsidRDefault="00061339" w:rsidP="002275DB">
            <w:pPr>
              <w:rPr>
                <w:rFonts w:eastAsia="Times New Roman"/>
              </w:rPr>
            </w:pPr>
            <w:r>
              <w:rPr>
                <w:rFonts w:eastAsia="Times New Roman" w:cs="Arial"/>
                <w:color w:val="000000"/>
                <w:sz w:val="16"/>
                <w:szCs w:val="16"/>
              </w:rPr>
              <w:t>S2-211367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7B38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E47AF" w14:textId="77777777" w:rsidR="00061339" w:rsidRDefault="00061339" w:rsidP="002275DB">
            <w:pPr>
              <w:rPr>
                <w:rFonts w:eastAsia="Times New Roman"/>
              </w:rPr>
            </w:pPr>
            <w:r>
              <w:rPr>
                <w:rFonts w:eastAsia="Times New Roman" w:cs="Arial"/>
                <w:color w:val="000000"/>
                <w:sz w:val="16"/>
                <w:szCs w:val="16"/>
              </w:rPr>
              <w:t>Rel-17 CR on Security enhancement for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0ED0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1E0F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018C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37B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A96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8B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5A89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22A50"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DF70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E20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EAEAB" w14:textId="77777777" w:rsidR="00061339" w:rsidRDefault="00061339" w:rsidP="002275DB">
            <w:pPr>
              <w:rPr>
                <w:rFonts w:eastAsia="Times New Roman"/>
              </w:rPr>
            </w:pPr>
          </w:p>
        </w:tc>
      </w:tr>
      <w:tr w:rsidR="00061339" w14:paraId="3B2274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F5180" w14:textId="77777777" w:rsidR="00061339" w:rsidRDefault="00061339" w:rsidP="002275DB">
            <w:pPr>
              <w:rPr>
                <w:rFonts w:eastAsia="Times New Roman"/>
                <w:sz w:val="24"/>
                <w:szCs w:val="24"/>
              </w:rPr>
            </w:pPr>
            <w:r>
              <w:rPr>
                <w:rFonts w:eastAsia="Times New Roman" w:cs="Arial"/>
                <w:color w:val="000000"/>
                <w:sz w:val="16"/>
                <w:szCs w:val="16"/>
              </w:rPr>
              <w:lastRenderedPageBreak/>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68526" w14:textId="77777777" w:rsidR="00061339" w:rsidRDefault="00061339" w:rsidP="002275DB">
            <w:pPr>
              <w:rPr>
                <w:rFonts w:eastAsia="Times New Roman"/>
              </w:rPr>
            </w:pPr>
            <w:r>
              <w:rPr>
                <w:rFonts w:eastAsia="Times New Roman" w:cs="Arial"/>
                <w:color w:val="000000"/>
                <w:sz w:val="16"/>
                <w:szCs w:val="16"/>
              </w:rPr>
              <w:t>S2-211428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EE0FE"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A3030" w14:textId="77777777" w:rsidR="00061339" w:rsidRDefault="00061339" w:rsidP="002275DB">
            <w:pPr>
              <w:rPr>
                <w:rFonts w:eastAsia="Times New Roman"/>
              </w:rPr>
            </w:pPr>
            <w:r>
              <w:rPr>
                <w:rFonts w:eastAsia="Times New Roman" w:cs="Arial"/>
                <w:color w:val="000000"/>
                <w:sz w:val="16"/>
                <w:szCs w:val="16"/>
              </w:rPr>
              <w:t>New WID on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78F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808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F00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97CB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1E88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21C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BABA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488E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49CA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95B0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5D82A" w14:textId="77777777" w:rsidR="00061339" w:rsidRDefault="00061339" w:rsidP="002275DB">
            <w:pPr>
              <w:rPr>
                <w:rFonts w:eastAsia="Times New Roman"/>
              </w:rPr>
            </w:pPr>
          </w:p>
        </w:tc>
      </w:tr>
      <w:tr w:rsidR="00061339" w14:paraId="2218CF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43F76"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372E6" w14:textId="77777777" w:rsidR="00061339" w:rsidRDefault="00061339" w:rsidP="002275DB">
            <w:pPr>
              <w:rPr>
                <w:rFonts w:eastAsia="Times New Roman"/>
              </w:rPr>
            </w:pPr>
            <w:r>
              <w:rPr>
                <w:rFonts w:eastAsia="Times New Roman" w:cs="Arial"/>
                <w:color w:val="000000"/>
                <w:sz w:val="16"/>
                <w:szCs w:val="16"/>
              </w:rPr>
              <w:t>S2-211429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BC403"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B747D" w14:textId="77777777" w:rsidR="00061339" w:rsidRDefault="00061339" w:rsidP="002275DB">
            <w:pPr>
              <w:rPr>
                <w:rFonts w:eastAsia="Times New Roman"/>
              </w:rPr>
            </w:pPr>
            <w:r>
              <w:rPr>
                <w:rFonts w:eastAsia="Times New Roman" w:cs="Arial"/>
                <w:color w:val="000000"/>
                <w:sz w:val="16"/>
                <w:szCs w:val="16"/>
              </w:rPr>
              <w:t>New WID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0D19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5D3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EAE9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CAB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B76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239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9B2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2566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9EC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D580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75B5D" w14:textId="77777777" w:rsidR="00061339" w:rsidRDefault="00061339" w:rsidP="002275DB">
            <w:pPr>
              <w:rPr>
                <w:rFonts w:eastAsia="Times New Roman"/>
              </w:rPr>
            </w:pPr>
          </w:p>
        </w:tc>
      </w:tr>
      <w:tr w:rsidR="00061339" w14:paraId="4CAD50A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F7372"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CB5BB" w14:textId="77777777" w:rsidR="00061339" w:rsidRDefault="00061339" w:rsidP="002275DB">
            <w:pPr>
              <w:rPr>
                <w:rFonts w:eastAsia="Times New Roman"/>
              </w:rPr>
            </w:pPr>
            <w:r>
              <w:rPr>
                <w:rFonts w:eastAsia="Times New Roman" w:cs="Arial"/>
                <w:color w:val="000000"/>
                <w:sz w:val="16"/>
                <w:szCs w:val="16"/>
              </w:rPr>
              <w:t>S2-211430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48E30"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FBDAD" w14:textId="77777777" w:rsidR="00061339" w:rsidRDefault="00061339" w:rsidP="002275DB">
            <w:pPr>
              <w:rPr>
                <w:rFonts w:eastAsia="Times New Roman"/>
              </w:rPr>
            </w:pPr>
            <w:r>
              <w:rPr>
                <w:rFonts w:eastAsia="Times New Roman" w:cs="Arial"/>
                <w:color w:val="000000"/>
                <w:sz w:val="16"/>
                <w:szCs w:val="16"/>
              </w:rPr>
              <w:t>New WID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C617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35D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A96D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963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B75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EF2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26A1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C6BB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E0FC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FD7C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A824" w14:textId="77777777" w:rsidR="00061339" w:rsidRDefault="00061339" w:rsidP="002275DB">
            <w:pPr>
              <w:rPr>
                <w:rFonts w:eastAsia="Times New Roman"/>
              </w:rPr>
            </w:pPr>
          </w:p>
        </w:tc>
      </w:tr>
      <w:tr w:rsidR="00061339" w14:paraId="7E664F3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C263B"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3802B" w14:textId="77777777" w:rsidR="00061339" w:rsidRDefault="00061339" w:rsidP="002275DB">
            <w:pPr>
              <w:rPr>
                <w:rFonts w:eastAsia="Times New Roman"/>
              </w:rPr>
            </w:pPr>
            <w:r>
              <w:rPr>
                <w:rFonts w:eastAsia="Times New Roman" w:cs="Arial"/>
                <w:color w:val="000000"/>
                <w:sz w:val="16"/>
                <w:szCs w:val="16"/>
              </w:rPr>
              <w:t>S2-211434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8F08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11FAD" w14:textId="77777777" w:rsidR="00061339" w:rsidRDefault="00061339" w:rsidP="002275DB">
            <w:pPr>
              <w:rPr>
                <w:rFonts w:eastAsia="Times New Roman"/>
              </w:rPr>
            </w:pPr>
            <w:r>
              <w:rPr>
                <w:rFonts w:eastAsia="Times New Roman" w:cs="Arial"/>
                <w:color w:val="000000"/>
                <w:sz w:val="16"/>
                <w:szCs w:val="16"/>
              </w:rPr>
              <w:t>New WID on Network slice provisioning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8EA2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B4D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F41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C06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8D9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B25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3F96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3E83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0733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14B7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8F470" w14:textId="77777777" w:rsidR="00061339" w:rsidRDefault="00061339" w:rsidP="002275DB">
            <w:pPr>
              <w:rPr>
                <w:rFonts w:eastAsia="Times New Roman"/>
              </w:rPr>
            </w:pPr>
          </w:p>
        </w:tc>
      </w:tr>
      <w:tr w:rsidR="00061339" w14:paraId="72E026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9F72E"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C5F79" w14:textId="77777777" w:rsidR="00061339" w:rsidRDefault="00061339" w:rsidP="002275DB">
            <w:pPr>
              <w:rPr>
                <w:rFonts w:eastAsia="Times New Roman"/>
              </w:rPr>
            </w:pPr>
            <w:r>
              <w:rPr>
                <w:rFonts w:eastAsia="Times New Roman" w:cs="Arial"/>
                <w:color w:val="000000"/>
                <w:sz w:val="16"/>
                <w:szCs w:val="16"/>
              </w:rPr>
              <w:t>S2-211448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794E7"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823A2" w14:textId="77777777" w:rsidR="00061339" w:rsidRDefault="00061339" w:rsidP="002275DB">
            <w:pPr>
              <w:rPr>
                <w:rFonts w:eastAsia="Times New Roman"/>
              </w:rPr>
            </w:pPr>
            <w:r>
              <w:rPr>
                <w:rFonts w:eastAsia="Times New Roman" w:cs="Arial"/>
                <w:color w:val="000000"/>
                <w:sz w:val="16"/>
                <w:szCs w:val="16"/>
              </w:rPr>
              <w:t>New WID on Charging enhancements for 5G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BCC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6816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F152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C21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001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B1C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A285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9AB5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E91C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A639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B86D2" w14:textId="77777777" w:rsidR="00061339" w:rsidRDefault="00061339" w:rsidP="002275DB">
            <w:pPr>
              <w:rPr>
                <w:rFonts w:eastAsia="Times New Roman"/>
              </w:rPr>
            </w:pPr>
          </w:p>
        </w:tc>
      </w:tr>
      <w:tr w:rsidR="00061339" w14:paraId="682976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FE0CD"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FDD55" w14:textId="77777777" w:rsidR="00061339" w:rsidRDefault="00061339" w:rsidP="002275DB">
            <w:pPr>
              <w:rPr>
                <w:rFonts w:eastAsia="Times New Roman"/>
              </w:rPr>
            </w:pPr>
            <w:r>
              <w:rPr>
                <w:rFonts w:eastAsia="Times New Roman" w:cs="Arial"/>
                <w:color w:val="000000"/>
                <w:sz w:val="16"/>
                <w:szCs w:val="16"/>
              </w:rPr>
              <w:t>S2-211455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ADCF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B0C4E" w14:textId="77777777" w:rsidR="00061339" w:rsidRDefault="00061339" w:rsidP="002275DB">
            <w:pPr>
              <w:rPr>
                <w:rFonts w:eastAsia="Times New Roman"/>
              </w:rPr>
            </w:pPr>
            <w:r>
              <w:rPr>
                <w:rFonts w:eastAsia="Times New Roman" w:cs="Arial"/>
                <w:color w:val="000000"/>
                <w:sz w:val="16"/>
                <w:szCs w:val="16"/>
              </w:rPr>
              <w:t>Rel-17 CRs on Network slice provisioning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3BE6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BC2B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8DB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086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09B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A51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F80B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923CD"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F41F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2A06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0A366" w14:textId="77777777" w:rsidR="00061339" w:rsidRDefault="00061339" w:rsidP="002275DB">
            <w:pPr>
              <w:rPr>
                <w:rFonts w:eastAsia="Times New Roman"/>
              </w:rPr>
            </w:pPr>
          </w:p>
        </w:tc>
      </w:tr>
      <w:tr w:rsidR="00061339" w14:paraId="43772F0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EC6CC"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D40FF" w14:textId="77777777" w:rsidR="00061339" w:rsidRDefault="00061339" w:rsidP="002275DB">
            <w:pPr>
              <w:rPr>
                <w:rFonts w:eastAsia="Times New Roman"/>
              </w:rPr>
            </w:pPr>
            <w:r>
              <w:rPr>
                <w:rFonts w:eastAsia="Times New Roman" w:cs="Arial"/>
                <w:color w:val="000000"/>
                <w:sz w:val="16"/>
                <w:szCs w:val="16"/>
              </w:rPr>
              <w:t>S2-211479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5C0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DD613" w14:textId="77777777" w:rsidR="00061339" w:rsidRDefault="00061339" w:rsidP="002275DB">
            <w:pPr>
              <w:rPr>
                <w:rFonts w:eastAsia="Times New Roman"/>
              </w:rPr>
            </w:pPr>
            <w:r>
              <w:rPr>
                <w:rFonts w:eastAsia="Times New Roman" w:cs="Arial"/>
                <w:color w:val="000000"/>
                <w:sz w:val="16"/>
                <w:szCs w:val="16"/>
              </w:rPr>
              <w:t>Rel-17 CRs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A81D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35D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BA72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74D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69B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973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38E0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C1175"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6A5D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44DE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E080A" w14:textId="77777777" w:rsidR="00061339" w:rsidRDefault="00061339" w:rsidP="002275DB">
            <w:pPr>
              <w:rPr>
                <w:rFonts w:eastAsia="Times New Roman"/>
              </w:rPr>
            </w:pPr>
          </w:p>
        </w:tc>
      </w:tr>
      <w:tr w:rsidR="00061339" w14:paraId="05FC2E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47071" w14:textId="77777777" w:rsidR="00061339" w:rsidRDefault="00061339" w:rsidP="002275D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A88C7" w14:textId="77777777" w:rsidR="00061339" w:rsidRDefault="00061339" w:rsidP="002275DB">
            <w:pPr>
              <w:rPr>
                <w:rFonts w:eastAsia="Times New Roman"/>
              </w:rPr>
            </w:pPr>
            <w:r>
              <w:rPr>
                <w:rFonts w:eastAsia="Times New Roman" w:cs="Arial"/>
                <w:color w:val="000000"/>
                <w:sz w:val="16"/>
                <w:szCs w:val="16"/>
              </w:rPr>
              <w:t>S2-211480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DF91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97CB7" w14:textId="77777777" w:rsidR="00061339" w:rsidRDefault="00061339" w:rsidP="002275DB">
            <w:pPr>
              <w:rPr>
                <w:rFonts w:eastAsia="Times New Roman"/>
              </w:rPr>
            </w:pPr>
            <w:r>
              <w:rPr>
                <w:rFonts w:eastAsia="Times New Roman" w:cs="Arial"/>
                <w:color w:val="000000"/>
                <w:sz w:val="16"/>
                <w:szCs w:val="16"/>
              </w:rPr>
              <w:t>Rel-17 CRs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2230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7171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CB84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537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5A7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378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410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501CE" w14:textId="77777777" w:rsidR="00061339" w:rsidRDefault="00061339" w:rsidP="002275D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30F4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F0A8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32201" w14:textId="77777777" w:rsidR="00061339" w:rsidRDefault="00061339" w:rsidP="002275DB">
            <w:pPr>
              <w:rPr>
                <w:rFonts w:eastAsia="Times New Roman"/>
              </w:rPr>
            </w:pPr>
          </w:p>
        </w:tc>
      </w:tr>
      <w:tr w:rsidR="00061339" w14:paraId="593021C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A1993"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3DB1E" w14:textId="77777777" w:rsidR="00061339" w:rsidRDefault="00061339" w:rsidP="002275DB">
            <w:pPr>
              <w:rPr>
                <w:rFonts w:eastAsia="Times New Roman"/>
              </w:rPr>
            </w:pPr>
            <w:r>
              <w:rPr>
                <w:rFonts w:eastAsia="Times New Roman" w:cs="Arial"/>
                <w:color w:val="000000"/>
                <w:sz w:val="16"/>
                <w:szCs w:val="16"/>
              </w:rPr>
              <w:t>S2-211306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9E902"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CED22" w14:textId="77777777" w:rsidR="00061339" w:rsidRDefault="00061339" w:rsidP="002275DB">
            <w:pPr>
              <w:rPr>
                <w:rFonts w:eastAsia="Times New Roman"/>
              </w:rPr>
            </w:pPr>
            <w:r>
              <w:rPr>
                <w:rFonts w:eastAsia="Times New Roman" w:cs="Arial"/>
                <w:color w:val="000000"/>
                <w:sz w:val="16"/>
                <w:szCs w:val="16"/>
              </w:rPr>
              <w:t>Revised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2116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2BD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5D84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6BC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5FC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DFE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D3CD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4480B" w14:textId="77777777" w:rsidR="00061339" w:rsidRDefault="00061339" w:rsidP="002275DB">
            <w:pPr>
              <w:rPr>
                <w:rFonts w:eastAsia="Times New Roman"/>
              </w:rPr>
            </w:pPr>
            <w:r>
              <w:rPr>
                <w:rFonts w:eastAsia="Times New Roman" w:cs="Arial"/>
                <w:color w:val="000000"/>
                <w:sz w:val="16"/>
                <w:szCs w:val="16"/>
              </w:rP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CA77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12F1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74071" w14:textId="77777777" w:rsidR="00061339" w:rsidRDefault="00061339" w:rsidP="002275DB">
            <w:pPr>
              <w:rPr>
                <w:rFonts w:eastAsia="Times New Roman"/>
              </w:rPr>
            </w:pPr>
          </w:p>
        </w:tc>
      </w:tr>
      <w:tr w:rsidR="00061339" w14:paraId="7C907C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C3991"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92F96" w14:textId="77777777" w:rsidR="00061339" w:rsidRDefault="00061339" w:rsidP="002275DB">
            <w:pPr>
              <w:rPr>
                <w:rFonts w:eastAsia="Times New Roman"/>
              </w:rPr>
            </w:pPr>
            <w:r>
              <w:rPr>
                <w:rFonts w:eastAsia="Times New Roman" w:cs="Arial"/>
                <w:color w:val="000000"/>
                <w:sz w:val="16"/>
                <w:szCs w:val="16"/>
              </w:rPr>
              <w:t>S2-211337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38B5F"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69B58" w14:textId="77777777" w:rsidR="00061339" w:rsidRDefault="00061339" w:rsidP="002275DB">
            <w:pPr>
              <w:rPr>
                <w:rFonts w:eastAsia="Times New Roman"/>
              </w:rPr>
            </w:pPr>
            <w:r>
              <w:rPr>
                <w:rFonts w:eastAsia="Times New Roman" w:cs="Arial"/>
                <w:color w:val="000000"/>
                <w:sz w:val="16"/>
                <w:szCs w:val="16"/>
              </w:rPr>
              <w:t>Revised WID : 5G Multicast-Broadcast User Service Architecture and related 5GMS Extensions [WI Code: 5MBUSA; UID: 920010]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26506"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A59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869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EC0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339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CA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73DA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471DA" w14:textId="77777777" w:rsidR="00061339" w:rsidRDefault="00061339" w:rsidP="002275D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097A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6CB3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FE0D1" w14:textId="77777777" w:rsidR="00061339" w:rsidRDefault="00061339" w:rsidP="002275DB">
            <w:pPr>
              <w:rPr>
                <w:rFonts w:eastAsia="Times New Roman"/>
              </w:rPr>
            </w:pPr>
          </w:p>
        </w:tc>
      </w:tr>
      <w:tr w:rsidR="00061339" w14:paraId="0E2D48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2A99C"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1AD99" w14:textId="77777777" w:rsidR="00061339" w:rsidRDefault="00061339" w:rsidP="002275DB">
            <w:pPr>
              <w:rPr>
                <w:rFonts w:eastAsia="Times New Roman"/>
              </w:rPr>
            </w:pPr>
            <w:r>
              <w:rPr>
                <w:rFonts w:eastAsia="Times New Roman" w:cs="Arial"/>
                <w:color w:val="000000"/>
                <w:sz w:val="16"/>
                <w:szCs w:val="16"/>
              </w:rPr>
              <w:t>S2-211354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D9DF4" w14:textId="77777777" w:rsidR="00061339" w:rsidRDefault="00061339" w:rsidP="002275D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1452C" w14:textId="77777777" w:rsidR="00061339" w:rsidRDefault="00061339" w:rsidP="002275DB">
            <w:pPr>
              <w:rPr>
                <w:rFonts w:eastAsia="Times New Roman"/>
              </w:rPr>
            </w:pPr>
            <w:r>
              <w:rPr>
                <w:rFonts w:eastAsia="Times New Roman" w:cs="Arial"/>
                <w:color w:val="000000"/>
                <w:sz w:val="16"/>
                <w:szCs w:val="16"/>
              </w:rPr>
              <w:t>Work Item Exception for 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7974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3670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3F7B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229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46D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33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2C96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61C76" w14:textId="77777777" w:rsidR="00061339" w:rsidRDefault="00061339" w:rsidP="002275DB">
            <w:pPr>
              <w:rPr>
                <w:rFonts w:eastAsia="Times New Roman"/>
                <w:sz w:val="24"/>
                <w:szCs w:val="24"/>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EA7D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8EBA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5EACC" w14:textId="77777777" w:rsidR="00061339" w:rsidRDefault="00061339" w:rsidP="002275DB">
            <w:pPr>
              <w:rPr>
                <w:rFonts w:eastAsia="Times New Roman"/>
              </w:rPr>
            </w:pPr>
          </w:p>
        </w:tc>
      </w:tr>
      <w:tr w:rsidR="00061339" w14:paraId="229AA60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CD5DE"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5A28F" w14:textId="77777777" w:rsidR="00061339" w:rsidRDefault="00061339" w:rsidP="002275DB">
            <w:pPr>
              <w:rPr>
                <w:rFonts w:eastAsia="Times New Roman"/>
              </w:rPr>
            </w:pPr>
            <w:r>
              <w:rPr>
                <w:rFonts w:eastAsia="Times New Roman" w:cs="Arial"/>
                <w:color w:val="000000"/>
                <w:sz w:val="16"/>
                <w:szCs w:val="16"/>
              </w:rPr>
              <w:t>S2-211355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9F3A2" w14:textId="77777777" w:rsidR="00061339" w:rsidRDefault="00061339" w:rsidP="002275D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463B7" w14:textId="77777777" w:rsidR="00061339" w:rsidRDefault="00061339" w:rsidP="002275D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269D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2B7B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ECF2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F00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466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B07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3C3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F7F9D" w14:textId="77777777" w:rsidR="00061339" w:rsidRDefault="00061339" w:rsidP="002275D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F65D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24DE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3B099" w14:textId="77777777" w:rsidR="00061339" w:rsidRDefault="00061339" w:rsidP="002275DB">
            <w:pPr>
              <w:rPr>
                <w:rFonts w:eastAsia="Times New Roman"/>
              </w:rPr>
            </w:pPr>
          </w:p>
        </w:tc>
      </w:tr>
      <w:tr w:rsidR="00061339" w14:paraId="2E72097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099E9" w14:textId="77777777" w:rsidR="00061339" w:rsidRDefault="00061339" w:rsidP="002275D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D560A" w14:textId="77777777" w:rsidR="00061339" w:rsidRDefault="00061339" w:rsidP="002275DB">
            <w:pPr>
              <w:rPr>
                <w:rFonts w:eastAsia="Times New Roman"/>
              </w:rPr>
            </w:pPr>
            <w:r>
              <w:rPr>
                <w:rFonts w:eastAsia="Times New Roman" w:cs="Arial"/>
                <w:color w:val="000000"/>
                <w:sz w:val="16"/>
                <w:szCs w:val="16"/>
              </w:rPr>
              <w:t>S2-211356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A81AB" w14:textId="77777777" w:rsidR="00061339" w:rsidRDefault="00061339" w:rsidP="002275D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D5443" w14:textId="77777777" w:rsidR="00061339" w:rsidRDefault="00061339" w:rsidP="002275DB">
            <w:pPr>
              <w:rPr>
                <w:rFonts w:eastAsia="Times New Roman"/>
              </w:rPr>
            </w:pPr>
            <w:r>
              <w:rPr>
                <w:rFonts w:eastAsia="Times New Roman" w:cs="Arial"/>
                <w:color w:val="000000"/>
                <w:sz w:val="16"/>
                <w:szCs w:val="16"/>
              </w:rPr>
              <w:t>Work Item Exception for UAS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671B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48DF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6D71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70BE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096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14B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946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3FDA" w14:textId="77777777" w:rsidR="00061339" w:rsidRDefault="00061339" w:rsidP="002275DB">
            <w:pPr>
              <w:rPr>
                <w:rFonts w:eastAsia="Times New Roman"/>
                <w:sz w:val="24"/>
                <w:szCs w:val="24"/>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F72F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AA00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B44FB" w14:textId="77777777" w:rsidR="00061339" w:rsidRDefault="00061339" w:rsidP="002275DB">
            <w:pPr>
              <w:rPr>
                <w:rFonts w:eastAsia="Times New Roman"/>
              </w:rPr>
            </w:pPr>
          </w:p>
        </w:tc>
      </w:tr>
      <w:tr w:rsidR="00061339" w14:paraId="665389C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190CA"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7391" w14:textId="77777777" w:rsidR="00061339" w:rsidRDefault="00061339" w:rsidP="002275DB">
            <w:pPr>
              <w:rPr>
                <w:rFonts w:eastAsia="Times New Roman"/>
              </w:rPr>
            </w:pPr>
            <w:r>
              <w:rPr>
                <w:rFonts w:eastAsia="Times New Roman" w:cs="Arial"/>
                <w:color w:val="000000"/>
                <w:sz w:val="16"/>
                <w:szCs w:val="16"/>
              </w:rPr>
              <w:t>S2-211357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A67E0"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FF349" w14:textId="77777777" w:rsidR="00061339" w:rsidRDefault="00061339" w:rsidP="002275DB">
            <w:pPr>
              <w:rPr>
                <w:rFonts w:eastAsia="Times New Roman"/>
              </w:rPr>
            </w:pPr>
            <w:r>
              <w:rPr>
                <w:rFonts w:eastAsia="Times New Roman" w:cs="Arial"/>
                <w:color w:val="000000"/>
                <w:sz w:val="16"/>
                <w:szCs w:val="16"/>
              </w:rPr>
              <w:t>Revised WID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1B7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D6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5F15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8BD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511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1F6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BEB5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149D2" w14:textId="77777777" w:rsidR="00061339" w:rsidRDefault="00061339" w:rsidP="002275DB">
            <w:pPr>
              <w:rPr>
                <w:rFonts w:eastAsia="Times New Roman"/>
              </w:rPr>
            </w:pPr>
            <w:r>
              <w:rPr>
                <w:rFonts w:eastAsia="Times New Roman"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9BA8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4D01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ED08D" w14:textId="77777777" w:rsidR="00061339" w:rsidRDefault="00061339" w:rsidP="002275DB">
            <w:pPr>
              <w:rPr>
                <w:rFonts w:eastAsia="Times New Roman"/>
              </w:rPr>
            </w:pPr>
          </w:p>
        </w:tc>
      </w:tr>
      <w:tr w:rsidR="00061339" w14:paraId="41BEB33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9D8AF"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A844C" w14:textId="77777777" w:rsidR="00061339" w:rsidRDefault="00061339" w:rsidP="002275DB">
            <w:pPr>
              <w:rPr>
                <w:rFonts w:eastAsia="Times New Roman"/>
              </w:rPr>
            </w:pPr>
            <w:r>
              <w:rPr>
                <w:rFonts w:eastAsia="Times New Roman" w:cs="Arial"/>
                <w:color w:val="000000"/>
                <w:sz w:val="16"/>
                <w:szCs w:val="16"/>
              </w:rPr>
              <w:t>S2-211368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21F77"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DF97D" w14:textId="77777777" w:rsidR="00061339" w:rsidRDefault="00061339" w:rsidP="002275DB">
            <w:pPr>
              <w:rPr>
                <w:rFonts w:eastAsia="Times New Roman"/>
              </w:rPr>
            </w:pPr>
            <w:r>
              <w:rPr>
                <w:rFonts w:eastAsia="Times New Roman" w:cs="Arial"/>
                <w:color w:val="000000"/>
                <w:sz w:val="16"/>
                <w:szCs w:val="16"/>
              </w:rPr>
              <w:t>Revised Study on enhanced Security Aspects of the 5G Service Based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9016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7DA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A0A0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F76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227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E9B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562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799F" w14:textId="77777777" w:rsidR="00061339" w:rsidRDefault="00061339" w:rsidP="002275DB">
            <w:pPr>
              <w:rPr>
                <w:rFonts w:eastAsia="Times New Roman"/>
              </w:rPr>
            </w:pPr>
            <w:r>
              <w:rPr>
                <w:rFonts w:eastAsia="Times New Roman" w:cs="Arial"/>
                <w:color w:val="000000"/>
                <w:sz w:val="16"/>
                <w:szCs w:val="16"/>
              </w:rPr>
              <w:t>FS_eSBA_SEC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A9AB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EED3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E7B57" w14:textId="77777777" w:rsidR="00061339" w:rsidRDefault="00061339" w:rsidP="002275DB">
            <w:pPr>
              <w:rPr>
                <w:rFonts w:eastAsia="Times New Roman"/>
              </w:rPr>
            </w:pPr>
          </w:p>
        </w:tc>
      </w:tr>
      <w:tr w:rsidR="00061339" w14:paraId="1892FC7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D1892"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4749A" w14:textId="77777777" w:rsidR="00061339" w:rsidRDefault="00061339" w:rsidP="002275DB">
            <w:pPr>
              <w:rPr>
                <w:rFonts w:eastAsia="Times New Roman"/>
              </w:rPr>
            </w:pPr>
            <w:r>
              <w:rPr>
                <w:rFonts w:eastAsia="Times New Roman" w:cs="Arial"/>
                <w:color w:val="000000"/>
                <w:sz w:val="16"/>
                <w:szCs w:val="16"/>
              </w:rPr>
              <w:t>S2-211426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A1070"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56006" w14:textId="77777777" w:rsidR="00061339" w:rsidRDefault="00061339" w:rsidP="002275DB">
            <w:pPr>
              <w:rPr>
                <w:rFonts w:eastAsia="Times New Roman"/>
              </w:rPr>
            </w:pPr>
            <w:r>
              <w:rPr>
                <w:rFonts w:eastAsia="Times New Roman" w:cs="Arial"/>
                <w:color w:val="000000"/>
                <w:sz w:val="16"/>
                <w:szCs w:val="16"/>
              </w:rPr>
              <w:t>Revised WID on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176A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1F8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5999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320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49B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441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BB5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6A6B1" w14:textId="77777777" w:rsidR="00061339" w:rsidRDefault="00061339" w:rsidP="002275DB">
            <w:pPr>
              <w:rPr>
                <w:rFonts w:eastAsia="Times New Roman"/>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57CB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D421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DDB4E" w14:textId="77777777" w:rsidR="00061339" w:rsidRDefault="00061339" w:rsidP="002275DB">
            <w:pPr>
              <w:rPr>
                <w:rFonts w:eastAsia="Times New Roman"/>
              </w:rPr>
            </w:pPr>
          </w:p>
        </w:tc>
      </w:tr>
      <w:tr w:rsidR="00061339" w14:paraId="41D6F6E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CB68D"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41E14" w14:textId="77777777" w:rsidR="00061339" w:rsidRDefault="00061339" w:rsidP="002275DB">
            <w:pPr>
              <w:rPr>
                <w:rFonts w:eastAsia="Times New Roman"/>
              </w:rPr>
            </w:pPr>
            <w:r>
              <w:rPr>
                <w:rFonts w:eastAsia="Times New Roman" w:cs="Arial"/>
                <w:color w:val="000000"/>
                <w:sz w:val="16"/>
                <w:szCs w:val="16"/>
              </w:rPr>
              <w:t>S2-211437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2E3D2"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AC11C" w14:textId="77777777" w:rsidR="00061339" w:rsidRDefault="00061339" w:rsidP="002275DB">
            <w:pPr>
              <w:rPr>
                <w:rFonts w:eastAsia="Times New Roman"/>
              </w:rPr>
            </w:pPr>
            <w:r>
              <w:rPr>
                <w:rFonts w:eastAsia="Times New Roman" w:cs="Arial"/>
                <w:color w:val="000000"/>
                <w:sz w:val="16"/>
                <w:szCs w:val="16"/>
              </w:rPr>
              <w:t>Revised Study on new aspects of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F367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A92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26B8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4C5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C6D9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2BF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6955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C0DCF" w14:textId="77777777" w:rsidR="00061339" w:rsidRDefault="00061339" w:rsidP="002275DB">
            <w:pPr>
              <w:rPr>
                <w:rFonts w:eastAsia="Times New Roman"/>
              </w:rPr>
            </w:pPr>
            <w:r>
              <w:rPr>
                <w:rFonts w:eastAsia="Times New Roman" w:cs="Arial"/>
                <w:color w:val="000000"/>
                <w:sz w:val="16"/>
                <w:szCs w:val="16"/>
              </w:rPr>
              <w:t>FS_EE5G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AAAE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BE8B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B8B2B" w14:textId="77777777" w:rsidR="00061339" w:rsidRDefault="00061339" w:rsidP="002275DB">
            <w:pPr>
              <w:rPr>
                <w:rFonts w:eastAsia="Times New Roman"/>
              </w:rPr>
            </w:pPr>
          </w:p>
        </w:tc>
      </w:tr>
      <w:tr w:rsidR="00061339" w14:paraId="5E02029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A75D9"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7EAAF" w14:textId="77777777" w:rsidR="00061339" w:rsidRDefault="00061339" w:rsidP="002275DB">
            <w:pPr>
              <w:rPr>
                <w:rFonts w:eastAsia="Times New Roman"/>
              </w:rPr>
            </w:pPr>
            <w:r>
              <w:rPr>
                <w:rFonts w:eastAsia="Times New Roman" w:cs="Arial"/>
                <w:color w:val="000000"/>
                <w:sz w:val="16"/>
                <w:szCs w:val="16"/>
              </w:rPr>
              <w:t>S2-211438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3284B"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DB497" w14:textId="77777777" w:rsidR="00061339" w:rsidRDefault="00061339" w:rsidP="002275DB">
            <w:pPr>
              <w:rPr>
                <w:rFonts w:eastAsia="Times New Roman"/>
              </w:rPr>
            </w:pPr>
            <w:r>
              <w:rPr>
                <w:rFonts w:eastAsia="Times New Roman" w:cs="Arial"/>
                <w:color w:val="000000"/>
                <w:sz w:val="16"/>
                <w:szCs w:val="16"/>
              </w:rPr>
              <w:t>Revised WID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5DBB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A29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7450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1D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9F5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0AD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51B8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82A7" w14:textId="77777777" w:rsidR="00061339" w:rsidRDefault="00061339" w:rsidP="002275DB">
            <w:pPr>
              <w:rPr>
                <w:rFonts w:eastAsia="Times New Roman"/>
              </w:rPr>
            </w:pPr>
            <w:r>
              <w:rPr>
                <w:rFonts w:eastAsia="Times New Roman"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734B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ED1A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D1CAD" w14:textId="77777777" w:rsidR="00061339" w:rsidRDefault="00061339" w:rsidP="002275DB">
            <w:pPr>
              <w:rPr>
                <w:rFonts w:eastAsia="Times New Roman"/>
              </w:rPr>
            </w:pPr>
          </w:p>
        </w:tc>
      </w:tr>
      <w:tr w:rsidR="00061339" w14:paraId="4C1622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98032"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7B9E1" w14:textId="77777777" w:rsidR="00061339" w:rsidRDefault="00061339" w:rsidP="002275DB">
            <w:pPr>
              <w:rPr>
                <w:rFonts w:eastAsia="Times New Roman"/>
              </w:rPr>
            </w:pPr>
            <w:r>
              <w:rPr>
                <w:rFonts w:eastAsia="Times New Roman" w:cs="Arial"/>
                <w:color w:val="000000"/>
                <w:sz w:val="16"/>
                <w:szCs w:val="16"/>
              </w:rPr>
              <w:t>S2-211439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2E406"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29A9D" w14:textId="77777777" w:rsidR="00061339" w:rsidRDefault="00061339" w:rsidP="002275DB">
            <w:pPr>
              <w:rPr>
                <w:rFonts w:eastAsia="Times New Roman"/>
              </w:rPr>
            </w:pPr>
            <w:r>
              <w:rPr>
                <w:rFonts w:eastAsia="Times New Roman" w:cs="Arial"/>
                <w:color w:val="000000"/>
                <w:sz w:val="16"/>
                <w:szCs w:val="16"/>
              </w:rPr>
              <w:t>Revised WID on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24A1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1DC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8999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122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13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EEA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8259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6146E" w14:textId="77777777" w:rsidR="00061339" w:rsidRDefault="00061339" w:rsidP="002275DB">
            <w:pPr>
              <w:rPr>
                <w:rFonts w:eastAsia="Times New Roman"/>
              </w:rPr>
            </w:pPr>
            <w:r>
              <w:rPr>
                <w:rFonts w:eastAsia="Times New Roman" w:cs="Arial"/>
                <w:color w:val="000000"/>
                <w:sz w:val="16"/>
                <w:szCs w:val="16"/>
              </w:rPr>
              <w:t>eMDAS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A70E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9A5C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8DAFE" w14:textId="77777777" w:rsidR="00061339" w:rsidRDefault="00061339" w:rsidP="002275DB">
            <w:pPr>
              <w:rPr>
                <w:rFonts w:eastAsia="Times New Roman"/>
              </w:rPr>
            </w:pPr>
          </w:p>
        </w:tc>
      </w:tr>
      <w:tr w:rsidR="00061339" w14:paraId="4FFD2D6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74BDD" w14:textId="77777777" w:rsidR="00061339" w:rsidRDefault="00061339" w:rsidP="002275D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61FE5" w14:textId="77777777" w:rsidR="00061339" w:rsidRDefault="00061339" w:rsidP="002275DB">
            <w:pPr>
              <w:rPr>
                <w:rFonts w:eastAsia="Times New Roman"/>
              </w:rPr>
            </w:pPr>
            <w:r>
              <w:rPr>
                <w:rFonts w:eastAsia="Times New Roman" w:cs="Arial"/>
                <w:color w:val="000000"/>
                <w:sz w:val="16"/>
                <w:szCs w:val="16"/>
              </w:rPr>
              <w:t>S2-211451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28064"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3AE6" w14:textId="77777777" w:rsidR="00061339" w:rsidRDefault="00061339" w:rsidP="002275DB">
            <w:pPr>
              <w:rPr>
                <w:rFonts w:eastAsia="Times New Roman"/>
              </w:rPr>
            </w:pPr>
            <w:r>
              <w:rPr>
                <w:rFonts w:eastAsia="Times New Roman" w:cs="Arial"/>
                <w:color w:val="000000"/>
                <w:sz w:val="16"/>
                <w:szCs w:val="16"/>
              </w:rPr>
              <w:t>Revised Study on Enhancement of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4305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063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3864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2E2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974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92F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1C11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91008" w14:textId="77777777" w:rsidR="00061339" w:rsidRDefault="00061339" w:rsidP="002275DB">
            <w:pPr>
              <w:rPr>
                <w:rFonts w:eastAsia="Times New Roman"/>
              </w:rPr>
            </w:pPr>
            <w:r>
              <w:rPr>
                <w:rFonts w:eastAsia="Times New Roman" w:cs="Arial"/>
                <w:color w:val="000000"/>
                <w:sz w:val="16"/>
                <w:szCs w:val="16"/>
              </w:rPr>
              <w:t>FS_eSBMA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8CEB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FD53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4884A" w14:textId="77777777" w:rsidR="00061339" w:rsidRDefault="00061339" w:rsidP="002275DB">
            <w:pPr>
              <w:rPr>
                <w:rFonts w:eastAsia="Times New Roman"/>
              </w:rPr>
            </w:pPr>
          </w:p>
        </w:tc>
      </w:tr>
      <w:tr w:rsidR="00061339" w14:paraId="5B75FE1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40DA1"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BB654" w14:textId="77777777" w:rsidR="00061339" w:rsidRDefault="00061339" w:rsidP="002275DB">
            <w:pPr>
              <w:rPr>
                <w:rFonts w:eastAsia="Times New Roman"/>
              </w:rPr>
            </w:pPr>
            <w:r>
              <w:rPr>
                <w:rFonts w:eastAsia="Times New Roman" w:cs="Arial"/>
                <w:color w:val="000000"/>
                <w:sz w:val="16"/>
                <w:szCs w:val="16"/>
              </w:rPr>
              <w:t>S2-211565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E6A04"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5E975" w14:textId="77777777" w:rsidR="00061339" w:rsidRDefault="00061339" w:rsidP="002275DB">
            <w:pPr>
              <w:rPr>
                <w:rFonts w:eastAsia="Times New Roman"/>
              </w:rPr>
            </w:pPr>
            <w:r>
              <w:rPr>
                <w:rFonts w:eastAsia="Times New Roman" w:cs="Arial"/>
                <w:color w:val="000000"/>
                <w:sz w:val="16"/>
                <w:szCs w:val="16"/>
              </w:rPr>
              <w:t>On the SA WG6 study item proposal on Service Function Chaining (SP-211559)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9FB5B" w14:textId="77777777" w:rsidR="00061339" w:rsidRDefault="00061339" w:rsidP="002275D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CA1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61A7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1FF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4FA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5FA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177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BB3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A4605" w14:textId="77777777" w:rsidR="00061339" w:rsidRDefault="00061339" w:rsidP="002275DB">
            <w:pPr>
              <w:rPr>
                <w:rFonts w:eastAsia="Times New Roman"/>
                <w:sz w:val="24"/>
                <w:szCs w:val="24"/>
              </w:rPr>
            </w:pPr>
            <w:r>
              <w:rPr>
                <w:rFonts w:eastAsia="Times New Roman" w:cs="Arial"/>
                <w:color w:val="000000"/>
                <w:sz w:val="16"/>
                <w:szCs w:val="16"/>
              </w:rPr>
              <w:t>CC#2: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D1EBC"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0E1E0" w14:textId="77777777" w:rsidR="00061339" w:rsidRDefault="00061339" w:rsidP="002275DB">
            <w:pPr>
              <w:rPr>
                <w:rFonts w:eastAsia="Times New Roman"/>
              </w:rPr>
            </w:pPr>
          </w:p>
        </w:tc>
      </w:tr>
      <w:tr w:rsidR="00061339" w14:paraId="74293A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22055"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F4481" w14:textId="77777777" w:rsidR="00061339" w:rsidRDefault="00061339" w:rsidP="002275DB">
            <w:pPr>
              <w:rPr>
                <w:rFonts w:eastAsia="Times New Roman"/>
              </w:rPr>
            </w:pPr>
            <w:r>
              <w:rPr>
                <w:rFonts w:eastAsia="Times New Roman" w:cs="Arial"/>
                <w:color w:val="000000"/>
                <w:sz w:val="16"/>
                <w:szCs w:val="16"/>
              </w:rPr>
              <w:t>S2-211559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3EAB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0773A" w14:textId="77777777" w:rsidR="00061339" w:rsidRDefault="00061339" w:rsidP="002275DB">
            <w:pPr>
              <w:rPr>
                <w:rFonts w:eastAsia="Times New Roman"/>
              </w:rPr>
            </w:pPr>
            <w:r>
              <w:rPr>
                <w:rFonts w:eastAsia="Times New Roman" w:cs="Arial"/>
                <w:color w:val="000000"/>
                <w:sz w:val="16"/>
                <w:szCs w:val="16"/>
              </w:rPr>
              <w:t>New SID on Service Function Chaining support for Edge Data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AB281" w14:textId="77777777" w:rsidR="00061339" w:rsidRDefault="00061339" w:rsidP="002275DB">
            <w:pPr>
              <w:rPr>
                <w:rFonts w:eastAsia="Times New Roman"/>
              </w:rPr>
            </w:pPr>
            <w:r>
              <w:rPr>
                <w:rFonts w:eastAsia="Times New Roman" w:cs="Arial"/>
                <w:color w:val="000000"/>
                <w:sz w:val="16"/>
                <w:szCs w:val="16"/>
              </w:rPr>
              <w:t>Intel, AT&amp;T, Sandvine, CATT, KPN, Deutsche Telekom, Convida Wireless, Lenovo, Motorola Mobility, Vivo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ECE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0D42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6FC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BC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778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2ADE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5AD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32DB2"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CB34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735D7" w14:textId="77777777" w:rsidR="00061339" w:rsidRDefault="00061339" w:rsidP="002275DB">
            <w:pPr>
              <w:rPr>
                <w:rFonts w:eastAsia="Times New Roman"/>
              </w:rPr>
            </w:pPr>
          </w:p>
        </w:tc>
      </w:tr>
      <w:tr w:rsidR="00061339" w14:paraId="243CE18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C897C"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35276" w14:textId="77777777" w:rsidR="00061339" w:rsidRDefault="00061339" w:rsidP="002275DB">
            <w:pPr>
              <w:rPr>
                <w:rFonts w:eastAsia="Times New Roman"/>
              </w:rPr>
            </w:pPr>
            <w:r>
              <w:rPr>
                <w:rFonts w:eastAsia="Times New Roman" w:cs="Arial"/>
                <w:color w:val="000000"/>
                <w:sz w:val="16"/>
                <w:szCs w:val="16"/>
              </w:rPr>
              <w:t>S2-211444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F287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F845E" w14:textId="77777777" w:rsidR="00061339" w:rsidRDefault="00061339" w:rsidP="002275DB">
            <w:pPr>
              <w:rPr>
                <w:rFonts w:eastAsia="Times New Roman"/>
              </w:rPr>
            </w:pPr>
            <w:r>
              <w:rPr>
                <w:rFonts w:eastAsia="Times New Roman" w:cs="Arial"/>
                <w:color w:val="000000"/>
                <w:sz w:val="16"/>
                <w:szCs w:val="16"/>
              </w:rPr>
              <w:t>New Study on Network and Service Operations for Energy Utilities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5D3C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B4E8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FFF2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BAB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883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B5E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59A7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376A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C0A69" w14:textId="77777777" w:rsidR="00061339" w:rsidRDefault="00061339" w:rsidP="002275DB">
            <w:pPr>
              <w:rPr>
                <w:rFonts w:eastAsia="Times New Roman"/>
                <w:sz w:val="24"/>
                <w:szCs w:val="24"/>
              </w:rPr>
            </w:pPr>
            <w:r>
              <w:rPr>
                <w:rFonts w:eastAsia="Times New Roman" w:cs="Arial"/>
                <w:color w:val="000000"/>
                <w:sz w:val="16"/>
                <w:szCs w:val="16"/>
              </w:rPr>
              <w:t>Removed from Block Approval. CC#2: SP-211444r03 was approved. Revised to SP-211622.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82FE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21E30" w14:textId="77777777" w:rsidR="00061339" w:rsidRDefault="00061339" w:rsidP="002275DB">
            <w:pPr>
              <w:rPr>
                <w:rFonts w:eastAsia="Times New Roman"/>
              </w:rPr>
            </w:pPr>
            <w:r>
              <w:rPr>
                <w:rFonts w:eastAsia="Times New Roman" w:cs="Arial"/>
                <w:color w:val="000000"/>
                <w:sz w:val="16"/>
                <w:szCs w:val="16"/>
              </w:rPr>
              <w:t>S2-211622</w:t>
            </w:r>
          </w:p>
        </w:tc>
      </w:tr>
      <w:tr w:rsidR="00061339" w14:paraId="30C8A0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55D9F" w14:textId="77777777" w:rsidR="00061339" w:rsidRDefault="00061339" w:rsidP="002275DB">
            <w:pPr>
              <w:rPr>
                <w:rFonts w:eastAsia="Times New Roman"/>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58B95" w14:textId="77777777" w:rsidR="00061339" w:rsidRDefault="00061339" w:rsidP="002275DB">
            <w:pPr>
              <w:rPr>
                <w:rFonts w:eastAsia="Times New Roman"/>
              </w:rPr>
            </w:pPr>
            <w:r>
              <w:rPr>
                <w:rFonts w:eastAsia="Times New Roman" w:cs="Arial"/>
                <w:color w:val="000000"/>
                <w:sz w:val="16"/>
                <w:szCs w:val="16"/>
              </w:rPr>
              <w:t>S2-211622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89F6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82F2D" w14:textId="77777777" w:rsidR="00061339" w:rsidRDefault="00061339" w:rsidP="002275DB">
            <w:pPr>
              <w:rPr>
                <w:rFonts w:eastAsia="Times New Roman"/>
              </w:rPr>
            </w:pPr>
            <w:r>
              <w:rPr>
                <w:rFonts w:eastAsia="Times New Roman" w:cs="Arial"/>
                <w:color w:val="000000"/>
                <w:sz w:val="16"/>
                <w:szCs w:val="16"/>
              </w:rPr>
              <w:t>New Study on Network and Service Operations for Energy Utilities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6956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DA7B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9076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E8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190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1A2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A52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E77D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97630" w14:textId="77777777" w:rsidR="00061339" w:rsidRDefault="00061339" w:rsidP="002275DB">
            <w:pPr>
              <w:rPr>
                <w:rFonts w:eastAsia="Times New Roman"/>
                <w:sz w:val="24"/>
                <w:szCs w:val="24"/>
              </w:rPr>
            </w:pPr>
            <w:r>
              <w:rPr>
                <w:rFonts w:eastAsia="Times New Roman" w:cs="Arial"/>
                <w:color w:val="000000"/>
                <w:sz w:val="16"/>
                <w:szCs w:val="16"/>
              </w:rPr>
              <w:t>Revision of SP-211444r03.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D08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88524" w14:textId="77777777" w:rsidR="00061339" w:rsidRDefault="00061339" w:rsidP="002275DB">
            <w:pPr>
              <w:rPr>
                <w:rFonts w:eastAsia="Times New Roman"/>
              </w:rPr>
            </w:pPr>
          </w:p>
        </w:tc>
      </w:tr>
      <w:tr w:rsidR="00061339" w14:paraId="371156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9DF14"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B2E5" w14:textId="77777777" w:rsidR="00061339" w:rsidRDefault="00061339" w:rsidP="002275DB">
            <w:pPr>
              <w:rPr>
                <w:rFonts w:eastAsia="Times New Roman"/>
              </w:rPr>
            </w:pPr>
            <w:r>
              <w:rPr>
                <w:rFonts w:eastAsia="Times New Roman" w:cs="Arial"/>
                <w:color w:val="000000"/>
                <w:sz w:val="16"/>
                <w:szCs w:val="16"/>
              </w:rPr>
              <w:t>S2-211338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ED09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CD35" w14:textId="77777777" w:rsidR="00061339" w:rsidRDefault="00061339" w:rsidP="002275DB">
            <w:pPr>
              <w:rPr>
                <w:rFonts w:eastAsia="Times New Roman"/>
              </w:rPr>
            </w:pPr>
            <w:r>
              <w:rPr>
                <w:rFonts w:eastAsia="Times New Roman" w:cs="Arial"/>
                <w:color w:val="000000"/>
                <w:sz w:val="16"/>
                <w:szCs w:val="16"/>
              </w:rPr>
              <w:t>SID New: Feasibility Study on 5G Media Service Enablers [WI Code: FS_5G_MSE; UID: 940010]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E50AF"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A08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E193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A5C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934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23E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DF55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9B6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729D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D2CF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2F657" w14:textId="77777777" w:rsidR="00061339" w:rsidRDefault="00061339" w:rsidP="002275DB">
            <w:pPr>
              <w:rPr>
                <w:rFonts w:eastAsia="Times New Roman"/>
              </w:rPr>
            </w:pPr>
          </w:p>
        </w:tc>
      </w:tr>
      <w:tr w:rsidR="00061339" w14:paraId="189E063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F00AC"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9990E" w14:textId="77777777" w:rsidR="00061339" w:rsidRDefault="00061339" w:rsidP="002275DB">
            <w:pPr>
              <w:rPr>
                <w:rFonts w:eastAsia="Times New Roman"/>
              </w:rPr>
            </w:pPr>
            <w:r>
              <w:rPr>
                <w:rFonts w:eastAsia="Times New Roman" w:cs="Arial"/>
                <w:color w:val="000000"/>
                <w:sz w:val="16"/>
                <w:szCs w:val="16"/>
              </w:rPr>
              <w:t>S2-211364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8E5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F95A6" w14:textId="77777777" w:rsidR="00061339" w:rsidRDefault="00061339" w:rsidP="002275DB">
            <w:pPr>
              <w:rPr>
                <w:rFonts w:eastAsia="Times New Roman"/>
              </w:rPr>
            </w:pPr>
            <w:r>
              <w:rPr>
                <w:rFonts w:eastAsia="Times New Roman" w:cs="Arial"/>
                <w:color w:val="000000"/>
                <w:sz w:val="16"/>
                <w:szCs w:val="16"/>
              </w:rPr>
              <w:t>New SID on privacy of identifiers over radio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CD18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FFCA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CFBE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9515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36B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68E5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E4AF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E862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E38C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4E84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F0E21" w14:textId="77777777" w:rsidR="00061339" w:rsidRDefault="00061339" w:rsidP="002275DB">
            <w:pPr>
              <w:rPr>
                <w:rFonts w:eastAsia="Times New Roman"/>
              </w:rPr>
            </w:pPr>
          </w:p>
        </w:tc>
      </w:tr>
      <w:tr w:rsidR="00061339" w14:paraId="5CFF19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254EA"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04710" w14:textId="77777777" w:rsidR="00061339" w:rsidRDefault="00061339" w:rsidP="002275DB">
            <w:pPr>
              <w:rPr>
                <w:rFonts w:eastAsia="Times New Roman"/>
              </w:rPr>
            </w:pPr>
            <w:r>
              <w:rPr>
                <w:rFonts w:eastAsia="Times New Roman" w:cs="Arial"/>
                <w:color w:val="000000"/>
                <w:sz w:val="16"/>
                <w:szCs w:val="16"/>
              </w:rPr>
              <w:t>S2-211432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2F12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B31D0" w14:textId="77777777" w:rsidR="00061339" w:rsidRDefault="00061339" w:rsidP="002275DB">
            <w:pPr>
              <w:rPr>
                <w:rFonts w:eastAsia="Times New Roman"/>
              </w:rPr>
            </w:pPr>
            <w:r>
              <w:rPr>
                <w:rFonts w:eastAsia="Times New Roman" w:cs="Arial"/>
                <w:color w:val="000000"/>
                <w:sz w:val="16"/>
                <w:szCs w:val="16"/>
              </w:rPr>
              <w:t>New Study on Fault Supervision Evolution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2CE5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352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074A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7E4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C17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C45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FBBF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ABF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165FD" w14:textId="77777777" w:rsidR="00061339" w:rsidRDefault="00061339" w:rsidP="002275DB">
            <w:pPr>
              <w:rPr>
                <w:rFonts w:eastAsia="Times New Roman"/>
                <w:sz w:val="24"/>
                <w:szCs w:val="24"/>
              </w:rPr>
            </w:pPr>
            <w:r>
              <w:rPr>
                <w:rFonts w:eastAsia="Times New Roman" w:cs="Arial"/>
                <w:color w:val="000000"/>
                <w:sz w:val="16"/>
                <w:szCs w:val="16"/>
              </w:rPr>
              <w:t>Removed from Block Approval. CC#4: Postponed. SA WG5 to further consider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28131"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2FCF4" w14:textId="77777777" w:rsidR="00061339" w:rsidRDefault="00061339" w:rsidP="002275DB">
            <w:pPr>
              <w:rPr>
                <w:rFonts w:eastAsia="Times New Roman"/>
              </w:rPr>
            </w:pPr>
          </w:p>
        </w:tc>
      </w:tr>
      <w:tr w:rsidR="00061339" w14:paraId="752CB86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C8198"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474B1" w14:textId="77777777" w:rsidR="00061339" w:rsidRDefault="00061339" w:rsidP="002275DB">
            <w:pPr>
              <w:rPr>
                <w:rFonts w:eastAsia="Times New Roman"/>
              </w:rPr>
            </w:pPr>
            <w:r>
              <w:rPr>
                <w:rFonts w:eastAsia="Times New Roman" w:cs="Arial"/>
                <w:color w:val="000000"/>
                <w:sz w:val="16"/>
                <w:szCs w:val="16"/>
              </w:rPr>
              <w:t>S2-211433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D874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BE551" w14:textId="77777777" w:rsidR="00061339" w:rsidRDefault="00061339" w:rsidP="002275DB">
            <w:pPr>
              <w:rPr>
                <w:rFonts w:eastAsia="Times New Roman"/>
              </w:rPr>
            </w:pPr>
            <w:r>
              <w:rPr>
                <w:rFonts w:eastAsia="Times New Roman" w:cs="Arial"/>
                <w:color w:val="000000"/>
                <w:sz w:val="16"/>
                <w:szCs w:val="16"/>
              </w:rPr>
              <w:t>New Study on Key Quality Indicators (KQIs) for 5G service experience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9408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E18E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DE1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F1E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FC63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32A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F95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EE8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480E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194E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B29BB" w14:textId="77777777" w:rsidR="00061339" w:rsidRDefault="00061339" w:rsidP="002275DB">
            <w:pPr>
              <w:rPr>
                <w:rFonts w:eastAsia="Times New Roman"/>
              </w:rPr>
            </w:pPr>
          </w:p>
        </w:tc>
      </w:tr>
      <w:tr w:rsidR="00061339" w14:paraId="6954A7F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B66F1"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8FA72" w14:textId="77777777" w:rsidR="00061339" w:rsidRDefault="00061339" w:rsidP="002275DB">
            <w:pPr>
              <w:rPr>
                <w:rFonts w:eastAsia="Times New Roman"/>
              </w:rPr>
            </w:pPr>
            <w:r>
              <w:rPr>
                <w:rFonts w:eastAsia="Times New Roman" w:cs="Arial"/>
                <w:color w:val="000000"/>
                <w:sz w:val="16"/>
                <w:szCs w:val="16"/>
              </w:rPr>
              <w:t>S2-211435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CF1E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8385B" w14:textId="77777777" w:rsidR="00061339" w:rsidRDefault="00061339" w:rsidP="002275DB">
            <w:pPr>
              <w:rPr>
                <w:rFonts w:eastAsia="Times New Roman"/>
              </w:rPr>
            </w:pPr>
            <w:r>
              <w:rPr>
                <w:rFonts w:eastAsia="Times New Roman" w:cs="Arial"/>
                <w:color w:val="000000"/>
                <w:sz w:val="16"/>
                <w:szCs w:val="16"/>
              </w:rPr>
              <w:t>New Study on Enhancement of the management aspects related to 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6B90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FD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7AFA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9C4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031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363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D67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92C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8023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9169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3DA25" w14:textId="77777777" w:rsidR="00061339" w:rsidRDefault="00061339" w:rsidP="002275DB">
            <w:pPr>
              <w:rPr>
                <w:rFonts w:eastAsia="Times New Roman"/>
              </w:rPr>
            </w:pPr>
          </w:p>
        </w:tc>
      </w:tr>
      <w:tr w:rsidR="00061339" w14:paraId="5B1ACF9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D7A23"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379C3" w14:textId="77777777" w:rsidR="00061339" w:rsidRDefault="00061339" w:rsidP="002275DB">
            <w:pPr>
              <w:rPr>
                <w:rFonts w:eastAsia="Times New Roman"/>
              </w:rPr>
            </w:pPr>
            <w:r>
              <w:rPr>
                <w:rFonts w:eastAsia="Times New Roman" w:cs="Arial"/>
                <w:color w:val="000000"/>
                <w:sz w:val="16"/>
                <w:szCs w:val="16"/>
              </w:rPr>
              <w:t>S2-211436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3212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BC3EA" w14:textId="77777777" w:rsidR="00061339" w:rsidRDefault="00061339" w:rsidP="002275DB">
            <w:pPr>
              <w:rPr>
                <w:rFonts w:eastAsia="Times New Roman"/>
              </w:rPr>
            </w:pPr>
            <w:r>
              <w:rPr>
                <w:rFonts w:eastAsia="Times New Roman" w:cs="Arial"/>
                <w:color w:val="000000"/>
                <w:sz w:val="16"/>
                <w:szCs w:val="16"/>
              </w:rPr>
              <w:t>New Study on enhancement of management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7AD5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0D6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29F3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2B5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43C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694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8EC5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ECD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4144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A996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B9B1F" w14:textId="77777777" w:rsidR="00061339" w:rsidRDefault="00061339" w:rsidP="002275DB">
            <w:pPr>
              <w:rPr>
                <w:rFonts w:eastAsia="Times New Roman"/>
              </w:rPr>
            </w:pPr>
          </w:p>
        </w:tc>
      </w:tr>
      <w:tr w:rsidR="00061339" w14:paraId="7B49E80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B0A88"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FD71B" w14:textId="77777777" w:rsidR="00061339" w:rsidRDefault="00061339" w:rsidP="002275DB">
            <w:pPr>
              <w:rPr>
                <w:rFonts w:eastAsia="Times New Roman"/>
              </w:rPr>
            </w:pPr>
            <w:r>
              <w:rPr>
                <w:rFonts w:eastAsia="Times New Roman" w:cs="Arial"/>
                <w:color w:val="000000"/>
                <w:sz w:val="16"/>
                <w:szCs w:val="16"/>
              </w:rPr>
              <w:t>S2-211440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BD62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3DB4F" w14:textId="77777777" w:rsidR="00061339" w:rsidRDefault="00061339" w:rsidP="002275DB">
            <w:pPr>
              <w:rPr>
                <w:rFonts w:eastAsia="Times New Roman"/>
              </w:rPr>
            </w:pPr>
            <w:r>
              <w:rPr>
                <w:rFonts w:eastAsia="Times New Roman" w:cs="Arial"/>
                <w:color w:val="000000"/>
                <w:sz w:val="16"/>
                <w:szCs w:val="16"/>
              </w:rPr>
              <w:t>New Study on new aspects of EE for 5G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153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74B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69E0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846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E60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775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845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D542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2FE7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8027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2E7F8" w14:textId="77777777" w:rsidR="00061339" w:rsidRDefault="00061339" w:rsidP="002275DB">
            <w:pPr>
              <w:rPr>
                <w:rFonts w:eastAsia="Times New Roman"/>
              </w:rPr>
            </w:pPr>
          </w:p>
        </w:tc>
      </w:tr>
      <w:tr w:rsidR="00061339" w14:paraId="25EF949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7A465"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A8BBD" w14:textId="77777777" w:rsidR="00061339" w:rsidRDefault="00061339" w:rsidP="002275DB">
            <w:pPr>
              <w:rPr>
                <w:rFonts w:eastAsia="Times New Roman"/>
              </w:rPr>
            </w:pPr>
            <w:r>
              <w:rPr>
                <w:rFonts w:eastAsia="Times New Roman" w:cs="Arial"/>
                <w:color w:val="000000"/>
                <w:sz w:val="16"/>
                <w:szCs w:val="16"/>
              </w:rPr>
              <w:t>S2-211442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F8B5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1F6A7" w14:textId="77777777" w:rsidR="00061339" w:rsidRDefault="00061339" w:rsidP="002275DB">
            <w:pPr>
              <w:rPr>
                <w:rFonts w:eastAsia="Times New Roman"/>
              </w:rPr>
            </w:pPr>
            <w:r>
              <w:rPr>
                <w:rFonts w:eastAsia="Times New Roman" w:cs="Arial"/>
                <w:color w:val="000000"/>
                <w:sz w:val="16"/>
                <w:szCs w:val="16"/>
              </w:rPr>
              <w:t>New Study on Deterministic Communication Service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0415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80D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D52C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DEB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D9C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739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48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3172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BE0A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623F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E5E2C" w14:textId="77777777" w:rsidR="00061339" w:rsidRDefault="00061339" w:rsidP="002275DB">
            <w:pPr>
              <w:rPr>
                <w:rFonts w:eastAsia="Times New Roman"/>
              </w:rPr>
            </w:pPr>
          </w:p>
        </w:tc>
      </w:tr>
      <w:tr w:rsidR="00061339" w14:paraId="1855A3D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4B0E2"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2BF3E" w14:textId="77777777" w:rsidR="00061339" w:rsidRDefault="00061339" w:rsidP="002275DB">
            <w:pPr>
              <w:rPr>
                <w:rFonts w:eastAsia="Times New Roman"/>
              </w:rPr>
            </w:pPr>
            <w:r>
              <w:rPr>
                <w:rFonts w:eastAsia="Times New Roman" w:cs="Arial"/>
                <w:color w:val="000000"/>
                <w:sz w:val="16"/>
                <w:szCs w:val="16"/>
              </w:rPr>
              <w:t>S2-211443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F922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6B9D6" w14:textId="77777777" w:rsidR="00061339" w:rsidRDefault="00061339" w:rsidP="002275DB">
            <w:pPr>
              <w:rPr>
                <w:rFonts w:eastAsia="Times New Roman"/>
              </w:rPr>
            </w:pPr>
            <w:r>
              <w:rPr>
                <w:rFonts w:eastAsia="Times New Roman" w:cs="Arial"/>
                <w:color w:val="000000"/>
                <w:sz w:val="16"/>
                <w:szCs w:val="16"/>
              </w:rPr>
              <w:t>New Study on AI/ 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40E2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A59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161C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034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FE6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D3F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A0C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4A9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27D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B387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28F71" w14:textId="77777777" w:rsidR="00061339" w:rsidRDefault="00061339" w:rsidP="002275DB">
            <w:pPr>
              <w:rPr>
                <w:rFonts w:eastAsia="Times New Roman"/>
              </w:rPr>
            </w:pPr>
          </w:p>
        </w:tc>
      </w:tr>
      <w:tr w:rsidR="00061339" w14:paraId="36C959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B3504"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D9FFD" w14:textId="77777777" w:rsidR="00061339" w:rsidRDefault="00061339" w:rsidP="002275DB">
            <w:pPr>
              <w:rPr>
                <w:rFonts w:eastAsia="Times New Roman"/>
              </w:rPr>
            </w:pPr>
            <w:r>
              <w:rPr>
                <w:rFonts w:eastAsia="Times New Roman" w:cs="Arial"/>
                <w:color w:val="000000"/>
                <w:sz w:val="16"/>
                <w:szCs w:val="16"/>
              </w:rPr>
              <w:t>S2-211445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75F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D6263" w14:textId="77777777" w:rsidR="00061339" w:rsidRDefault="00061339" w:rsidP="002275DB">
            <w:pPr>
              <w:rPr>
                <w:rFonts w:eastAsia="Times New Roman"/>
              </w:rPr>
            </w:pPr>
            <w:r>
              <w:rPr>
                <w:rFonts w:eastAsia="Times New Roman" w:cs="Arial"/>
                <w:color w:val="000000"/>
                <w:sz w:val="16"/>
                <w:szCs w:val="16"/>
              </w:rPr>
              <w:t>New Study on evaluation of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4721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AB00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EFEA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C93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75E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503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DB3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F61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B9B2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B4BF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EB3ED" w14:textId="77777777" w:rsidR="00061339" w:rsidRDefault="00061339" w:rsidP="002275DB">
            <w:pPr>
              <w:rPr>
                <w:rFonts w:eastAsia="Times New Roman"/>
              </w:rPr>
            </w:pPr>
          </w:p>
        </w:tc>
      </w:tr>
      <w:tr w:rsidR="00061339" w14:paraId="62A0DDB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A50A5"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4B40B" w14:textId="77777777" w:rsidR="00061339" w:rsidRDefault="00061339" w:rsidP="002275DB">
            <w:pPr>
              <w:rPr>
                <w:rFonts w:eastAsia="Times New Roman"/>
              </w:rPr>
            </w:pPr>
            <w:r>
              <w:rPr>
                <w:rFonts w:eastAsia="Times New Roman" w:cs="Arial"/>
                <w:color w:val="000000"/>
                <w:sz w:val="16"/>
                <w:szCs w:val="16"/>
              </w:rPr>
              <w:t>S2-211446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C54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B8F2F" w14:textId="77777777" w:rsidR="00061339" w:rsidRDefault="00061339" w:rsidP="002275DB">
            <w:pPr>
              <w:rPr>
                <w:rFonts w:eastAsia="Times New Roman"/>
              </w:rPr>
            </w:pPr>
            <w:r>
              <w:rPr>
                <w:rFonts w:eastAsia="Times New Roman" w:cs="Arial"/>
                <w:color w:val="000000"/>
                <w:sz w:val="16"/>
                <w:szCs w:val="16"/>
              </w:rPr>
              <w:t>New Study on enhancement of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0AA8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A0C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D42D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AE0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6E5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17D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BA6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9FE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748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7093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9DA19" w14:textId="77777777" w:rsidR="00061339" w:rsidRDefault="00061339" w:rsidP="002275DB">
            <w:pPr>
              <w:rPr>
                <w:rFonts w:eastAsia="Times New Roman"/>
              </w:rPr>
            </w:pPr>
          </w:p>
        </w:tc>
      </w:tr>
      <w:tr w:rsidR="00061339" w14:paraId="4086A5F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710F2" w14:textId="77777777" w:rsidR="00061339" w:rsidRDefault="00061339" w:rsidP="002275DB">
            <w:pPr>
              <w:rPr>
                <w:rFonts w:eastAsia="Times New Roman"/>
                <w:sz w:val="24"/>
                <w:szCs w:val="24"/>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1EEBB" w14:textId="77777777" w:rsidR="00061339" w:rsidRDefault="00061339" w:rsidP="002275DB">
            <w:pPr>
              <w:rPr>
                <w:rFonts w:eastAsia="Times New Roman"/>
              </w:rPr>
            </w:pPr>
            <w:r>
              <w:rPr>
                <w:rFonts w:eastAsia="Times New Roman" w:cs="Arial"/>
                <w:color w:val="000000"/>
                <w:sz w:val="16"/>
                <w:szCs w:val="16"/>
              </w:rPr>
              <w:t>S2-211447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0351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216FD" w14:textId="77777777" w:rsidR="00061339" w:rsidRDefault="00061339" w:rsidP="002275DB">
            <w:pPr>
              <w:rPr>
                <w:rFonts w:eastAsia="Times New Roman"/>
              </w:rPr>
            </w:pPr>
            <w:r>
              <w:rPr>
                <w:rFonts w:eastAsia="Times New Roman" w:cs="Arial"/>
                <w:color w:val="000000"/>
                <w:sz w:val="16"/>
                <w:szCs w:val="16"/>
              </w:rPr>
              <w:t>New Study on Charging Aspects for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8BB2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0BFC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B063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B72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B3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953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7E6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4A0A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473B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945F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F18C9" w14:textId="77777777" w:rsidR="00061339" w:rsidRDefault="00061339" w:rsidP="002275DB">
            <w:pPr>
              <w:rPr>
                <w:rFonts w:eastAsia="Times New Roman"/>
              </w:rPr>
            </w:pPr>
          </w:p>
        </w:tc>
      </w:tr>
      <w:tr w:rsidR="00061339" w14:paraId="66AC20A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AEC5A"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9DB76" w14:textId="77777777" w:rsidR="00061339" w:rsidRDefault="00061339" w:rsidP="002275DB">
            <w:pPr>
              <w:rPr>
                <w:rFonts w:eastAsia="Times New Roman"/>
              </w:rPr>
            </w:pPr>
            <w:r>
              <w:rPr>
                <w:rFonts w:eastAsia="Times New Roman" w:cs="Arial"/>
                <w:color w:val="000000"/>
                <w:sz w:val="16"/>
                <w:szCs w:val="16"/>
              </w:rPr>
              <w:t>S2-211450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5228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939CD" w14:textId="77777777" w:rsidR="00061339" w:rsidRDefault="00061339" w:rsidP="002275DB">
            <w:pPr>
              <w:rPr>
                <w:rFonts w:eastAsia="Times New Roman"/>
              </w:rPr>
            </w:pPr>
            <w:r>
              <w:rPr>
                <w:rFonts w:eastAsia="Times New Roman" w:cs="Arial"/>
                <w:color w:val="000000"/>
                <w:sz w:val="16"/>
                <w:szCs w:val="16"/>
              </w:rPr>
              <w:t>New Study on enhanced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B5B3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8375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FA19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776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A7F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3F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0880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ECE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343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DD47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BA315" w14:textId="77777777" w:rsidR="00061339" w:rsidRDefault="00061339" w:rsidP="002275DB">
            <w:pPr>
              <w:rPr>
                <w:rFonts w:eastAsia="Times New Roman"/>
              </w:rPr>
            </w:pPr>
          </w:p>
        </w:tc>
      </w:tr>
      <w:tr w:rsidR="00061339" w14:paraId="1D28FA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DF0E6"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8AE9" w14:textId="77777777" w:rsidR="00061339" w:rsidRDefault="00061339" w:rsidP="002275DB">
            <w:pPr>
              <w:rPr>
                <w:rFonts w:eastAsia="Times New Roman"/>
              </w:rPr>
            </w:pPr>
            <w:r>
              <w:rPr>
                <w:rFonts w:eastAsia="Times New Roman" w:cs="Arial"/>
                <w:color w:val="000000"/>
                <w:sz w:val="16"/>
                <w:szCs w:val="16"/>
              </w:rPr>
              <w:t>S2-211513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0E11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7FE07" w14:textId="77777777" w:rsidR="00061339" w:rsidRDefault="00061339" w:rsidP="002275DB">
            <w:pPr>
              <w:rPr>
                <w:rFonts w:eastAsia="Times New Roman"/>
              </w:rPr>
            </w:pPr>
            <w:r>
              <w:rPr>
                <w:rFonts w:eastAsia="Times New Roman" w:cs="Arial"/>
                <w:color w:val="000000"/>
                <w:sz w:val="16"/>
                <w:szCs w:val="16"/>
              </w:rPr>
              <w:t>New SID on Application Data Analytics Enablement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9481A"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00D8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2AB5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2DE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F9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7DE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6D13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600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CEC5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34B3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BB72" w14:textId="77777777" w:rsidR="00061339" w:rsidRDefault="00061339" w:rsidP="002275DB">
            <w:pPr>
              <w:rPr>
                <w:rFonts w:eastAsia="Times New Roman"/>
              </w:rPr>
            </w:pPr>
          </w:p>
        </w:tc>
      </w:tr>
      <w:tr w:rsidR="00061339" w14:paraId="443997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644FE"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9DE4" w14:textId="77777777" w:rsidR="00061339" w:rsidRDefault="00061339" w:rsidP="002275DB">
            <w:pPr>
              <w:rPr>
                <w:rFonts w:eastAsia="Times New Roman"/>
              </w:rPr>
            </w:pPr>
            <w:r>
              <w:rPr>
                <w:rFonts w:eastAsia="Times New Roman" w:cs="Arial"/>
                <w:color w:val="000000"/>
                <w:sz w:val="16"/>
                <w:szCs w:val="16"/>
              </w:rPr>
              <w:t>S2-211514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2F09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4DCF9" w14:textId="77777777" w:rsidR="00061339" w:rsidRDefault="00061339" w:rsidP="002275DB">
            <w:pPr>
              <w:rPr>
                <w:rFonts w:eastAsia="Times New Roman"/>
              </w:rPr>
            </w:pPr>
            <w:r>
              <w:rPr>
                <w:rFonts w:eastAsia="Times New Roman" w:cs="Arial"/>
                <w:color w:val="000000"/>
                <w:sz w:val="16"/>
                <w:szCs w:val="16"/>
              </w:rPr>
              <w:t>New SID on Sharing of administrative configuration between interconnected MC service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E098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189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BD92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5C89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E12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5FB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55B6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0A0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5308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3D8B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E330F" w14:textId="77777777" w:rsidR="00061339" w:rsidRDefault="00061339" w:rsidP="002275DB">
            <w:pPr>
              <w:rPr>
                <w:rFonts w:eastAsia="Times New Roman"/>
              </w:rPr>
            </w:pPr>
          </w:p>
        </w:tc>
      </w:tr>
      <w:tr w:rsidR="00061339" w14:paraId="7732786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7F6E8"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81F1D" w14:textId="77777777" w:rsidR="00061339" w:rsidRDefault="00061339" w:rsidP="002275DB">
            <w:pPr>
              <w:rPr>
                <w:rFonts w:eastAsia="Times New Roman"/>
              </w:rPr>
            </w:pPr>
            <w:r>
              <w:rPr>
                <w:rFonts w:eastAsia="Times New Roman" w:cs="Arial"/>
                <w:color w:val="000000"/>
                <w:sz w:val="16"/>
                <w:szCs w:val="16"/>
              </w:rPr>
              <w:t>S2-211515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66B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4EE5" w14:textId="77777777" w:rsidR="00061339" w:rsidRDefault="00061339" w:rsidP="002275DB">
            <w:pPr>
              <w:rPr>
                <w:rFonts w:eastAsia="Times New Roman"/>
              </w:rPr>
            </w:pPr>
            <w:r>
              <w:rPr>
                <w:rFonts w:eastAsia="Times New Roman" w:cs="Arial"/>
                <w:color w:val="000000"/>
                <w:sz w:val="16"/>
                <w:szCs w:val="16"/>
              </w:rPr>
              <w:t>New SID on Application layer support for Personal IoT and Residential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D82A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B1EB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6DDC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5E5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760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809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BA56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617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B6A0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EA81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4551F" w14:textId="77777777" w:rsidR="00061339" w:rsidRDefault="00061339" w:rsidP="002275DB">
            <w:pPr>
              <w:rPr>
                <w:rFonts w:eastAsia="Times New Roman"/>
              </w:rPr>
            </w:pPr>
          </w:p>
        </w:tc>
      </w:tr>
      <w:tr w:rsidR="00061339" w14:paraId="3B8DEF9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0ED37" w14:textId="77777777" w:rsidR="00061339" w:rsidRDefault="00061339" w:rsidP="002275D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93803" w14:textId="77777777" w:rsidR="00061339" w:rsidRDefault="00061339" w:rsidP="002275DB">
            <w:pPr>
              <w:rPr>
                <w:rFonts w:eastAsia="Times New Roman"/>
              </w:rPr>
            </w:pPr>
            <w:r>
              <w:rPr>
                <w:rFonts w:eastAsia="Times New Roman" w:cs="Arial"/>
                <w:color w:val="000000"/>
                <w:sz w:val="16"/>
                <w:szCs w:val="16"/>
              </w:rPr>
              <w:t>S2-211516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6AD8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CA142" w14:textId="77777777" w:rsidR="00061339" w:rsidRDefault="00061339" w:rsidP="002275DB">
            <w:pPr>
              <w:rPr>
                <w:rFonts w:eastAsia="Times New Roman"/>
              </w:rPr>
            </w:pPr>
            <w:r>
              <w:rPr>
                <w:rFonts w:eastAsia="Times New Roman" w:cs="Arial"/>
                <w:color w:val="000000"/>
                <w:sz w:val="16"/>
                <w:szCs w:val="16"/>
              </w:rPr>
              <w:t>New SID on Mission Critical ad hoc group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3532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A6B9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D766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57B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2D5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EB4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F2B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D57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CAD8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9FE2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78CB6" w14:textId="77777777" w:rsidR="00061339" w:rsidRDefault="00061339" w:rsidP="002275DB">
            <w:pPr>
              <w:rPr>
                <w:rFonts w:eastAsia="Times New Roman"/>
              </w:rPr>
            </w:pPr>
          </w:p>
        </w:tc>
      </w:tr>
      <w:tr w:rsidR="00061339" w14:paraId="27A9B39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D6D04"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C0148" w14:textId="77777777" w:rsidR="00061339" w:rsidRDefault="00061339" w:rsidP="002275DB">
            <w:pPr>
              <w:rPr>
                <w:rFonts w:eastAsia="Times New Roman"/>
              </w:rPr>
            </w:pPr>
            <w:r>
              <w:rPr>
                <w:rFonts w:eastAsia="Times New Roman" w:cs="Arial"/>
                <w:color w:val="000000"/>
                <w:sz w:val="16"/>
                <w:szCs w:val="16"/>
              </w:rPr>
              <w:t>S2-211566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9DDED"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3C4D6" w14:textId="77777777" w:rsidR="00061339" w:rsidRDefault="00061339" w:rsidP="002275DB">
            <w:pPr>
              <w:rPr>
                <w:rFonts w:eastAsia="Times New Roman"/>
              </w:rPr>
            </w:pPr>
            <w:r>
              <w:rPr>
                <w:rFonts w:eastAsia="Times New Roman" w:cs="Arial"/>
                <w:color w:val="000000"/>
                <w:sz w:val="16"/>
                <w:szCs w:val="16"/>
              </w:rPr>
              <w:t>New WID on enhanced capability for SMS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0369" w14:textId="77777777" w:rsidR="00061339" w:rsidRDefault="00061339" w:rsidP="002275D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699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8D2F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275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9B7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559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8F3B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AC4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2D526" w14:textId="77777777" w:rsidR="00061339" w:rsidRDefault="00061339" w:rsidP="002275DB">
            <w:pPr>
              <w:rPr>
                <w:rFonts w:eastAsia="Times New Roman"/>
                <w:sz w:val="24"/>
                <w:szCs w:val="24"/>
              </w:rPr>
            </w:pPr>
            <w:r>
              <w:rPr>
                <w:rFonts w:eastAsia="Times New Roman" w:cs="Arial"/>
                <w:color w:val="000000"/>
                <w:sz w:val="16"/>
                <w:szCs w:val="16"/>
              </w:rPr>
              <w:t>CC#2: For further discussion.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7E5AE"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2F3A5" w14:textId="77777777" w:rsidR="00061339" w:rsidRDefault="00061339" w:rsidP="002275DB">
            <w:pPr>
              <w:rPr>
                <w:rFonts w:eastAsia="Times New Roman"/>
              </w:rPr>
            </w:pPr>
          </w:p>
        </w:tc>
      </w:tr>
      <w:tr w:rsidR="00061339" w14:paraId="00BA9D6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B9FF7"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4A717" w14:textId="77777777" w:rsidR="00061339" w:rsidRDefault="00061339" w:rsidP="002275DB">
            <w:pPr>
              <w:rPr>
                <w:rFonts w:eastAsia="Times New Roman"/>
              </w:rPr>
            </w:pPr>
            <w:r>
              <w:rPr>
                <w:rFonts w:eastAsia="Times New Roman" w:cs="Arial"/>
                <w:color w:val="000000"/>
                <w:sz w:val="16"/>
                <w:szCs w:val="16"/>
              </w:rPr>
              <w:t>S2-211567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AE776"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65FE" w14:textId="77777777" w:rsidR="00061339" w:rsidRDefault="00061339" w:rsidP="002275DB">
            <w:pPr>
              <w:rPr>
                <w:rFonts w:eastAsia="Times New Roman"/>
              </w:rPr>
            </w:pPr>
            <w:r>
              <w:rPr>
                <w:rFonts w:eastAsia="Times New Roman" w:cs="Arial"/>
                <w:color w:val="000000"/>
                <w:sz w:val="16"/>
                <w:szCs w:val="16"/>
              </w:rPr>
              <w:t>22.261 CR0618R1 (Rel-18, 'B'): Enhanced capability for short message with delivery time limitation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B017" w14:textId="77777777" w:rsidR="00061339" w:rsidRDefault="00061339" w:rsidP="002275D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F54FF" w14:textId="77777777" w:rsidR="00061339" w:rsidRDefault="00061339" w:rsidP="002275DB">
            <w:pPr>
              <w:rPr>
                <w:rFonts w:eastAsia="Times New Roman"/>
              </w:rPr>
            </w:pPr>
            <w:r>
              <w:rPr>
                <w:rFonts w:eastAsia="Times New Roman"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C9108" w14:textId="77777777" w:rsidR="00061339" w:rsidRDefault="00061339" w:rsidP="002275DB">
            <w:pPr>
              <w:rPr>
                <w:rFonts w:eastAsia="Times New Roman"/>
              </w:rPr>
            </w:pPr>
            <w:r>
              <w:rPr>
                <w:rFonts w:eastAsia="Times New Roman" w:cs="Arial"/>
                <w:color w:val="000000"/>
                <w:sz w:val="16"/>
                <w:szCs w:val="16"/>
              </w:rPr>
              <w:t>0618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A3F1"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22BB2"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308A8" w14:textId="77777777" w:rsidR="00061339" w:rsidRDefault="00061339" w:rsidP="002275DB">
            <w:pPr>
              <w:rPr>
                <w:rFonts w:eastAsia="Times New Roman"/>
              </w:rPr>
            </w:pPr>
            <w:r>
              <w:rPr>
                <w:rFonts w:eastAsia="Times New Roman" w:cs="Arial"/>
                <w:color w:val="000000"/>
                <w:sz w:val="16"/>
                <w:szCs w:val="16"/>
              </w:rPr>
              <w:t>18.4.0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FE95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6FC41" w14:textId="77777777" w:rsidR="00061339" w:rsidRDefault="00061339" w:rsidP="002275DB">
            <w:pPr>
              <w:rPr>
                <w:rFonts w:eastAsia="Times New Roman"/>
              </w:rPr>
            </w:pPr>
            <w:r>
              <w:rPr>
                <w:rFonts w:eastAsia="Times New Roman" w:cs="Arial"/>
                <w:color w:val="000000"/>
                <w:sz w:val="16"/>
                <w:szCs w:val="16"/>
              </w:rPr>
              <w:t>DUMMY,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8210F" w14:textId="77777777" w:rsidR="00061339" w:rsidRDefault="00061339" w:rsidP="002275DB">
            <w:pPr>
              <w:rPr>
                <w:rFonts w:eastAsia="Times New Roman"/>
              </w:rPr>
            </w:pPr>
            <w:r>
              <w:rPr>
                <w:rFonts w:eastAsia="Times New Roman" w:cs="Arial"/>
                <w:color w:val="000000"/>
                <w:sz w:val="16"/>
                <w:szCs w:val="16"/>
              </w:rPr>
              <w:t>Revision of noted S1-214151. Related to proposed eSMS MiniWID in SP-211566. CC#2: For further discussion.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8EEF4"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3CA74" w14:textId="77777777" w:rsidR="00061339" w:rsidRDefault="00061339" w:rsidP="002275DB">
            <w:pPr>
              <w:rPr>
                <w:rFonts w:eastAsia="Times New Roman"/>
              </w:rPr>
            </w:pPr>
          </w:p>
        </w:tc>
      </w:tr>
      <w:tr w:rsidR="00061339" w14:paraId="66818AE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478E5"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96D4" w14:textId="77777777" w:rsidR="00061339" w:rsidRDefault="00061339" w:rsidP="002275DB">
            <w:pPr>
              <w:rPr>
                <w:rFonts w:eastAsia="Times New Roman"/>
              </w:rPr>
            </w:pPr>
            <w:r>
              <w:rPr>
                <w:rFonts w:eastAsia="Times New Roman" w:cs="Arial"/>
                <w:color w:val="000000"/>
                <w:sz w:val="16"/>
                <w:szCs w:val="16"/>
              </w:rPr>
              <w:t>S2-211362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F363"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1C6D0" w14:textId="77777777" w:rsidR="00061339" w:rsidRDefault="00061339" w:rsidP="002275DB">
            <w:pPr>
              <w:rPr>
                <w:rFonts w:eastAsia="Times New Roman"/>
              </w:rPr>
            </w:pPr>
            <w:r>
              <w:rPr>
                <w:rFonts w:eastAsia="Times New Roman" w:cs="Arial"/>
                <w:color w:val="000000"/>
                <w:sz w:val="16"/>
                <w:szCs w:val="16"/>
              </w:rPr>
              <w:t>New WID on Security Assurance Specification for Management Function (MnF)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5085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D97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BDEF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448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E09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65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9C3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A0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CCD6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17DE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6EBD1" w14:textId="77777777" w:rsidR="00061339" w:rsidRDefault="00061339" w:rsidP="002275DB">
            <w:pPr>
              <w:rPr>
                <w:rFonts w:eastAsia="Times New Roman"/>
              </w:rPr>
            </w:pPr>
          </w:p>
        </w:tc>
      </w:tr>
      <w:tr w:rsidR="00061339" w14:paraId="4FA44CE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B129F"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088C" w14:textId="77777777" w:rsidR="00061339" w:rsidRDefault="00061339" w:rsidP="002275DB">
            <w:pPr>
              <w:rPr>
                <w:rFonts w:eastAsia="Times New Roman"/>
              </w:rPr>
            </w:pPr>
            <w:r>
              <w:rPr>
                <w:rFonts w:eastAsia="Times New Roman" w:cs="Arial"/>
                <w:color w:val="000000"/>
                <w:sz w:val="16"/>
                <w:szCs w:val="16"/>
              </w:rPr>
              <w:t>S2-211363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2B1D6"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D2374" w14:textId="77777777" w:rsidR="00061339" w:rsidRDefault="00061339" w:rsidP="002275DB">
            <w:pPr>
              <w:rPr>
                <w:rFonts w:eastAsia="Times New Roman"/>
              </w:rPr>
            </w:pPr>
            <w:r>
              <w:rPr>
                <w:rFonts w:eastAsia="Times New Roman" w:cs="Arial"/>
                <w:color w:val="000000"/>
                <w:sz w:val="16"/>
                <w:szCs w:val="16"/>
              </w:rPr>
              <w:t>New WID on Mission critical security enhancements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5E24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655B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2655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635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70F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F3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7505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0EF2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2F5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CE33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5AC6B" w14:textId="77777777" w:rsidR="00061339" w:rsidRDefault="00061339" w:rsidP="002275DB">
            <w:pPr>
              <w:rPr>
                <w:rFonts w:eastAsia="Times New Roman"/>
              </w:rPr>
            </w:pPr>
          </w:p>
        </w:tc>
      </w:tr>
      <w:tr w:rsidR="00061339" w14:paraId="4099D4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63392"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4E17" w14:textId="77777777" w:rsidR="00061339" w:rsidRDefault="00061339" w:rsidP="002275DB">
            <w:pPr>
              <w:rPr>
                <w:rFonts w:eastAsia="Times New Roman"/>
              </w:rPr>
            </w:pPr>
            <w:r>
              <w:rPr>
                <w:rFonts w:eastAsia="Times New Roman" w:cs="Arial"/>
                <w:color w:val="000000"/>
                <w:sz w:val="16"/>
                <w:szCs w:val="16"/>
              </w:rPr>
              <w:t>S2-211365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1B17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28F87" w14:textId="77777777" w:rsidR="00061339" w:rsidRDefault="00061339" w:rsidP="002275DB">
            <w:pPr>
              <w:rPr>
                <w:rFonts w:eastAsia="Times New Roman"/>
              </w:rPr>
            </w:pPr>
            <w:r>
              <w:rPr>
                <w:rFonts w:eastAsia="Times New Roman" w:cs="Arial"/>
                <w:color w:val="000000"/>
                <w:sz w:val="16"/>
                <w:szCs w:val="16"/>
              </w:rPr>
              <w:t>New WID on SECAM and SCAS for 3GPP virtualized network products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911B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8C9D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3C6F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5FD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DE1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555D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B2B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E5E1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BEF7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DBB8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F54EC" w14:textId="77777777" w:rsidR="00061339" w:rsidRDefault="00061339" w:rsidP="002275DB">
            <w:pPr>
              <w:rPr>
                <w:rFonts w:eastAsia="Times New Roman"/>
              </w:rPr>
            </w:pPr>
          </w:p>
        </w:tc>
      </w:tr>
      <w:tr w:rsidR="00061339" w14:paraId="39A204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39C9E" w14:textId="77777777" w:rsidR="00061339" w:rsidRDefault="00061339" w:rsidP="002275DB">
            <w:pPr>
              <w:rPr>
                <w:rFonts w:eastAsia="Times New Roman"/>
                <w:sz w:val="24"/>
                <w:szCs w:val="24"/>
              </w:rPr>
            </w:pPr>
            <w:r>
              <w:rPr>
                <w:rFonts w:eastAsia="Times New Roman" w:cs="Arial"/>
                <w:color w:val="000000"/>
                <w:sz w:val="16"/>
                <w:szCs w:val="16"/>
              </w:rPr>
              <w:lastRenderedPageBreak/>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C558F" w14:textId="77777777" w:rsidR="00061339" w:rsidRDefault="00061339" w:rsidP="002275DB">
            <w:pPr>
              <w:rPr>
                <w:rFonts w:eastAsia="Times New Roman"/>
              </w:rPr>
            </w:pPr>
            <w:r>
              <w:rPr>
                <w:rFonts w:eastAsia="Times New Roman" w:cs="Arial"/>
                <w:color w:val="000000"/>
                <w:sz w:val="16"/>
                <w:szCs w:val="16"/>
              </w:rPr>
              <w:t>S2-211431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B019B"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942B1" w14:textId="77777777" w:rsidR="00061339" w:rsidRDefault="00061339" w:rsidP="002275DB">
            <w:pPr>
              <w:rPr>
                <w:rFonts w:eastAsia="Times New Roman"/>
              </w:rPr>
            </w:pPr>
            <w:r>
              <w:rPr>
                <w:rFonts w:eastAsia="Times New Roman" w:cs="Arial"/>
                <w:color w:val="000000"/>
                <w:sz w:val="16"/>
                <w:szCs w:val="16"/>
              </w:rPr>
              <w:t>New WID on Self-Configuration of RAN 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060A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FD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7A35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333B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433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F23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D52E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243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81EB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E5B1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A808B" w14:textId="77777777" w:rsidR="00061339" w:rsidRDefault="00061339" w:rsidP="002275DB">
            <w:pPr>
              <w:rPr>
                <w:rFonts w:eastAsia="Times New Roman"/>
              </w:rPr>
            </w:pPr>
          </w:p>
        </w:tc>
      </w:tr>
      <w:tr w:rsidR="00061339" w14:paraId="77E56C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7315"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F9D69" w14:textId="77777777" w:rsidR="00061339" w:rsidRDefault="00061339" w:rsidP="002275DB">
            <w:pPr>
              <w:rPr>
                <w:rFonts w:eastAsia="Times New Roman"/>
              </w:rPr>
            </w:pPr>
            <w:r>
              <w:rPr>
                <w:rFonts w:eastAsia="Times New Roman" w:cs="Arial"/>
                <w:color w:val="000000"/>
                <w:sz w:val="16"/>
                <w:szCs w:val="16"/>
              </w:rPr>
              <w:t>S2-211441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68223"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B4D03" w14:textId="77777777" w:rsidR="00061339" w:rsidRDefault="00061339" w:rsidP="002275DB">
            <w:pPr>
              <w:rPr>
                <w:rFonts w:eastAsia="Times New Roman"/>
              </w:rPr>
            </w:pPr>
            <w:r>
              <w:rPr>
                <w:rFonts w:eastAsia="Times New Roman" w:cs="Arial"/>
                <w:color w:val="000000"/>
                <w:sz w:val="16"/>
                <w:szCs w:val="16"/>
              </w:rPr>
              <w:t>New WID on Enhancements of EE for 5G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62CD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298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FA4D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361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19C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9B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033D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219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56F2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5C0D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32529" w14:textId="77777777" w:rsidR="00061339" w:rsidRDefault="00061339" w:rsidP="002275DB">
            <w:pPr>
              <w:rPr>
                <w:rFonts w:eastAsia="Times New Roman"/>
              </w:rPr>
            </w:pPr>
          </w:p>
        </w:tc>
      </w:tr>
      <w:tr w:rsidR="00061339" w14:paraId="3E9F1F9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C3603"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0F1D3" w14:textId="77777777" w:rsidR="00061339" w:rsidRDefault="00061339" w:rsidP="002275DB">
            <w:pPr>
              <w:rPr>
                <w:rFonts w:eastAsia="Times New Roman"/>
              </w:rPr>
            </w:pPr>
            <w:r>
              <w:rPr>
                <w:rFonts w:eastAsia="Times New Roman" w:cs="Arial"/>
                <w:color w:val="000000"/>
                <w:sz w:val="16"/>
                <w:szCs w:val="16"/>
              </w:rPr>
              <w:t>S2-211449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9F23C"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EC5AF" w14:textId="77777777" w:rsidR="00061339" w:rsidRDefault="00061339" w:rsidP="002275DB">
            <w:pPr>
              <w:rPr>
                <w:rFonts w:eastAsia="Times New Roman"/>
              </w:rPr>
            </w:pPr>
            <w:r>
              <w:rPr>
                <w:rFonts w:eastAsia="Times New Roman" w:cs="Arial"/>
                <w:color w:val="000000"/>
                <w:sz w:val="16"/>
                <w:szCs w:val="16"/>
              </w:rPr>
              <w:t>New WID on Network slicing provisioning rules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294E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742F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046B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667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AC9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4BD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E770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93B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650C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4B65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3B9E3" w14:textId="77777777" w:rsidR="00061339" w:rsidRDefault="00061339" w:rsidP="002275DB">
            <w:pPr>
              <w:rPr>
                <w:rFonts w:eastAsia="Times New Roman"/>
              </w:rPr>
            </w:pPr>
          </w:p>
        </w:tc>
      </w:tr>
      <w:tr w:rsidR="00061339" w14:paraId="0A0382E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BD3CC"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92130" w14:textId="77777777" w:rsidR="00061339" w:rsidRDefault="00061339" w:rsidP="002275DB">
            <w:pPr>
              <w:rPr>
                <w:rFonts w:eastAsia="Times New Roman"/>
              </w:rPr>
            </w:pPr>
            <w:r>
              <w:rPr>
                <w:rFonts w:eastAsia="Times New Roman" w:cs="Arial"/>
                <w:color w:val="000000"/>
                <w:sz w:val="16"/>
                <w:szCs w:val="16"/>
              </w:rPr>
              <w:t>S2-211517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AED75"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44BC3" w14:textId="77777777" w:rsidR="00061339" w:rsidRDefault="00061339" w:rsidP="002275DB">
            <w:pPr>
              <w:rPr>
                <w:rFonts w:eastAsia="Times New Roman"/>
              </w:rPr>
            </w:pPr>
            <w:r>
              <w:rPr>
                <w:rFonts w:eastAsia="Times New Roman" w:cs="Arial"/>
                <w:color w:val="000000"/>
                <w:sz w:val="16"/>
                <w:szCs w:val="16"/>
              </w:rPr>
              <w:t>New WID on Mission Critical Services over 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B62C3"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8B46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D739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732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ECF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9F1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C857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8952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E9CC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0B16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321C6" w14:textId="77777777" w:rsidR="00061339" w:rsidRDefault="00061339" w:rsidP="002275DB">
            <w:pPr>
              <w:rPr>
                <w:rFonts w:eastAsia="Times New Roman"/>
              </w:rPr>
            </w:pPr>
          </w:p>
        </w:tc>
      </w:tr>
      <w:tr w:rsidR="00061339" w14:paraId="0AA49D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250FB"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97E56" w14:textId="77777777" w:rsidR="00061339" w:rsidRDefault="00061339" w:rsidP="002275DB">
            <w:pPr>
              <w:rPr>
                <w:rFonts w:eastAsia="Times New Roman"/>
              </w:rPr>
            </w:pPr>
            <w:r>
              <w:rPr>
                <w:rFonts w:eastAsia="Times New Roman" w:cs="Arial"/>
                <w:color w:val="000000"/>
                <w:sz w:val="16"/>
                <w:szCs w:val="16"/>
              </w:rPr>
              <w:t>S2-211518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051DA"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10344" w14:textId="77777777" w:rsidR="00061339" w:rsidRDefault="00061339" w:rsidP="002275DB">
            <w:pPr>
              <w:rPr>
                <w:rFonts w:eastAsia="Times New Roman"/>
              </w:rPr>
            </w:pPr>
            <w:r>
              <w:rPr>
                <w:rFonts w:eastAsia="Times New Roman" w:cs="Arial"/>
                <w:color w:val="000000"/>
                <w:sz w:val="16"/>
                <w:szCs w:val="16"/>
              </w:rPr>
              <w:t>New WID on Enhanced Service Enabler Architecture Layer for Verticals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73733"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D5D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40C6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D05E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8BF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39E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A2B8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E9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CFA4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B632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4FFF" w14:textId="77777777" w:rsidR="00061339" w:rsidRDefault="00061339" w:rsidP="002275DB">
            <w:pPr>
              <w:rPr>
                <w:rFonts w:eastAsia="Times New Roman"/>
              </w:rPr>
            </w:pPr>
          </w:p>
        </w:tc>
      </w:tr>
      <w:tr w:rsidR="00061339" w14:paraId="65781E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95356" w14:textId="77777777" w:rsidR="00061339" w:rsidRDefault="00061339" w:rsidP="002275D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EE7C1" w14:textId="77777777" w:rsidR="00061339" w:rsidRDefault="00061339" w:rsidP="002275DB">
            <w:pPr>
              <w:rPr>
                <w:rFonts w:eastAsia="Times New Roman"/>
              </w:rPr>
            </w:pPr>
            <w:r>
              <w:rPr>
                <w:rFonts w:eastAsia="Times New Roman" w:cs="Arial"/>
                <w:color w:val="000000"/>
                <w:sz w:val="16"/>
                <w:szCs w:val="16"/>
              </w:rPr>
              <w:t>S2-211519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DA4F6"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E6701" w14:textId="77777777" w:rsidR="00061339" w:rsidRDefault="00061339" w:rsidP="002275DB">
            <w:pPr>
              <w:rPr>
                <w:rFonts w:eastAsia="Times New Roman"/>
              </w:rPr>
            </w:pPr>
            <w:r>
              <w:rPr>
                <w:rFonts w:eastAsia="Times New Roman" w:cs="Arial"/>
                <w:color w:val="000000"/>
                <w:sz w:val="16"/>
                <w:szCs w:val="16"/>
              </w:rPr>
              <w:t>New WID on Enhanced Mission Critical Push-To-Talk architecture phase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27218"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FEF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D0A9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C10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FE0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897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9FFC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7491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BED9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ABD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A7BB2" w14:textId="77777777" w:rsidR="00061339" w:rsidRDefault="00061339" w:rsidP="002275DB">
            <w:pPr>
              <w:rPr>
                <w:rFonts w:eastAsia="Times New Roman"/>
              </w:rPr>
            </w:pPr>
          </w:p>
        </w:tc>
      </w:tr>
      <w:tr w:rsidR="00061339" w14:paraId="711C6B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40F5E"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E65D7" w14:textId="77777777" w:rsidR="00061339" w:rsidRDefault="00061339" w:rsidP="002275DB">
            <w:pPr>
              <w:rPr>
                <w:rFonts w:eastAsia="Times New Roman"/>
              </w:rPr>
            </w:pPr>
            <w:r>
              <w:rPr>
                <w:rFonts w:eastAsia="Times New Roman" w:cs="Arial"/>
                <w:color w:val="000000"/>
                <w:sz w:val="16"/>
                <w:szCs w:val="16"/>
              </w:rPr>
              <w:t>S2-211505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590AA"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BC65D" w14:textId="77777777" w:rsidR="00061339" w:rsidRDefault="00061339" w:rsidP="002275DB">
            <w:pPr>
              <w:rPr>
                <w:rFonts w:eastAsia="Times New Roman"/>
              </w:rPr>
            </w:pPr>
            <w:r>
              <w:rPr>
                <w:rFonts w:eastAsia="Times New Roman" w:cs="Arial"/>
                <w:color w:val="000000"/>
                <w:sz w:val="16"/>
                <w:szCs w:val="16"/>
              </w:rPr>
              <w:t>Revised WID on Stage 1 of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5BA4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6E2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353A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DC8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E0A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B99D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A3C4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741D7" w14:textId="77777777" w:rsidR="00061339" w:rsidRDefault="00061339" w:rsidP="002275DB">
            <w:pPr>
              <w:rPr>
                <w:rFonts w:eastAsia="Times New Roman"/>
              </w:rPr>
            </w:pPr>
            <w:r>
              <w:rPr>
                <w:rFonts w:eastAsia="Times New Roman" w:cs="Arial"/>
                <w:color w:val="000000"/>
                <w:sz w:val="16"/>
                <w:szCs w:val="16"/>
              </w:rPr>
              <w:t>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5AB0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D25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41091" w14:textId="77777777" w:rsidR="00061339" w:rsidRDefault="00061339" w:rsidP="002275DB">
            <w:pPr>
              <w:rPr>
                <w:rFonts w:eastAsia="Times New Roman"/>
              </w:rPr>
            </w:pPr>
          </w:p>
        </w:tc>
      </w:tr>
      <w:tr w:rsidR="00061339" w14:paraId="240376C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FC114"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F0BFB" w14:textId="77777777" w:rsidR="00061339" w:rsidRDefault="00061339" w:rsidP="002275DB">
            <w:pPr>
              <w:rPr>
                <w:rFonts w:eastAsia="Times New Roman"/>
              </w:rPr>
            </w:pPr>
            <w:r>
              <w:rPr>
                <w:rFonts w:eastAsia="Times New Roman" w:cs="Arial"/>
                <w:color w:val="000000"/>
                <w:sz w:val="16"/>
                <w:szCs w:val="16"/>
              </w:rPr>
              <w:t>S2-211509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B95B9"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B7F4D" w14:textId="77777777" w:rsidR="00061339" w:rsidRDefault="00061339" w:rsidP="002275DB">
            <w:pPr>
              <w:rPr>
                <w:rFonts w:eastAsia="Times New Roman"/>
              </w:rPr>
            </w:pPr>
            <w:r>
              <w:rPr>
                <w:rFonts w:eastAsia="Times New Roman" w:cs="Arial"/>
                <w:color w:val="000000"/>
                <w:sz w:val="16"/>
                <w:szCs w:val="16"/>
              </w:rPr>
              <w:t>Revised SID for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5D1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2AA4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AAD6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9F7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AB2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E7D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33FA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EAC9C" w14:textId="77777777" w:rsidR="00061339" w:rsidRDefault="00061339" w:rsidP="002275DB">
            <w:pPr>
              <w:rPr>
                <w:rFonts w:eastAsia="Times New Roman"/>
              </w:rPr>
            </w:pPr>
            <w:r>
              <w:rPr>
                <w:rFonts w:eastAsia="Times New Roman" w:cs="Arial"/>
                <w:color w:val="000000"/>
                <w:sz w:val="16"/>
                <w:szCs w:val="16"/>
              </w:rPr>
              <w:t>FS_NSCALE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B19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8D9C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843F1" w14:textId="77777777" w:rsidR="00061339" w:rsidRDefault="00061339" w:rsidP="002275DB">
            <w:pPr>
              <w:rPr>
                <w:rFonts w:eastAsia="Times New Roman"/>
              </w:rPr>
            </w:pPr>
          </w:p>
        </w:tc>
      </w:tr>
      <w:tr w:rsidR="00061339" w14:paraId="6950F45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07E72"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FA033" w14:textId="77777777" w:rsidR="00061339" w:rsidRDefault="00061339" w:rsidP="002275DB">
            <w:pPr>
              <w:rPr>
                <w:rFonts w:eastAsia="Times New Roman"/>
              </w:rPr>
            </w:pPr>
            <w:r>
              <w:rPr>
                <w:rFonts w:eastAsia="Times New Roman" w:cs="Arial"/>
                <w:color w:val="000000"/>
                <w:sz w:val="16"/>
                <w:szCs w:val="16"/>
              </w:rPr>
              <w:t>S2-211510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194A0"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F9EA2" w14:textId="77777777" w:rsidR="00061339" w:rsidRDefault="00061339" w:rsidP="002275DB">
            <w:pPr>
              <w:rPr>
                <w:rFonts w:eastAsia="Times New Roman"/>
              </w:rPr>
            </w:pPr>
            <w:r>
              <w:rPr>
                <w:rFonts w:eastAsia="Times New Roman" w:cs="Arial"/>
                <w:color w:val="000000"/>
                <w:sz w:val="16"/>
                <w:szCs w:val="16"/>
              </w:rPr>
              <w:t>Revised SID on Enhanced architecture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584E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809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10D7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EA0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72B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1C7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C4C0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D7A23" w14:textId="77777777" w:rsidR="00061339" w:rsidRDefault="00061339" w:rsidP="002275DB">
            <w:pPr>
              <w:rPr>
                <w:rFonts w:eastAsia="Times New Roman"/>
              </w:rPr>
            </w:pPr>
            <w:r>
              <w:rPr>
                <w:rFonts w:eastAsia="Times New Roman" w:cs="Arial"/>
                <w:color w:val="000000"/>
                <w:sz w:val="16"/>
                <w:szCs w:val="16"/>
              </w:rPr>
              <w:t>FS_eEDGEAPP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3899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A5B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F4B1A" w14:textId="77777777" w:rsidR="00061339" w:rsidRDefault="00061339" w:rsidP="002275DB">
            <w:pPr>
              <w:rPr>
                <w:rFonts w:eastAsia="Times New Roman"/>
              </w:rPr>
            </w:pPr>
          </w:p>
        </w:tc>
      </w:tr>
      <w:tr w:rsidR="00061339" w14:paraId="126B0B1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9B964"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A15BC" w14:textId="77777777" w:rsidR="00061339" w:rsidRDefault="00061339" w:rsidP="002275DB">
            <w:pPr>
              <w:rPr>
                <w:rFonts w:eastAsia="Times New Roman"/>
              </w:rPr>
            </w:pPr>
            <w:r>
              <w:rPr>
                <w:rFonts w:eastAsia="Times New Roman" w:cs="Arial"/>
                <w:color w:val="000000"/>
                <w:sz w:val="16"/>
                <w:szCs w:val="16"/>
              </w:rPr>
              <w:t>S2-211511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900E"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36339" w14:textId="77777777" w:rsidR="00061339" w:rsidRDefault="00061339" w:rsidP="002275DB">
            <w:pPr>
              <w:rPr>
                <w:rFonts w:eastAsia="Times New Roman"/>
              </w:rPr>
            </w:pPr>
            <w:r>
              <w:rPr>
                <w:rFonts w:eastAsia="Times New Roman" w:cs="Arial"/>
                <w:color w:val="000000"/>
                <w:sz w:val="16"/>
                <w:szCs w:val="16"/>
              </w:rPr>
              <w:t>Revised SID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2382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2189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58D6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E85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949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229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9700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B2730" w14:textId="77777777" w:rsidR="00061339" w:rsidRDefault="00061339" w:rsidP="002275DB">
            <w:pPr>
              <w:rPr>
                <w:rFonts w:eastAsia="Times New Roman"/>
              </w:rPr>
            </w:pPr>
            <w:r>
              <w:rPr>
                <w:rFonts w:eastAsia="Times New Roman" w:cs="Arial"/>
                <w:color w:val="000000"/>
                <w:sz w:val="16"/>
                <w:szCs w:val="16"/>
              </w:rPr>
              <w:t>FS_eUASAPP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B3F3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4241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8CE9B" w14:textId="77777777" w:rsidR="00061339" w:rsidRDefault="00061339" w:rsidP="002275DB">
            <w:pPr>
              <w:rPr>
                <w:rFonts w:eastAsia="Times New Roman"/>
              </w:rPr>
            </w:pPr>
          </w:p>
        </w:tc>
      </w:tr>
      <w:tr w:rsidR="00061339" w14:paraId="6504E7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64C93" w14:textId="77777777" w:rsidR="00061339" w:rsidRDefault="00061339" w:rsidP="002275D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4729A" w14:textId="77777777" w:rsidR="00061339" w:rsidRDefault="00061339" w:rsidP="002275DB">
            <w:pPr>
              <w:rPr>
                <w:rFonts w:eastAsia="Times New Roman"/>
              </w:rPr>
            </w:pPr>
            <w:r>
              <w:rPr>
                <w:rFonts w:eastAsia="Times New Roman" w:cs="Arial"/>
                <w:color w:val="000000"/>
                <w:sz w:val="16"/>
                <w:szCs w:val="16"/>
              </w:rPr>
              <w:t>S2-211512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D579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EC13" w14:textId="77777777" w:rsidR="00061339" w:rsidRDefault="00061339" w:rsidP="002275DB">
            <w:pPr>
              <w:rPr>
                <w:rFonts w:eastAsia="Times New Roman"/>
              </w:rPr>
            </w:pPr>
            <w:r>
              <w:rPr>
                <w:rFonts w:eastAsia="Times New Roman" w:cs="Arial"/>
                <w:color w:val="000000"/>
                <w:sz w:val="16"/>
                <w:szCs w:val="16"/>
              </w:rPr>
              <w:t>Revised SID on 5G-enabled fused location service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1A105"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B0A1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E126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5E1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B4A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0F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665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D849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3CFF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463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6CC35" w14:textId="77777777" w:rsidR="00061339" w:rsidRDefault="00061339" w:rsidP="002275DB">
            <w:pPr>
              <w:rPr>
                <w:rFonts w:eastAsia="Times New Roman"/>
              </w:rPr>
            </w:pPr>
          </w:p>
        </w:tc>
      </w:tr>
      <w:tr w:rsidR="00061339" w14:paraId="392B9A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6747D"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F9BF4" w14:textId="77777777" w:rsidR="00061339" w:rsidRDefault="00061339" w:rsidP="002275DB">
            <w:pPr>
              <w:rPr>
                <w:rFonts w:eastAsia="Times New Roman"/>
              </w:rPr>
            </w:pPr>
            <w:r>
              <w:rPr>
                <w:rFonts w:eastAsia="Times New Roman" w:cs="Arial"/>
                <w:color w:val="000000"/>
                <w:sz w:val="16"/>
                <w:szCs w:val="16"/>
              </w:rPr>
              <w:t>S2-211339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EB07D"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84DF" w14:textId="77777777" w:rsidR="00061339" w:rsidRDefault="00061339" w:rsidP="002275DB">
            <w:pPr>
              <w:rPr>
                <w:rFonts w:eastAsia="Times New Roman"/>
              </w:rPr>
            </w:pPr>
            <w:r>
              <w:rPr>
                <w:rFonts w:eastAsia="Times New Roman" w:cs="Arial"/>
                <w:color w:val="000000"/>
                <w:sz w:val="16"/>
                <w:szCs w:val="16"/>
              </w:rPr>
              <w:t>Presentation TR titled, 'Traffic Models and Quality Evaluation Methods for Media and XR Services in 5G Systems' to TSG: 26.926,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75A92"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A5AC0" w14:textId="77777777" w:rsidR="00061339" w:rsidRDefault="00061339" w:rsidP="002275DB">
            <w:pPr>
              <w:rPr>
                <w:rFonts w:eastAsia="Times New Roman"/>
              </w:rPr>
            </w:pPr>
            <w:r>
              <w:rPr>
                <w:rFonts w:eastAsia="Times New Roman" w:cs="Arial"/>
                <w:color w:val="000000"/>
                <w:sz w:val="16"/>
                <w:szCs w:val="16"/>
              </w:rPr>
              <w:t>26.926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824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50C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052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A22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07DB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B416" w14:textId="77777777" w:rsidR="00061339" w:rsidRDefault="00061339" w:rsidP="002275DB">
            <w:pPr>
              <w:rPr>
                <w:rFonts w:eastAsia="Times New Roman"/>
              </w:rPr>
            </w:pPr>
            <w:r>
              <w:rPr>
                <w:rFonts w:eastAsia="Times New Roman" w:cs="Arial"/>
                <w:color w:val="000000"/>
                <w:sz w:val="16"/>
                <w:szCs w:val="16"/>
              </w:rPr>
              <w:t>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38018"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5D2D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74053" w14:textId="77777777" w:rsidR="00061339" w:rsidRDefault="00061339" w:rsidP="002275DB">
            <w:pPr>
              <w:rPr>
                <w:rFonts w:eastAsia="Times New Roman"/>
              </w:rPr>
            </w:pPr>
          </w:p>
        </w:tc>
      </w:tr>
      <w:tr w:rsidR="00061339" w14:paraId="327A20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F2A9F"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3015C" w14:textId="77777777" w:rsidR="00061339" w:rsidRDefault="00061339" w:rsidP="002275DB">
            <w:pPr>
              <w:rPr>
                <w:rFonts w:eastAsia="Times New Roman"/>
              </w:rPr>
            </w:pPr>
            <w:r>
              <w:rPr>
                <w:rFonts w:eastAsia="Times New Roman" w:cs="Arial"/>
                <w:color w:val="000000"/>
                <w:sz w:val="16"/>
                <w:szCs w:val="16"/>
              </w:rPr>
              <w:t>S2-211340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7F9F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D66E1" w14:textId="77777777" w:rsidR="00061339" w:rsidRDefault="00061339" w:rsidP="002275DB">
            <w:pPr>
              <w:rPr>
                <w:rFonts w:eastAsia="Times New Roman"/>
              </w:rPr>
            </w:pPr>
            <w:r>
              <w:rPr>
                <w:rFonts w:eastAsia="Times New Roman" w:cs="Arial"/>
                <w:color w:val="000000"/>
                <w:sz w:val="16"/>
                <w:szCs w:val="16"/>
              </w:rPr>
              <w:t xml:space="preserve">Presentation of TR titled, 'Study on 5G media streaming </w:t>
            </w:r>
            <w:r>
              <w:rPr>
                <w:rFonts w:eastAsia="Times New Roman" w:cs="Arial"/>
                <w:color w:val="000000"/>
                <w:sz w:val="16"/>
                <w:szCs w:val="16"/>
              </w:rPr>
              <w:lastRenderedPageBreak/>
              <w:t>extensions' to TSG: 26.804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79CF" w14:textId="77777777" w:rsidR="00061339" w:rsidRDefault="00061339" w:rsidP="002275DB">
            <w:pPr>
              <w:rPr>
                <w:rFonts w:eastAsia="Times New Roman"/>
              </w:rPr>
            </w:pPr>
            <w:r>
              <w:rPr>
                <w:rFonts w:eastAsia="Times New Roman" w:cs="Arial"/>
                <w:color w:val="000000"/>
                <w:sz w:val="16"/>
                <w:szCs w:val="16"/>
              </w:rPr>
              <w:lastRenderedPageBreak/>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E039F" w14:textId="77777777" w:rsidR="00061339" w:rsidRDefault="00061339" w:rsidP="002275DB">
            <w:pPr>
              <w:rPr>
                <w:rFonts w:eastAsia="Times New Roman"/>
              </w:rPr>
            </w:pPr>
            <w:r>
              <w:rPr>
                <w:rFonts w:eastAsia="Times New Roman" w:cs="Arial"/>
                <w:color w:val="000000"/>
                <w:sz w:val="16"/>
                <w:szCs w:val="16"/>
              </w:rPr>
              <w:t>26.804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DA3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FD3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FF4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D48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63E9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C051D" w14:textId="77777777" w:rsidR="00061339" w:rsidRDefault="00061339" w:rsidP="002275DB">
            <w:pPr>
              <w:rPr>
                <w:rFonts w:eastAsia="Times New Roman"/>
              </w:rPr>
            </w:pPr>
            <w:r>
              <w:rPr>
                <w:rFonts w:eastAsia="Times New Roman" w:cs="Arial"/>
                <w:color w:val="000000"/>
                <w:sz w:val="16"/>
                <w:szCs w:val="16"/>
              </w:rPr>
              <w:t>FS_5GMS_EXT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D16B4"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CEA2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0CB0A" w14:textId="77777777" w:rsidR="00061339" w:rsidRDefault="00061339" w:rsidP="002275DB">
            <w:pPr>
              <w:rPr>
                <w:rFonts w:eastAsia="Times New Roman"/>
              </w:rPr>
            </w:pPr>
          </w:p>
        </w:tc>
      </w:tr>
      <w:tr w:rsidR="00061339" w14:paraId="227CFF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8BD47"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202BF" w14:textId="77777777" w:rsidR="00061339" w:rsidRDefault="00061339" w:rsidP="002275DB">
            <w:pPr>
              <w:rPr>
                <w:rFonts w:eastAsia="Times New Roman"/>
              </w:rPr>
            </w:pPr>
            <w:r>
              <w:rPr>
                <w:rFonts w:eastAsia="Times New Roman" w:cs="Arial"/>
                <w:color w:val="000000"/>
                <w:sz w:val="16"/>
                <w:szCs w:val="16"/>
              </w:rPr>
              <w:t>S2-211341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0047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85A70" w14:textId="77777777" w:rsidR="00061339" w:rsidRDefault="00061339" w:rsidP="002275DB">
            <w:pPr>
              <w:rPr>
                <w:rFonts w:eastAsia="Times New Roman"/>
              </w:rPr>
            </w:pPr>
            <w:r>
              <w:rPr>
                <w:rFonts w:eastAsia="Times New Roman" w:cs="Arial"/>
                <w:color w:val="000000"/>
                <w:sz w:val="16"/>
                <w:szCs w:val="16"/>
              </w:rPr>
              <w:t>Presentation of TR titled, 'Study on Media Production over 5G NPN Systems' to TSG: 26.805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27BCB"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3CD06" w14:textId="77777777" w:rsidR="00061339" w:rsidRDefault="00061339" w:rsidP="002275DB">
            <w:pPr>
              <w:rPr>
                <w:rFonts w:eastAsia="Times New Roman"/>
              </w:rPr>
            </w:pPr>
            <w:r>
              <w:rPr>
                <w:rFonts w:eastAsia="Times New Roman" w:cs="Arial"/>
                <w:color w:val="000000"/>
                <w:sz w:val="16"/>
                <w:szCs w:val="16"/>
              </w:rPr>
              <w:t>26.805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D347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205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53F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C20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1BB8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3BF9F" w14:textId="77777777" w:rsidR="00061339" w:rsidRDefault="00061339" w:rsidP="002275DB">
            <w:pPr>
              <w:rPr>
                <w:rFonts w:eastAsia="Times New Roman"/>
              </w:rPr>
            </w:pPr>
            <w:r>
              <w:rPr>
                <w:rFonts w:eastAsia="Times New Roman" w:cs="Arial"/>
                <w:color w:val="000000"/>
                <w:sz w:val="16"/>
                <w:szCs w:val="16"/>
              </w:rPr>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B1C97"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4A0E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E764B" w14:textId="77777777" w:rsidR="00061339" w:rsidRDefault="00061339" w:rsidP="002275DB">
            <w:pPr>
              <w:rPr>
                <w:rFonts w:eastAsia="Times New Roman"/>
              </w:rPr>
            </w:pPr>
          </w:p>
        </w:tc>
      </w:tr>
      <w:tr w:rsidR="00061339" w14:paraId="180DB2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16D77"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13C9B" w14:textId="77777777" w:rsidR="00061339" w:rsidRDefault="00061339" w:rsidP="002275DB">
            <w:pPr>
              <w:rPr>
                <w:rFonts w:eastAsia="Times New Roman"/>
              </w:rPr>
            </w:pPr>
            <w:r>
              <w:rPr>
                <w:rFonts w:eastAsia="Times New Roman" w:cs="Arial"/>
                <w:color w:val="000000"/>
                <w:sz w:val="16"/>
                <w:szCs w:val="16"/>
              </w:rPr>
              <w:t>S2-211342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EDFFF"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423BC" w14:textId="77777777" w:rsidR="00061339" w:rsidRDefault="00061339" w:rsidP="002275DB">
            <w:pPr>
              <w:rPr>
                <w:rFonts w:eastAsia="Times New Roman"/>
              </w:rPr>
            </w:pPr>
            <w:r>
              <w:rPr>
                <w:rFonts w:eastAsia="Times New Roman" w:cs="Arial"/>
                <w:color w:val="000000"/>
                <w:sz w:val="16"/>
                <w:szCs w:val="16"/>
              </w:rPr>
              <w:t>Presentation of TS titled,'General Description and Architecture' to TSG; 26.531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BC4ED"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EABEF" w14:textId="77777777" w:rsidR="00061339" w:rsidRDefault="00061339" w:rsidP="002275DB">
            <w:pPr>
              <w:rPr>
                <w:rFonts w:eastAsia="Times New Roman"/>
              </w:rPr>
            </w:pPr>
            <w:r>
              <w:rPr>
                <w:rFonts w:eastAsia="Times New Roman" w:cs="Arial"/>
                <w:color w:val="000000"/>
                <w:sz w:val="16"/>
                <w:szCs w:val="16"/>
              </w:rPr>
              <w:t>26.531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6E8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4DA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A4B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4F0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00B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2BE48" w14:textId="77777777" w:rsidR="00061339" w:rsidRDefault="00061339" w:rsidP="002275D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A9A6A"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28836"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3FD6" w14:textId="77777777" w:rsidR="00061339" w:rsidRDefault="00061339" w:rsidP="002275DB">
            <w:pPr>
              <w:rPr>
                <w:rFonts w:eastAsia="Times New Roman"/>
              </w:rPr>
            </w:pPr>
          </w:p>
        </w:tc>
      </w:tr>
      <w:tr w:rsidR="00061339" w14:paraId="5475957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1D073"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6C8B8" w14:textId="77777777" w:rsidR="00061339" w:rsidRDefault="00061339" w:rsidP="002275DB">
            <w:pPr>
              <w:rPr>
                <w:rFonts w:eastAsia="Times New Roman"/>
              </w:rPr>
            </w:pPr>
            <w:r>
              <w:rPr>
                <w:rFonts w:eastAsia="Times New Roman" w:cs="Arial"/>
                <w:color w:val="000000"/>
                <w:sz w:val="16"/>
                <w:szCs w:val="16"/>
              </w:rPr>
              <w:t>S2-211343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F2372"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F95C6" w14:textId="77777777" w:rsidR="00061339" w:rsidRDefault="00061339" w:rsidP="002275DB">
            <w:pPr>
              <w:rPr>
                <w:rFonts w:eastAsia="Times New Roman"/>
              </w:rPr>
            </w:pPr>
            <w:r>
              <w:rPr>
                <w:rFonts w:eastAsia="Times New Roman" w:cs="Arial"/>
                <w:color w:val="000000"/>
                <w:sz w:val="16"/>
                <w:szCs w:val="16"/>
              </w:rPr>
              <w:t>Presentation of TS titled. '5G multicast-broadcast services; User Service architecture' to TSG: 26.502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179BD"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812F7" w14:textId="77777777" w:rsidR="00061339" w:rsidRDefault="00061339" w:rsidP="002275DB">
            <w:pPr>
              <w:rPr>
                <w:rFonts w:eastAsia="Times New Roman"/>
              </w:rPr>
            </w:pPr>
            <w:r>
              <w:rPr>
                <w:rFonts w:eastAsia="Times New Roman" w:cs="Arial"/>
                <w:color w:val="000000"/>
                <w:sz w:val="16"/>
                <w:szCs w:val="16"/>
              </w:rPr>
              <w:t>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C564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61B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D1B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EF2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4046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98390" w14:textId="77777777" w:rsidR="00061339" w:rsidRDefault="00061339" w:rsidP="002275D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9023B"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75FE2"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641C3" w14:textId="77777777" w:rsidR="00061339" w:rsidRDefault="00061339" w:rsidP="002275DB">
            <w:pPr>
              <w:rPr>
                <w:rFonts w:eastAsia="Times New Roman"/>
              </w:rPr>
            </w:pPr>
          </w:p>
        </w:tc>
      </w:tr>
      <w:tr w:rsidR="00061339" w14:paraId="001839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36526"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C2CC2" w14:textId="77777777" w:rsidR="00061339" w:rsidRDefault="00061339" w:rsidP="002275DB">
            <w:pPr>
              <w:rPr>
                <w:rFonts w:eastAsia="Times New Roman"/>
              </w:rPr>
            </w:pPr>
            <w:r>
              <w:rPr>
                <w:rFonts w:eastAsia="Times New Roman" w:cs="Arial"/>
                <w:color w:val="000000"/>
                <w:sz w:val="16"/>
                <w:szCs w:val="16"/>
              </w:rPr>
              <w:t>S2-211401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DF30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14A9A" w14:textId="77777777" w:rsidR="00061339" w:rsidRDefault="00061339" w:rsidP="002275DB">
            <w:pPr>
              <w:rPr>
                <w:rFonts w:eastAsia="Times New Roman"/>
              </w:rPr>
            </w:pPr>
            <w:r>
              <w:rPr>
                <w:rFonts w:eastAsia="Times New Roman" w:cs="Arial"/>
                <w:color w:val="000000"/>
                <w:sz w:val="16"/>
                <w:szCs w:val="16"/>
              </w:rPr>
              <w:t>TR 33.875 Study on enhanced security aspects of the 5G Service Based Architecture (eSBA)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7E7D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5DA2E" w14:textId="77777777" w:rsidR="00061339" w:rsidRDefault="00061339" w:rsidP="002275DB">
            <w:pPr>
              <w:rPr>
                <w:rFonts w:eastAsia="Times New Roman"/>
              </w:rPr>
            </w:pPr>
            <w:r>
              <w:rPr>
                <w:rFonts w:eastAsia="Times New Roman" w:cs="Arial"/>
                <w:color w:val="000000"/>
                <w:sz w:val="16"/>
                <w:szCs w:val="16"/>
              </w:rPr>
              <w:t>33.875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FDD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4E3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DE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6D3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B947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B1437" w14:textId="77777777" w:rsidR="00061339" w:rsidRDefault="00061339" w:rsidP="002275DB">
            <w:pPr>
              <w:rPr>
                <w:rFonts w:eastAsia="Times New Roman"/>
              </w:rPr>
            </w:pPr>
            <w:r>
              <w:rPr>
                <w:rFonts w:eastAsia="Times New Roman" w:cs="Arial"/>
                <w:color w:val="000000"/>
                <w:sz w:val="16"/>
                <w:szCs w:val="16"/>
              </w:rPr>
              <w:t>FS_eSBA_SEC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32EF0"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C866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DF5B7" w14:textId="77777777" w:rsidR="00061339" w:rsidRDefault="00061339" w:rsidP="002275DB">
            <w:pPr>
              <w:rPr>
                <w:rFonts w:eastAsia="Times New Roman"/>
              </w:rPr>
            </w:pPr>
          </w:p>
        </w:tc>
      </w:tr>
      <w:tr w:rsidR="00061339" w14:paraId="1066AF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3FE42"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DFA60" w14:textId="77777777" w:rsidR="00061339" w:rsidRDefault="00061339" w:rsidP="002275DB">
            <w:pPr>
              <w:rPr>
                <w:rFonts w:eastAsia="Times New Roman"/>
              </w:rPr>
            </w:pPr>
            <w:r>
              <w:rPr>
                <w:rFonts w:eastAsia="Times New Roman" w:cs="Arial"/>
                <w:color w:val="000000"/>
                <w:sz w:val="16"/>
                <w:szCs w:val="16"/>
              </w:rPr>
              <w:t>S2-211406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B1888"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8E335" w14:textId="77777777" w:rsidR="00061339" w:rsidRDefault="00061339" w:rsidP="002275DB">
            <w:pPr>
              <w:rPr>
                <w:rFonts w:eastAsia="Times New Roman"/>
              </w:rPr>
            </w:pPr>
            <w:r>
              <w:rPr>
                <w:rFonts w:eastAsia="Times New Roman" w:cs="Arial"/>
                <w:color w:val="000000"/>
                <w:sz w:val="16"/>
                <w:szCs w:val="16"/>
              </w:rPr>
              <w:t>TS 33.256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1653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87BD" w14:textId="77777777" w:rsidR="00061339" w:rsidRDefault="00061339" w:rsidP="002275DB">
            <w:pPr>
              <w:rPr>
                <w:rFonts w:eastAsia="Times New Roman"/>
              </w:rPr>
            </w:pPr>
            <w:r>
              <w:rPr>
                <w:rFonts w:eastAsia="Times New Roman" w:cs="Arial"/>
                <w:color w:val="000000"/>
                <w:sz w:val="16"/>
                <w:szCs w:val="16"/>
              </w:rPr>
              <w:t>33.256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528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0150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3E6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4A88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2DC6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1138" w14:textId="77777777" w:rsidR="00061339" w:rsidRDefault="00061339" w:rsidP="002275D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754DB"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F224A"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3245D" w14:textId="77777777" w:rsidR="00061339" w:rsidRDefault="00061339" w:rsidP="002275DB">
            <w:pPr>
              <w:rPr>
                <w:rFonts w:eastAsia="Times New Roman"/>
              </w:rPr>
            </w:pPr>
          </w:p>
        </w:tc>
      </w:tr>
      <w:tr w:rsidR="00061339" w14:paraId="60D225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8051C"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8E867" w14:textId="77777777" w:rsidR="00061339" w:rsidRDefault="00061339" w:rsidP="002275DB">
            <w:pPr>
              <w:rPr>
                <w:rFonts w:eastAsia="Times New Roman"/>
              </w:rPr>
            </w:pPr>
            <w:r>
              <w:rPr>
                <w:rFonts w:eastAsia="Times New Roman" w:cs="Arial"/>
                <w:color w:val="000000"/>
                <w:sz w:val="16"/>
                <w:szCs w:val="16"/>
              </w:rPr>
              <w:t>S2-211422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87A1B"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12A9D" w14:textId="77777777" w:rsidR="00061339" w:rsidRDefault="00061339" w:rsidP="002275DB">
            <w:pPr>
              <w:rPr>
                <w:rFonts w:eastAsia="Times New Roman"/>
              </w:rPr>
            </w:pPr>
            <w:r>
              <w:rPr>
                <w:rFonts w:eastAsia="Times New Roman" w:cs="Arial"/>
                <w:color w:val="000000"/>
                <w:sz w:val="16"/>
                <w:szCs w:val="16"/>
              </w:rPr>
              <w:t>TR 28.822 Study on charging aspect of 5G LAN-type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C837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CD33C" w14:textId="77777777" w:rsidR="00061339" w:rsidRDefault="00061339" w:rsidP="002275DB">
            <w:pPr>
              <w:rPr>
                <w:rFonts w:eastAsia="Times New Roman"/>
              </w:rPr>
            </w:pPr>
            <w:r>
              <w:rPr>
                <w:rFonts w:eastAsia="Times New Roman" w:cs="Arial"/>
                <w:color w:val="000000"/>
                <w:sz w:val="16"/>
                <w:szCs w:val="16"/>
              </w:rPr>
              <w:t>28.822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07E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25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CE7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BBC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E6F6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A301" w14:textId="77777777" w:rsidR="00061339" w:rsidRDefault="00061339" w:rsidP="002275DB">
            <w:pPr>
              <w:rPr>
                <w:rFonts w:eastAsia="Times New Roman"/>
              </w:rPr>
            </w:pPr>
            <w:r>
              <w:rPr>
                <w:rFonts w:eastAsia="Times New Roman" w:cs="Arial"/>
                <w:color w:val="000000"/>
                <w:sz w:val="16"/>
                <w:szCs w:val="16"/>
              </w:rPr>
              <w:t>FS_5GLAN_CH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E1602"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F30DB"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20B24" w14:textId="77777777" w:rsidR="00061339" w:rsidRDefault="00061339" w:rsidP="002275DB">
            <w:pPr>
              <w:rPr>
                <w:rFonts w:eastAsia="Times New Roman"/>
              </w:rPr>
            </w:pPr>
          </w:p>
        </w:tc>
      </w:tr>
      <w:tr w:rsidR="00061339" w14:paraId="3DC4264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09BAF"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17898" w14:textId="77777777" w:rsidR="00061339" w:rsidRDefault="00061339" w:rsidP="002275DB">
            <w:pPr>
              <w:rPr>
                <w:rFonts w:eastAsia="Times New Roman"/>
              </w:rPr>
            </w:pPr>
            <w:r>
              <w:rPr>
                <w:rFonts w:eastAsia="Times New Roman" w:cs="Arial"/>
                <w:color w:val="000000"/>
                <w:sz w:val="16"/>
                <w:szCs w:val="16"/>
              </w:rPr>
              <w:t>S2-211424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C27F9"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6639C" w14:textId="77777777" w:rsidR="00061339" w:rsidRDefault="00061339" w:rsidP="002275DB">
            <w:pPr>
              <w:rPr>
                <w:rFonts w:eastAsia="Times New Roman"/>
              </w:rPr>
            </w:pPr>
            <w:r>
              <w:rPr>
                <w:rFonts w:eastAsia="Times New Roman" w:cs="Arial"/>
                <w:color w:val="000000"/>
                <w:sz w:val="16"/>
                <w:szCs w:val="16"/>
              </w:rPr>
              <w:t>TR 32.847 Study on Charging Aspects for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81D9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3A2AA" w14:textId="77777777" w:rsidR="00061339" w:rsidRDefault="00061339" w:rsidP="002275DB">
            <w:pPr>
              <w:rPr>
                <w:rFonts w:eastAsia="Times New Roman"/>
              </w:rPr>
            </w:pPr>
            <w:r>
              <w:rPr>
                <w:rFonts w:eastAsia="Times New Roman" w:cs="Arial"/>
                <w:color w:val="000000"/>
                <w:sz w:val="16"/>
                <w:szCs w:val="16"/>
              </w:rPr>
              <w:t>32.847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41C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35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0A7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67A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9A4F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9FC9C" w14:textId="77777777" w:rsidR="00061339" w:rsidRDefault="00061339" w:rsidP="002275DB">
            <w:pPr>
              <w:rPr>
                <w:rFonts w:eastAsia="Times New Roman"/>
              </w:rPr>
            </w:pPr>
            <w:r>
              <w:rPr>
                <w:rFonts w:eastAsia="Times New Roman" w:cs="Arial"/>
                <w:color w:val="000000"/>
                <w:sz w:val="16"/>
                <w:szCs w:val="16"/>
              </w:rPr>
              <w:t>FS_NETSLICE_CH_Ph2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CA9BE"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892E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94AB7" w14:textId="77777777" w:rsidR="00061339" w:rsidRDefault="00061339" w:rsidP="002275DB">
            <w:pPr>
              <w:rPr>
                <w:rFonts w:eastAsia="Times New Roman"/>
              </w:rPr>
            </w:pPr>
          </w:p>
        </w:tc>
      </w:tr>
      <w:tr w:rsidR="00061339" w14:paraId="2F409C2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E06F4" w14:textId="77777777" w:rsidR="00061339" w:rsidRDefault="00061339" w:rsidP="002275D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9436" w14:textId="77777777" w:rsidR="00061339" w:rsidRDefault="00061339" w:rsidP="002275DB">
            <w:pPr>
              <w:rPr>
                <w:rFonts w:eastAsia="Times New Roman"/>
              </w:rPr>
            </w:pPr>
            <w:r>
              <w:rPr>
                <w:rFonts w:eastAsia="Times New Roman" w:cs="Arial"/>
                <w:color w:val="000000"/>
                <w:sz w:val="16"/>
                <w:szCs w:val="16"/>
              </w:rPr>
              <w:t>S2-211508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B9FBB"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80AF" w14:textId="77777777" w:rsidR="00061339" w:rsidRDefault="00061339" w:rsidP="002275DB">
            <w:pPr>
              <w:rPr>
                <w:rFonts w:eastAsia="Times New Roman"/>
              </w:rPr>
            </w:pPr>
            <w:r>
              <w:rPr>
                <w:rFonts w:eastAsia="Times New Roman" w:cs="Arial"/>
                <w:color w:val="000000"/>
                <w:sz w:val="16"/>
                <w:szCs w:val="16"/>
              </w:rPr>
              <w:t>Presentation of TR 23.700-95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47272"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75415" w14:textId="77777777" w:rsidR="00061339" w:rsidRDefault="00061339" w:rsidP="002275DB">
            <w:pPr>
              <w:rPr>
                <w:rFonts w:eastAsia="Times New Roman"/>
              </w:rPr>
            </w:pPr>
            <w:r>
              <w:rPr>
                <w:rFonts w:eastAsia="Times New Roman" w:cs="Arial"/>
                <w:color w:val="000000"/>
                <w:sz w:val="16"/>
                <w:szCs w:val="16"/>
              </w:rPr>
              <w:t>23.700-95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18D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3137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E23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347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349A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CC4EF" w14:textId="77777777" w:rsidR="00061339" w:rsidRDefault="00061339" w:rsidP="002275DB">
            <w:pPr>
              <w:rPr>
                <w:rFonts w:eastAsia="Times New Roman"/>
              </w:rPr>
            </w:pPr>
            <w:r>
              <w:rPr>
                <w:rFonts w:eastAsia="Times New Roman" w:cs="Arial"/>
                <w:color w:val="000000"/>
                <w:sz w:val="16"/>
                <w:szCs w:val="16"/>
              </w:rPr>
              <w:t>FS_SNAAPP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BF30C"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7CE4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0649D" w14:textId="77777777" w:rsidR="00061339" w:rsidRDefault="00061339" w:rsidP="002275DB">
            <w:pPr>
              <w:rPr>
                <w:rFonts w:eastAsia="Times New Roman"/>
              </w:rPr>
            </w:pPr>
          </w:p>
        </w:tc>
      </w:tr>
      <w:tr w:rsidR="00061339" w14:paraId="1E0F850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331B9"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770D4" w14:textId="77777777" w:rsidR="00061339" w:rsidRDefault="00061339" w:rsidP="002275DB">
            <w:pPr>
              <w:rPr>
                <w:rFonts w:eastAsia="Times New Roman"/>
              </w:rPr>
            </w:pPr>
            <w:r>
              <w:rPr>
                <w:rFonts w:eastAsia="Times New Roman" w:cs="Arial"/>
                <w:color w:val="000000"/>
                <w:sz w:val="16"/>
                <w:szCs w:val="16"/>
              </w:rPr>
              <w:t>S2-211393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06110"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879CE" w14:textId="77777777" w:rsidR="00061339" w:rsidRDefault="00061339" w:rsidP="002275DB">
            <w:pPr>
              <w:rPr>
                <w:rFonts w:eastAsia="Times New Roman"/>
              </w:rPr>
            </w:pPr>
            <w:r>
              <w:rPr>
                <w:rFonts w:eastAsia="Times New Roman" w:cs="Arial"/>
                <w:color w:val="000000"/>
                <w:sz w:val="16"/>
                <w:szCs w:val="16"/>
              </w:rPr>
              <w:t>TR 33.881 Study on Non-Seamless WLAN Offload (NSWO) in 5G System (5GS)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5A94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AFF27" w14:textId="77777777" w:rsidR="00061339" w:rsidRDefault="00061339" w:rsidP="002275DB">
            <w:pPr>
              <w:rPr>
                <w:rFonts w:eastAsia="Times New Roman"/>
              </w:rPr>
            </w:pPr>
            <w:r>
              <w:rPr>
                <w:rFonts w:eastAsia="Times New Roman" w:cs="Arial"/>
                <w:color w:val="000000"/>
                <w:sz w:val="16"/>
                <w:szCs w:val="16"/>
              </w:rPr>
              <w:t>33.881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B3B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94C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611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D5E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6450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2F522" w14:textId="77777777" w:rsidR="00061339" w:rsidRDefault="00061339" w:rsidP="002275DB">
            <w:pPr>
              <w:rPr>
                <w:rFonts w:eastAsia="Times New Roman"/>
              </w:rPr>
            </w:pPr>
            <w:r>
              <w:rPr>
                <w:rFonts w:eastAsia="Times New Roman" w:cs="Arial"/>
                <w:color w:val="000000"/>
                <w:sz w:val="16"/>
                <w:szCs w:val="16"/>
              </w:rPr>
              <w:t>FS_NSWO_5G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300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9BA1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53A6F" w14:textId="77777777" w:rsidR="00061339" w:rsidRDefault="00061339" w:rsidP="002275DB">
            <w:pPr>
              <w:rPr>
                <w:rFonts w:eastAsia="Times New Roman"/>
              </w:rPr>
            </w:pPr>
          </w:p>
        </w:tc>
      </w:tr>
      <w:tr w:rsidR="00061339" w14:paraId="59864E7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F02B5"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B731" w14:textId="77777777" w:rsidR="00061339" w:rsidRDefault="00061339" w:rsidP="002275DB">
            <w:pPr>
              <w:rPr>
                <w:rFonts w:eastAsia="Times New Roman"/>
              </w:rPr>
            </w:pPr>
            <w:r>
              <w:rPr>
                <w:rFonts w:eastAsia="Times New Roman" w:cs="Arial"/>
                <w:color w:val="000000"/>
                <w:sz w:val="16"/>
                <w:szCs w:val="16"/>
              </w:rPr>
              <w:t>S2-211394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B99AF"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3A1F9" w14:textId="77777777" w:rsidR="00061339" w:rsidRDefault="00061339" w:rsidP="002275DB">
            <w:pPr>
              <w:rPr>
                <w:rFonts w:eastAsia="Times New Roman"/>
              </w:rPr>
            </w:pPr>
            <w:r>
              <w:rPr>
                <w:rFonts w:eastAsia="Times New Roman" w:cs="Arial"/>
                <w:color w:val="000000"/>
                <w:sz w:val="16"/>
                <w:szCs w:val="16"/>
              </w:rPr>
              <w:t>TR 33.851 Study on security for enhanced support of Industrial Internet of Things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874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87780" w14:textId="77777777" w:rsidR="00061339" w:rsidRDefault="00061339" w:rsidP="002275DB">
            <w:pPr>
              <w:rPr>
                <w:rFonts w:eastAsia="Times New Roman"/>
              </w:rPr>
            </w:pPr>
            <w:r>
              <w:rPr>
                <w:rFonts w:eastAsia="Times New Roman" w:cs="Arial"/>
                <w:color w:val="000000"/>
                <w:sz w:val="16"/>
                <w:szCs w:val="16"/>
              </w:rPr>
              <w:t>33.851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D64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19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FC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AE1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A3D1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79B37" w14:textId="77777777" w:rsidR="00061339" w:rsidRDefault="00061339" w:rsidP="002275DB">
            <w:pPr>
              <w:rPr>
                <w:rFonts w:eastAsia="Times New Roman"/>
              </w:rPr>
            </w:pPr>
            <w:r>
              <w:rPr>
                <w:rFonts w:eastAsia="Times New Roman" w:cs="Arial"/>
                <w:color w:val="000000"/>
                <w:sz w:val="16"/>
                <w:szCs w:val="16"/>
              </w:rPr>
              <w:t>FS_IIoT_SEC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A555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9961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FF13B" w14:textId="77777777" w:rsidR="00061339" w:rsidRDefault="00061339" w:rsidP="002275DB">
            <w:pPr>
              <w:rPr>
                <w:rFonts w:eastAsia="Times New Roman"/>
              </w:rPr>
            </w:pPr>
          </w:p>
        </w:tc>
      </w:tr>
      <w:tr w:rsidR="00061339" w14:paraId="62BFB56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CB92C"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87838" w14:textId="77777777" w:rsidR="00061339" w:rsidRDefault="00061339" w:rsidP="002275DB">
            <w:pPr>
              <w:rPr>
                <w:rFonts w:eastAsia="Times New Roman"/>
              </w:rPr>
            </w:pPr>
            <w:r>
              <w:rPr>
                <w:rFonts w:eastAsia="Times New Roman" w:cs="Arial"/>
                <w:color w:val="000000"/>
                <w:sz w:val="16"/>
                <w:szCs w:val="16"/>
              </w:rPr>
              <w:t>S2-211395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8CEC3"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1078C" w14:textId="77777777" w:rsidR="00061339" w:rsidRDefault="00061339" w:rsidP="002275DB">
            <w:pPr>
              <w:rPr>
                <w:rFonts w:eastAsia="Times New Roman"/>
              </w:rPr>
            </w:pPr>
            <w:r>
              <w:rPr>
                <w:rFonts w:eastAsia="Times New Roman" w:cs="Arial"/>
                <w:color w:val="000000"/>
                <w:sz w:val="16"/>
                <w:szCs w:val="16"/>
              </w:rPr>
              <w:t xml:space="preserve">TS 33.522 5G Security Assurance Specification (SCAS); </w:t>
            </w:r>
            <w:r>
              <w:rPr>
                <w:rFonts w:eastAsia="Times New Roman" w:cs="Arial"/>
                <w:color w:val="000000"/>
                <w:sz w:val="16"/>
                <w:szCs w:val="16"/>
              </w:rPr>
              <w:lastRenderedPageBreak/>
              <w:t>Service Communication Proxy (SECOP)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B779B" w14:textId="77777777" w:rsidR="00061339" w:rsidRDefault="00061339" w:rsidP="002275DB">
            <w:pPr>
              <w:rPr>
                <w:rFonts w:eastAsia="Times New Roman"/>
              </w:rPr>
            </w:pPr>
            <w:r>
              <w:rPr>
                <w:rFonts w:eastAsia="Times New Roman" w:cs="Arial"/>
                <w:color w:val="000000"/>
                <w:sz w:val="16"/>
                <w:szCs w:val="16"/>
              </w:rPr>
              <w:lastRenderedPageBreak/>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81E71" w14:textId="77777777" w:rsidR="00061339" w:rsidRDefault="00061339" w:rsidP="002275DB">
            <w:pPr>
              <w:rPr>
                <w:rFonts w:eastAsia="Times New Roman"/>
              </w:rPr>
            </w:pPr>
            <w:r>
              <w:rPr>
                <w:rFonts w:eastAsia="Times New Roman" w:cs="Arial"/>
                <w:color w:val="000000"/>
                <w:sz w:val="16"/>
                <w:szCs w:val="16"/>
              </w:rPr>
              <w:t>33.522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4CA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AE2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AD3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260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B420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FBE90" w14:textId="77777777" w:rsidR="00061339" w:rsidRDefault="00061339" w:rsidP="002275DB">
            <w:pPr>
              <w:rPr>
                <w:rFonts w:eastAsia="Times New Roman"/>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E558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322B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85D4B" w14:textId="77777777" w:rsidR="00061339" w:rsidRDefault="00061339" w:rsidP="002275DB">
            <w:pPr>
              <w:rPr>
                <w:rFonts w:eastAsia="Times New Roman"/>
              </w:rPr>
            </w:pPr>
          </w:p>
        </w:tc>
      </w:tr>
      <w:tr w:rsidR="00061339" w14:paraId="0289D06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E0761"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DF679" w14:textId="77777777" w:rsidR="00061339" w:rsidRDefault="00061339" w:rsidP="002275DB">
            <w:pPr>
              <w:rPr>
                <w:rFonts w:eastAsia="Times New Roman"/>
              </w:rPr>
            </w:pPr>
            <w:r>
              <w:rPr>
                <w:rFonts w:eastAsia="Times New Roman" w:cs="Arial"/>
                <w:color w:val="000000"/>
                <w:sz w:val="16"/>
                <w:szCs w:val="16"/>
              </w:rPr>
              <w:t>S2-211396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5388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67234" w14:textId="77777777" w:rsidR="00061339" w:rsidRDefault="00061339" w:rsidP="002275DB">
            <w:pPr>
              <w:rPr>
                <w:rFonts w:eastAsia="Times New Roman"/>
              </w:rPr>
            </w:pPr>
            <w:r>
              <w:rPr>
                <w:rFonts w:eastAsia="Times New Roman" w:cs="Arial"/>
                <w:color w:val="000000"/>
                <w:sz w:val="16"/>
                <w:szCs w:val="16"/>
              </w:rPr>
              <w:t>TR 33.857 Study on enhanced security support for Non-Public Networks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8029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8428F" w14:textId="77777777" w:rsidR="00061339" w:rsidRDefault="00061339" w:rsidP="002275DB">
            <w:pPr>
              <w:rPr>
                <w:rFonts w:eastAsia="Times New Roman"/>
              </w:rPr>
            </w:pPr>
            <w:r>
              <w:rPr>
                <w:rFonts w:eastAsia="Times New Roman" w:cs="Arial"/>
                <w:color w:val="000000"/>
                <w:sz w:val="16"/>
                <w:szCs w:val="16"/>
              </w:rPr>
              <w:t>33.857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E2A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DC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D48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695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9CF7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9AA34" w14:textId="77777777" w:rsidR="00061339" w:rsidRDefault="00061339" w:rsidP="002275DB">
            <w:pPr>
              <w:rPr>
                <w:rFonts w:eastAsia="Times New Roman"/>
              </w:rPr>
            </w:pPr>
            <w:r>
              <w:rPr>
                <w:rFonts w:eastAsia="Times New Roman" w:cs="Arial"/>
                <w:color w:val="000000"/>
                <w:sz w:val="16"/>
                <w:szCs w:val="16"/>
              </w:rPr>
              <w:t>FS_eNPN_SEC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364E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E8B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35752" w14:textId="77777777" w:rsidR="00061339" w:rsidRDefault="00061339" w:rsidP="002275DB">
            <w:pPr>
              <w:rPr>
                <w:rFonts w:eastAsia="Times New Roman"/>
              </w:rPr>
            </w:pPr>
          </w:p>
        </w:tc>
      </w:tr>
      <w:tr w:rsidR="00061339" w14:paraId="6559EED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C3982"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71E5F" w14:textId="77777777" w:rsidR="00061339" w:rsidRDefault="00061339" w:rsidP="002275DB">
            <w:pPr>
              <w:rPr>
                <w:rFonts w:eastAsia="Times New Roman"/>
              </w:rPr>
            </w:pPr>
            <w:r>
              <w:rPr>
                <w:rFonts w:eastAsia="Times New Roman" w:cs="Arial"/>
                <w:color w:val="000000"/>
                <w:sz w:val="16"/>
                <w:szCs w:val="16"/>
              </w:rPr>
              <w:t>S2-211397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513E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871D7" w14:textId="77777777" w:rsidR="00061339" w:rsidRDefault="00061339" w:rsidP="002275DB">
            <w:pPr>
              <w:rPr>
                <w:rFonts w:eastAsia="Times New Roman"/>
              </w:rPr>
            </w:pPr>
            <w:r>
              <w:rPr>
                <w:rFonts w:eastAsia="Times New Roman" w:cs="Arial"/>
                <w:color w:val="000000"/>
                <w:sz w:val="16"/>
                <w:szCs w:val="16"/>
              </w:rPr>
              <w:t>TR 33.846 Study on authentication enhancements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3E31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42EC" w14:textId="77777777" w:rsidR="00061339" w:rsidRDefault="00061339" w:rsidP="002275DB">
            <w:pPr>
              <w:rPr>
                <w:rFonts w:eastAsia="Times New Roman"/>
              </w:rPr>
            </w:pPr>
            <w:r>
              <w:rPr>
                <w:rFonts w:eastAsia="Times New Roman" w:cs="Arial"/>
                <w:color w:val="000000"/>
                <w:sz w:val="16"/>
                <w:szCs w:val="16"/>
              </w:rPr>
              <w:t>33.846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30F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A2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8D80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500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6EC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62EAB" w14:textId="77777777" w:rsidR="00061339" w:rsidRDefault="00061339" w:rsidP="002275DB">
            <w:pPr>
              <w:rPr>
                <w:rFonts w:eastAsia="Times New Roman"/>
              </w:rPr>
            </w:pPr>
            <w:r>
              <w:rPr>
                <w:rFonts w:eastAsia="Times New Roman" w:cs="Arial"/>
                <w:color w:val="000000"/>
                <w:sz w:val="16"/>
                <w:szCs w:val="16"/>
              </w:rPr>
              <w:t>FS_AUTH_ENH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92B5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F8A0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02DCD" w14:textId="77777777" w:rsidR="00061339" w:rsidRDefault="00061339" w:rsidP="002275DB">
            <w:pPr>
              <w:rPr>
                <w:rFonts w:eastAsia="Times New Roman"/>
              </w:rPr>
            </w:pPr>
          </w:p>
        </w:tc>
      </w:tr>
      <w:tr w:rsidR="00061339" w14:paraId="5DC9126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C47A8"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5CF8D" w14:textId="77777777" w:rsidR="00061339" w:rsidRDefault="00061339" w:rsidP="002275DB">
            <w:pPr>
              <w:rPr>
                <w:rFonts w:eastAsia="Times New Roman"/>
              </w:rPr>
            </w:pPr>
            <w:r>
              <w:rPr>
                <w:rFonts w:eastAsia="Times New Roman" w:cs="Arial"/>
                <w:color w:val="000000"/>
                <w:sz w:val="16"/>
                <w:szCs w:val="16"/>
              </w:rPr>
              <w:t>S2-211398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80DB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2255A" w14:textId="77777777" w:rsidR="00061339" w:rsidRDefault="00061339" w:rsidP="002275DB">
            <w:pPr>
              <w:rPr>
                <w:rFonts w:eastAsia="Times New Roman"/>
              </w:rPr>
            </w:pPr>
            <w:r>
              <w:rPr>
                <w:rFonts w:eastAsia="Times New Roman" w:cs="Arial"/>
                <w:color w:val="000000"/>
                <w:sz w:val="16"/>
                <w:szCs w:val="16"/>
              </w:rPr>
              <w:t>TR 33.864 Study on the security of Access and Mobility Management Function (AMF) re-allocation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FD6A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B4A51" w14:textId="77777777" w:rsidR="00061339" w:rsidRDefault="00061339" w:rsidP="002275DB">
            <w:pPr>
              <w:rPr>
                <w:rFonts w:eastAsia="Times New Roman"/>
              </w:rPr>
            </w:pPr>
            <w:r>
              <w:rPr>
                <w:rFonts w:eastAsia="Times New Roman" w:cs="Arial"/>
                <w:color w:val="000000"/>
                <w:sz w:val="16"/>
                <w:szCs w:val="16"/>
              </w:rPr>
              <w:t>33.864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EEA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172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845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F15F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8AD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F6165" w14:textId="77777777" w:rsidR="00061339" w:rsidRDefault="00061339" w:rsidP="002275DB">
            <w:pPr>
              <w:rPr>
                <w:rFonts w:eastAsia="Times New Roman"/>
              </w:rPr>
            </w:pPr>
            <w:r>
              <w:rPr>
                <w:rFonts w:eastAsia="Times New Roman" w:cs="Arial"/>
                <w:color w:val="000000"/>
                <w:sz w:val="16"/>
                <w:szCs w:val="16"/>
              </w:rPr>
              <w:t>FS_AMFREAL_SEC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847F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EAF1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0F58D" w14:textId="77777777" w:rsidR="00061339" w:rsidRDefault="00061339" w:rsidP="002275DB">
            <w:pPr>
              <w:rPr>
                <w:rFonts w:eastAsia="Times New Roman"/>
              </w:rPr>
            </w:pPr>
          </w:p>
        </w:tc>
      </w:tr>
      <w:tr w:rsidR="00061339" w14:paraId="140071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35CF3"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188DB" w14:textId="77777777" w:rsidR="00061339" w:rsidRDefault="00061339" w:rsidP="002275DB">
            <w:pPr>
              <w:rPr>
                <w:rFonts w:eastAsia="Times New Roman"/>
              </w:rPr>
            </w:pPr>
            <w:r>
              <w:rPr>
                <w:rFonts w:eastAsia="Times New Roman" w:cs="Arial"/>
                <w:color w:val="000000"/>
                <w:sz w:val="16"/>
                <w:szCs w:val="16"/>
              </w:rPr>
              <w:t>S2-211399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C045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F3BB8" w14:textId="77777777" w:rsidR="00061339" w:rsidRDefault="00061339" w:rsidP="002275DB">
            <w:pPr>
              <w:rPr>
                <w:rFonts w:eastAsia="Times New Roman"/>
              </w:rPr>
            </w:pPr>
            <w:r>
              <w:rPr>
                <w:rFonts w:eastAsia="Times New Roman" w:cs="Arial"/>
                <w:color w:val="000000"/>
                <w:sz w:val="16"/>
                <w:szCs w:val="16"/>
              </w:rPr>
              <w:t>TR 33.850 Study on security aspects of enhancements for 5G Multicast-Broadcast Services (MBS)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2F1E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853D7" w14:textId="77777777" w:rsidR="00061339" w:rsidRDefault="00061339" w:rsidP="002275DB">
            <w:pPr>
              <w:rPr>
                <w:rFonts w:eastAsia="Times New Roman"/>
              </w:rPr>
            </w:pPr>
            <w:r>
              <w:rPr>
                <w:rFonts w:eastAsia="Times New Roman" w:cs="Arial"/>
                <w:color w:val="000000"/>
                <w:sz w:val="16"/>
                <w:szCs w:val="16"/>
              </w:rPr>
              <w:t>33.850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515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52A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D58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7C9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A518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65E97" w14:textId="77777777" w:rsidR="00061339" w:rsidRDefault="00061339" w:rsidP="002275DB">
            <w:pPr>
              <w:rPr>
                <w:rFonts w:eastAsia="Times New Roman"/>
              </w:rPr>
            </w:pPr>
            <w:r>
              <w:rPr>
                <w:rFonts w:eastAsia="Times New Roman" w:cs="Arial"/>
                <w:color w:val="000000"/>
                <w:sz w:val="16"/>
                <w:szCs w:val="16"/>
              </w:rPr>
              <w:t>FS_5MBS_SEC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7A9B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58EE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7A562" w14:textId="77777777" w:rsidR="00061339" w:rsidRDefault="00061339" w:rsidP="002275DB">
            <w:pPr>
              <w:rPr>
                <w:rFonts w:eastAsia="Times New Roman"/>
              </w:rPr>
            </w:pPr>
          </w:p>
        </w:tc>
      </w:tr>
      <w:tr w:rsidR="00061339" w14:paraId="49E554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7627F"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AA5EF" w14:textId="77777777" w:rsidR="00061339" w:rsidRDefault="00061339" w:rsidP="002275DB">
            <w:pPr>
              <w:rPr>
                <w:rFonts w:eastAsia="Times New Roman"/>
              </w:rPr>
            </w:pPr>
            <w:r>
              <w:rPr>
                <w:rFonts w:eastAsia="Times New Roman" w:cs="Arial"/>
                <w:color w:val="000000"/>
                <w:sz w:val="16"/>
                <w:szCs w:val="16"/>
              </w:rPr>
              <w:t>S2-211400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CAF25"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F8CF" w14:textId="77777777" w:rsidR="00061339" w:rsidRDefault="00061339" w:rsidP="002275DB">
            <w:pPr>
              <w:rPr>
                <w:rFonts w:eastAsia="Times New Roman"/>
              </w:rPr>
            </w:pPr>
            <w:r>
              <w:rPr>
                <w:rFonts w:eastAsia="Times New Roman" w:cs="Arial"/>
                <w:color w:val="000000"/>
                <w:sz w:val="16"/>
                <w:szCs w:val="16"/>
              </w:rPr>
              <w:t>TR 33.867 Study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0D2E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88AA5" w14:textId="77777777" w:rsidR="00061339" w:rsidRDefault="00061339" w:rsidP="002275DB">
            <w:pPr>
              <w:rPr>
                <w:rFonts w:eastAsia="Times New Roman"/>
              </w:rPr>
            </w:pPr>
            <w:r>
              <w:rPr>
                <w:rFonts w:eastAsia="Times New Roman" w:cs="Arial"/>
                <w:color w:val="000000"/>
                <w:sz w:val="16"/>
                <w:szCs w:val="16"/>
              </w:rPr>
              <w:t>33.867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B86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0DD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D84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E085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37DC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F24A" w14:textId="77777777" w:rsidR="00061339" w:rsidRDefault="00061339" w:rsidP="002275DB">
            <w:pPr>
              <w:rPr>
                <w:rFonts w:eastAsia="Times New Roman"/>
              </w:rPr>
            </w:pPr>
            <w:r>
              <w:rPr>
                <w:rFonts w:eastAsia="Times New Roman" w:cs="Arial"/>
                <w:color w:val="000000"/>
                <w:sz w:val="16"/>
                <w:szCs w:val="16"/>
              </w:rPr>
              <w:t>FS_UC3S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7E7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BE77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C66EC" w14:textId="77777777" w:rsidR="00061339" w:rsidRDefault="00061339" w:rsidP="002275DB">
            <w:pPr>
              <w:rPr>
                <w:rFonts w:eastAsia="Times New Roman"/>
              </w:rPr>
            </w:pPr>
          </w:p>
        </w:tc>
      </w:tr>
      <w:tr w:rsidR="00061339" w14:paraId="31C6DE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CB014"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BD850" w14:textId="77777777" w:rsidR="00061339" w:rsidRDefault="00061339" w:rsidP="002275DB">
            <w:pPr>
              <w:rPr>
                <w:rFonts w:eastAsia="Times New Roman"/>
              </w:rPr>
            </w:pPr>
            <w:r>
              <w:rPr>
                <w:rFonts w:eastAsia="Times New Roman" w:cs="Arial"/>
                <w:color w:val="000000"/>
                <w:sz w:val="16"/>
                <w:szCs w:val="16"/>
              </w:rPr>
              <w:t>S2-211402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6686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F19B2" w14:textId="77777777" w:rsidR="00061339" w:rsidRDefault="00061339" w:rsidP="002275DB">
            <w:pPr>
              <w:rPr>
                <w:rFonts w:eastAsia="Times New Roman"/>
              </w:rPr>
            </w:pPr>
            <w:r>
              <w:rPr>
                <w:rFonts w:eastAsia="Times New Roman" w:cs="Arial"/>
                <w:color w:val="000000"/>
                <w:sz w:val="16"/>
                <w:szCs w:val="16"/>
              </w:rPr>
              <w:t>TR 33.862 Study on security aspects of the Message Service for MIoT over the 5G System (MSGin5G)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98DF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72CF2" w14:textId="77777777" w:rsidR="00061339" w:rsidRDefault="00061339" w:rsidP="002275DB">
            <w:pPr>
              <w:rPr>
                <w:rFonts w:eastAsia="Times New Roman"/>
              </w:rPr>
            </w:pPr>
            <w:r>
              <w:rPr>
                <w:rFonts w:eastAsia="Times New Roman" w:cs="Arial"/>
                <w:color w:val="000000"/>
                <w:sz w:val="16"/>
                <w:szCs w:val="16"/>
              </w:rPr>
              <w:t>33.862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404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B38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B4E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0A9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6034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7BDD0" w14:textId="77777777" w:rsidR="00061339" w:rsidRDefault="00061339" w:rsidP="002275DB">
            <w:pPr>
              <w:rPr>
                <w:rFonts w:eastAsia="Times New Roman"/>
              </w:rPr>
            </w:pPr>
            <w:r>
              <w:rPr>
                <w:rFonts w:eastAsia="Times New Roman" w:cs="Arial"/>
                <w:color w:val="000000"/>
                <w:sz w:val="16"/>
                <w:szCs w:val="16"/>
              </w:rPr>
              <w:t>FS_SEC_5GMSG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9AF4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6F58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67D6F" w14:textId="77777777" w:rsidR="00061339" w:rsidRDefault="00061339" w:rsidP="002275DB">
            <w:pPr>
              <w:rPr>
                <w:rFonts w:eastAsia="Times New Roman"/>
              </w:rPr>
            </w:pPr>
          </w:p>
        </w:tc>
      </w:tr>
      <w:tr w:rsidR="00061339" w14:paraId="17AC7C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13A37"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3313D" w14:textId="77777777" w:rsidR="00061339" w:rsidRDefault="00061339" w:rsidP="002275DB">
            <w:pPr>
              <w:rPr>
                <w:rFonts w:eastAsia="Times New Roman"/>
              </w:rPr>
            </w:pPr>
            <w:r>
              <w:rPr>
                <w:rFonts w:eastAsia="Times New Roman" w:cs="Arial"/>
                <w:color w:val="000000"/>
                <w:sz w:val="16"/>
                <w:szCs w:val="16"/>
              </w:rPr>
              <w:t>S2-211403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4C22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95FEE" w14:textId="77777777" w:rsidR="00061339" w:rsidRDefault="00061339" w:rsidP="002275DB">
            <w:pPr>
              <w:rPr>
                <w:rFonts w:eastAsia="Times New Roman"/>
              </w:rPr>
            </w:pPr>
            <w:r>
              <w:rPr>
                <w:rFonts w:eastAsia="Times New Roman" w:cs="Arial"/>
                <w:color w:val="000000"/>
                <w:sz w:val="16"/>
                <w:szCs w:val="16"/>
              </w:rPr>
              <w:t>TR 33.839 Study on security aspects of enhancement of support for edge computing in 5G Core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20C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03ABF" w14:textId="77777777" w:rsidR="00061339" w:rsidRDefault="00061339" w:rsidP="002275DB">
            <w:pPr>
              <w:rPr>
                <w:rFonts w:eastAsia="Times New Roman"/>
              </w:rPr>
            </w:pPr>
            <w:r>
              <w:rPr>
                <w:rFonts w:eastAsia="Times New Roman" w:cs="Arial"/>
                <w:color w:val="000000"/>
                <w:sz w:val="16"/>
                <w:szCs w:val="16"/>
              </w:rPr>
              <w:t>33.839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AA4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377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C58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DCA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3669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3A279" w14:textId="77777777" w:rsidR="00061339" w:rsidRDefault="00061339" w:rsidP="002275DB">
            <w:pPr>
              <w:rPr>
                <w:rFonts w:eastAsia="Times New Roman"/>
              </w:rPr>
            </w:pPr>
            <w:r>
              <w:rPr>
                <w:rFonts w:eastAsia="Times New Roman" w:cs="Arial"/>
                <w:color w:val="000000"/>
                <w:sz w:val="16"/>
                <w:szCs w:val="16"/>
              </w:rPr>
              <w:t>FS_eEDGE_Sec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CC57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020F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DD9E1" w14:textId="77777777" w:rsidR="00061339" w:rsidRDefault="00061339" w:rsidP="002275DB">
            <w:pPr>
              <w:rPr>
                <w:rFonts w:eastAsia="Times New Roman"/>
              </w:rPr>
            </w:pPr>
          </w:p>
        </w:tc>
      </w:tr>
      <w:tr w:rsidR="00061339" w14:paraId="1F95221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F67C0"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C0305" w14:textId="77777777" w:rsidR="00061339" w:rsidRDefault="00061339" w:rsidP="002275DB">
            <w:pPr>
              <w:rPr>
                <w:rFonts w:eastAsia="Times New Roman"/>
              </w:rPr>
            </w:pPr>
            <w:r>
              <w:rPr>
                <w:rFonts w:eastAsia="Times New Roman" w:cs="Arial"/>
                <w:color w:val="000000"/>
                <w:sz w:val="16"/>
                <w:szCs w:val="16"/>
              </w:rPr>
              <w:t>S2-211404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CC19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B9179" w14:textId="77777777" w:rsidR="00061339" w:rsidRDefault="00061339" w:rsidP="002275DB">
            <w:pPr>
              <w:rPr>
                <w:rFonts w:eastAsia="Times New Roman"/>
              </w:rPr>
            </w:pPr>
            <w:r>
              <w:rPr>
                <w:rFonts w:eastAsia="Times New Roman" w:cs="Arial"/>
                <w:color w:val="000000"/>
                <w:sz w:val="16"/>
                <w:szCs w:val="16"/>
              </w:rPr>
              <w:t>TR 33.847 Study on security aspects of enhancement for proximity based services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8C41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6BCB4" w14:textId="77777777" w:rsidR="00061339" w:rsidRDefault="00061339" w:rsidP="002275DB">
            <w:pPr>
              <w:rPr>
                <w:rFonts w:eastAsia="Times New Roman"/>
              </w:rPr>
            </w:pPr>
            <w:r>
              <w:rPr>
                <w:rFonts w:eastAsia="Times New Roman" w:cs="Arial"/>
                <w:color w:val="000000"/>
                <w:sz w:val="16"/>
                <w:szCs w:val="16"/>
              </w:rPr>
              <w:t>33.847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241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DF1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54B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B95B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ACC9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7B184" w14:textId="77777777" w:rsidR="00061339" w:rsidRDefault="00061339" w:rsidP="002275DB">
            <w:pPr>
              <w:rPr>
                <w:rFonts w:eastAsia="Times New Roman"/>
              </w:rPr>
            </w:pPr>
            <w:r>
              <w:rPr>
                <w:rFonts w:eastAsia="Times New Roman" w:cs="Arial"/>
                <w:color w:val="000000"/>
                <w:sz w:val="16"/>
                <w:szCs w:val="16"/>
              </w:rPr>
              <w:t>FS_5G_ProSe_Sec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20E0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15D7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65AA" w14:textId="77777777" w:rsidR="00061339" w:rsidRDefault="00061339" w:rsidP="002275DB">
            <w:pPr>
              <w:rPr>
                <w:rFonts w:eastAsia="Times New Roman"/>
              </w:rPr>
            </w:pPr>
          </w:p>
        </w:tc>
      </w:tr>
      <w:tr w:rsidR="00061339" w14:paraId="2032CE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AC04D"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016EC" w14:textId="77777777" w:rsidR="00061339" w:rsidRDefault="00061339" w:rsidP="002275DB">
            <w:pPr>
              <w:rPr>
                <w:rFonts w:eastAsia="Times New Roman"/>
              </w:rPr>
            </w:pPr>
            <w:r>
              <w:rPr>
                <w:rFonts w:eastAsia="Times New Roman" w:cs="Arial"/>
                <w:color w:val="000000"/>
                <w:sz w:val="16"/>
                <w:szCs w:val="16"/>
              </w:rPr>
              <w:t>S2-211405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C4A7A"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215FE" w14:textId="77777777" w:rsidR="00061339" w:rsidRDefault="00061339" w:rsidP="002275DB">
            <w:pPr>
              <w:rPr>
                <w:rFonts w:eastAsia="Times New Roman"/>
              </w:rPr>
            </w:pPr>
            <w:r>
              <w:rPr>
                <w:rFonts w:eastAsia="Times New Roman" w:cs="Arial"/>
                <w:color w:val="000000"/>
                <w:sz w:val="16"/>
                <w:szCs w:val="16"/>
              </w:rPr>
              <w:t>TR 33.866 Study on security aspects of enablers for Network Automation (eNA) for the 5G system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28BC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880C" w14:textId="77777777" w:rsidR="00061339" w:rsidRDefault="00061339" w:rsidP="002275DB">
            <w:pPr>
              <w:rPr>
                <w:rFonts w:eastAsia="Times New Roman"/>
              </w:rPr>
            </w:pPr>
            <w:r>
              <w:rPr>
                <w:rFonts w:eastAsia="Times New Roman" w:cs="Arial"/>
                <w:color w:val="000000"/>
                <w:sz w:val="16"/>
                <w:szCs w:val="16"/>
              </w:rPr>
              <w:t>33.866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4E8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14C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E88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AB5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6C6D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6E0FF" w14:textId="77777777" w:rsidR="00061339" w:rsidRDefault="00061339" w:rsidP="002275DB">
            <w:pPr>
              <w:rPr>
                <w:rFonts w:eastAsia="Times New Roman"/>
              </w:rPr>
            </w:pPr>
            <w:r>
              <w:rPr>
                <w:rFonts w:eastAsia="Times New Roman" w:cs="Arial"/>
                <w:color w:val="000000"/>
                <w:sz w:val="16"/>
                <w:szCs w:val="16"/>
              </w:rPr>
              <w:t>FS_eNA_SEC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8E2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416C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ABB5E" w14:textId="77777777" w:rsidR="00061339" w:rsidRDefault="00061339" w:rsidP="002275DB">
            <w:pPr>
              <w:rPr>
                <w:rFonts w:eastAsia="Times New Roman"/>
              </w:rPr>
            </w:pPr>
          </w:p>
        </w:tc>
      </w:tr>
      <w:tr w:rsidR="00061339" w14:paraId="1C9BA2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05E6C"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32CE6" w14:textId="77777777" w:rsidR="00061339" w:rsidRDefault="00061339" w:rsidP="002275DB">
            <w:pPr>
              <w:rPr>
                <w:rFonts w:eastAsia="Times New Roman"/>
              </w:rPr>
            </w:pPr>
            <w:r>
              <w:rPr>
                <w:rFonts w:eastAsia="Times New Roman" w:cs="Arial"/>
                <w:color w:val="000000"/>
                <w:sz w:val="16"/>
                <w:szCs w:val="16"/>
              </w:rPr>
              <w:t>S2-211418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E6152"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88B0A" w14:textId="77777777" w:rsidR="00061339" w:rsidRDefault="00061339" w:rsidP="002275DB">
            <w:pPr>
              <w:rPr>
                <w:rFonts w:eastAsia="Times New Roman"/>
              </w:rPr>
            </w:pPr>
            <w:r>
              <w:rPr>
                <w:rFonts w:eastAsia="Times New Roman" w:cs="Arial"/>
                <w:color w:val="000000"/>
                <w:sz w:val="16"/>
                <w:szCs w:val="16"/>
              </w:rPr>
              <w:t>TR 28.813 Study on new aspects of Energy Efficiency (EE)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AC90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F4645" w14:textId="77777777" w:rsidR="00061339" w:rsidRDefault="00061339" w:rsidP="002275DB">
            <w:pPr>
              <w:rPr>
                <w:rFonts w:eastAsia="Times New Roman"/>
              </w:rPr>
            </w:pPr>
            <w:r>
              <w:rPr>
                <w:rFonts w:eastAsia="Times New Roman" w:cs="Arial"/>
                <w:color w:val="000000"/>
                <w:sz w:val="16"/>
                <w:szCs w:val="16"/>
              </w:rPr>
              <w:t>28.813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A36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474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A6A7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362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EDC3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202B" w14:textId="77777777" w:rsidR="00061339" w:rsidRDefault="00061339" w:rsidP="002275DB">
            <w:pPr>
              <w:rPr>
                <w:rFonts w:eastAsia="Times New Roman"/>
              </w:rPr>
            </w:pPr>
            <w:r>
              <w:rPr>
                <w:rFonts w:eastAsia="Times New Roman" w:cs="Arial"/>
                <w:color w:val="000000"/>
                <w:sz w:val="16"/>
                <w:szCs w:val="16"/>
              </w:rPr>
              <w:t>FS_EE5G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3165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C15A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703DB" w14:textId="77777777" w:rsidR="00061339" w:rsidRDefault="00061339" w:rsidP="002275DB">
            <w:pPr>
              <w:rPr>
                <w:rFonts w:eastAsia="Times New Roman"/>
              </w:rPr>
            </w:pPr>
          </w:p>
        </w:tc>
      </w:tr>
      <w:tr w:rsidR="00061339" w14:paraId="2EBA41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08B4E" w14:textId="77777777" w:rsidR="00061339" w:rsidRDefault="00061339" w:rsidP="002275DB">
            <w:pPr>
              <w:rPr>
                <w:rFonts w:eastAsia="Times New Roman"/>
                <w:sz w:val="24"/>
                <w:szCs w:val="24"/>
              </w:rPr>
            </w:pPr>
            <w:r>
              <w:rPr>
                <w:rFonts w:eastAsia="Times New Roman" w:cs="Arial"/>
                <w:color w:val="000000"/>
                <w:sz w:val="16"/>
                <w:szCs w:val="16"/>
              </w:rPr>
              <w:lastRenderedPageBreak/>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EF1A" w14:textId="77777777" w:rsidR="00061339" w:rsidRDefault="00061339" w:rsidP="002275DB">
            <w:pPr>
              <w:rPr>
                <w:rFonts w:eastAsia="Times New Roman"/>
              </w:rPr>
            </w:pPr>
            <w:r>
              <w:rPr>
                <w:rFonts w:eastAsia="Times New Roman" w:cs="Arial"/>
                <w:color w:val="000000"/>
                <w:sz w:val="16"/>
                <w:szCs w:val="16"/>
              </w:rPr>
              <w:t>S2-211419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D8207"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20841" w14:textId="77777777" w:rsidR="00061339" w:rsidRDefault="00061339" w:rsidP="002275DB">
            <w:pPr>
              <w:rPr>
                <w:rFonts w:eastAsia="Times New Roman"/>
              </w:rPr>
            </w:pPr>
            <w:r>
              <w:rPr>
                <w:rFonts w:eastAsia="Times New Roman" w:cs="Arial"/>
                <w:color w:val="000000"/>
                <w:sz w:val="16"/>
                <w:szCs w:val="16"/>
              </w:rPr>
              <w:t>TS 28.556 Management and orchestration; Network policy management for 5G mobile networks; Stage 2 and stage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38AE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52306" w14:textId="77777777" w:rsidR="00061339" w:rsidRDefault="00061339" w:rsidP="002275DB">
            <w:pPr>
              <w:rPr>
                <w:rFonts w:eastAsia="Times New Roman"/>
              </w:rPr>
            </w:pPr>
            <w:r>
              <w:rPr>
                <w:rFonts w:eastAsia="Times New Roman" w:cs="Arial"/>
                <w:color w:val="000000"/>
                <w:sz w:val="16"/>
                <w:szCs w:val="16"/>
              </w:rPr>
              <w:t>28.556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D8C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C27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E29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470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4699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30A11" w14:textId="77777777" w:rsidR="00061339" w:rsidRDefault="00061339" w:rsidP="002275DB">
            <w:pPr>
              <w:rPr>
                <w:rFonts w:eastAsia="Times New Roman"/>
              </w:rPr>
            </w:pPr>
            <w:r>
              <w:rPr>
                <w:rFonts w:eastAsia="Times New Roman" w:cs="Arial"/>
                <w:color w:val="000000"/>
                <w:sz w:val="16"/>
                <w:szCs w:val="16"/>
              </w:rPr>
              <w:t>NPM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5E39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951F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AC526" w14:textId="77777777" w:rsidR="00061339" w:rsidRDefault="00061339" w:rsidP="002275DB">
            <w:pPr>
              <w:rPr>
                <w:rFonts w:eastAsia="Times New Roman"/>
              </w:rPr>
            </w:pPr>
          </w:p>
        </w:tc>
      </w:tr>
      <w:tr w:rsidR="00061339" w14:paraId="5D72E1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198A2"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94C2D" w14:textId="77777777" w:rsidR="00061339" w:rsidRDefault="00061339" w:rsidP="002275DB">
            <w:pPr>
              <w:rPr>
                <w:rFonts w:eastAsia="Times New Roman"/>
              </w:rPr>
            </w:pPr>
            <w:r>
              <w:rPr>
                <w:rFonts w:eastAsia="Times New Roman" w:cs="Arial"/>
                <w:color w:val="000000"/>
                <w:sz w:val="16"/>
                <w:szCs w:val="16"/>
              </w:rPr>
              <w:t>S2-211420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C4592"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5C91C" w14:textId="77777777" w:rsidR="00061339" w:rsidRDefault="00061339" w:rsidP="002275DB">
            <w:pPr>
              <w:rPr>
                <w:rFonts w:eastAsia="Times New Roman"/>
              </w:rPr>
            </w:pPr>
            <w:r>
              <w:rPr>
                <w:rFonts w:eastAsia="Times New Roman" w:cs="Arial"/>
                <w:color w:val="000000"/>
                <w:sz w:val="16"/>
                <w:szCs w:val="16"/>
              </w:rPr>
              <w:t>TR 28.811 Study on network slice management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0ED3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86F94" w14:textId="77777777" w:rsidR="00061339" w:rsidRDefault="00061339" w:rsidP="002275DB">
            <w:pPr>
              <w:rPr>
                <w:rFonts w:eastAsia="Times New Roman"/>
              </w:rPr>
            </w:pPr>
            <w:r>
              <w:rPr>
                <w:rFonts w:eastAsia="Times New Roman" w:cs="Arial"/>
                <w:color w:val="000000"/>
                <w:sz w:val="16"/>
                <w:szCs w:val="16"/>
              </w:rPr>
              <w:t>28.811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D67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827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C24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665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CA7E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75C7" w14:textId="77777777" w:rsidR="00061339" w:rsidRDefault="00061339" w:rsidP="002275DB">
            <w:pPr>
              <w:rPr>
                <w:rFonts w:eastAsia="Times New Roman"/>
              </w:rPr>
            </w:pPr>
            <w:r>
              <w:rPr>
                <w:rFonts w:eastAsia="Times New Roman" w:cs="Arial"/>
                <w:color w:val="000000"/>
                <w:sz w:val="16"/>
                <w:szCs w:val="16"/>
              </w:rPr>
              <w:t>FS_NSMEN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D2ED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B600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09A0F" w14:textId="77777777" w:rsidR="00061339" w:rsidRDefault="00061339" w:rsidP="002275DB">
            <w:pPr>
              <w:rPr>
                <w:rFonts w:eastAsia="Times New Roman"/>
              </w:rPr>
            </w:pPr>
          </w:p>
        </w:tc>
      </w:tr>
      <w:tr w:rsidR="00061339" w14:paraId="5784A6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245F0"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1D49D" w14:textId="77777777" w:rsidR="00061339" w:rsidRDefault="00061339" w:rsidP="002275DB">
            <w:pPr>
              <w:rPr>
                <w:rFonts w:eastAsia="Times New Roman"/>
              </w:rPr>
            </w:pPr>
            <w:r>
              <w:rPr>
                <w:rFonts w:eastAsia="Times New Roman" w:cs="Arial"/>
                <w:color w:val="000000"/>
                <w:sz w:val="16"/>
                <w:szCs w:val="16"/>
              </w:rPr>
              <w:t>S2-211421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66F5D"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24F0" w14:textId="77777777" w:rsidR="00061339" w:rsidRDefault="00061339" w:rsidP="002275DB">
            <w:pPr>
              <w:rPr>
                <w:rFonts w:eastAsia="Times New Roman"/>
              </w:rPr>
            </w:pPr>
            <w:r>
              <w:rPr>
                <w:rFonts w:eastAsia="Times New Roman" w:cs="Arial"/>
                <w:color w:val="000000"/>
                <w:sz w:val="16"/>
                <w:szCs w:val="16"/>
              </w:rPr>
              <w:t>TR 28.816 Study on charging aspects of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5097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8105D" w14:textId="77777777" w:rsidR="00061339" w:rsidRDefault="00061339" w:rsidP="002275DB">
            <w:pPr>
              <w:rPr>
                <w:rFonts w:eastAsia="Times New Roman"/>
              </w:rPr>
            </w:pPr>
            <w:r>
              <w:rPr>
                <w:rFonts w:eastAsia="Times New Roman" w:cs="Arial"/>
                <w:color w:val="000000"/>
                <w:sz w:val="16"/>
                <w:szCs w:val="16"/>
              </w:rPr>
              <w:t>28.816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891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86F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F7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E4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7B4C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F0903" w14:textId="77777777" w:rsidR="00061339" w:rsidRDefault="00061339" w:rsidP="002275DB">
            <w:pPr>
              <w:rPr>
                <w:rFonts w:eastAsia="Times New Roman"/>
              </w:rPr>
            </w:pPr>
            <w:r>
              <w:rPr>
                <w:rFonts w:eastAsia="Times New Roman" w:cs="Arial"/>
                <w:color w:val="000000"/>
                <w:sz w:val="16"/>
                <w:szCs w:val="16"/>
              </w:rPr>
              <w:t>FS_5G_CIoT_CH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9A65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E060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A38E0" w14:textId="77777777" w:rsidR="00061339" w:rsidRDefault="00061339" w:rsidP="002275DB">
            <w:pPr>
              <w:rPr>
                <w:rFonts w:eastAsia="Times New Roman"/>
              </w:rPr>
            </w:pPr>
          </w:p>
        </w:tc>
      </w:tr>
      <w:tr w:rsidR="00061339" w14:paraId="6010973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C5893"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EC444" w14:textId="77777777" w:rsidR="00061339" w:rsidRDefault="00061339" w:rsidP="002275DB">
            <w:pPr>
              <w:rPr>
                <w:rFonts w:eastAsia="Times New Roman"/>
              </w:rPr>
            </w:pPr>
            <w:r>
              <w:rPr>
                <w:rFonts w:eastAsia="Times New Roman" w:cs="Arial"/>
                <w:color w:val="000000"/>
                <w:sz w:val="16"/>
                <w:szCs w:val="16"/>
              </w:rPr>
              <w:t>S2-211423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C156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E132B" w14:textId="77777777" w:rsidR="00061339" w:rsidRDefault="00061339" w:rsidP="002275DB">
            <w:pPr>
              <w:rPr>
                <w:rFonts w:eastAsia="Times New Roman"/>
              </w:rPr>
            </w:pPr>
            <w:r>
              <w:rPr>
                <w:rFonts w:eastAsia="Times New Roman" w:cs="Arial"/>
                <w:color w:val="000000"/>
                <w:sz w:val="16"/>
                <w:szCs w:val="16"/>
              </w:rPr>
              <w:t>TR 32.846 Study on charging aspects of Proximity-based Services (ProSe)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310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00CFF" w14:textId="77777777" w:rsidR="00061339" w:rsidRDefault="00061339" w:rsidP="002275DB">
            <w:pPr>
              <w:rPr>
                <w:rFonts w:eastAsia="Times New Roman"/>
              </w:rPr>
            </w:pPr>
            <w:r>
              <w:rPr>
                <w:rFonts w:eastAsia="Times New Roman" w:cs="Arial"/>
                <w:color w:val="000000"/>
                <w:sz w:val="16"/>
                <w:szCs w:val="16"/>
              </w:rPr>
              <w:t>32.846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F6D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C74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CFF0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5D0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D92D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6E58D" w14:textId="77777777" w:rsidR="00061339" w:rsidRDefault="00061339" w:rsidP="002275DB">
            <w:pPr>
              <w:rPr>
                <w:rFonts w:eastAsia="Times New Roman"/>
              </w:rPr>
            </w:pPr>
            <w:r>
              <w:rPr>
                <w:rFonts w:eastAsia="Times New Roman" w:cs="Arial"/>
                <w:color w:val="000000"/>
                <w:sz w:val="16"/>
                <w:szCs w:val="16"/>
              </w:rPr>
              <w:t>FS_5G_Prose_CH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1027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8DB4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06432" w14:textId="77777777" w:rsidR="00061339" w:rsidRDefault="00061339" w:rsidP="002275DB">
            <w:pPr>
              <w:rPr>
                <w:rFonts w:eastAsia="Times New Roman"/>
              </w:rPr>
            </w:pPr>
          </w:p>
        </w:tc>
      </w:tr>
      <w:tr w:rsidR="00061339" w14:paraId="3D64E25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37DB"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6C2F3" w14:textId="77777777" w:rsidR="00061339" w:rsidRDefault="00061339" w:rsidP="002275DB">
            <w:pPr>
              <w:rPr>
                <w:rFonts w:eastAsia="Times New Roman"/>
              </w:rPr>
            </w:pPr>
            <w:r>
              <w:rPr>
                <w:rFonts w:eastAsia="Times New Roman" w:cs="Arial"/>
                <w:color w:val="000000"/>
                <w:sz w:val="16"/>
                <w:szCs w:val="16"/>
              </w:rPr>
              <w:t>S2-211425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19773"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C194E" w14:textId="77777777" w:rsidR="00061339" w:rsidRDefault="00061339" w:rsidP="002275DB">
            <w:pPr>
              <w:rPr>
                <w:rFonts w:eastAsia="Times New Roman"/>
              </w:rPr>
            </w:pPr>
            <w:r>
              <w:rPr>
                <w:rFonts w:eastAsia="Times New Roman" w:cs="Arial"/>
                <w:color w:val="000000"/>
                <w:sz w:val="16"/>
                <w:szCs w:val="16"/>
              </w:rPr>
              <w:t>TR 28.817 Study on the access control for management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388F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B794E" w14:textId="77777777" w:rsidR="00061339" w:rsidRDefault="00061339" w:rsidP="002275DB">
            <w:pPr>
              <w:rPr>
                <w:rFonts w:eastAsia="Times New Roman"/>
              </w:rPr>
            </w:pPr>
            <w:r>
              <w:rPr>
                <w:rFonts w:eastAsia="Times New Roman" w:cs="Arial"/>
                <w:color w:val="000000"/>
                <w:sz w:val="16"/>
                <w:szCs w:val="16"/>
              </w:rPr>
              <w:t>28.817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50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4C3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B58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401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7D5CB"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97C1" w14:textId="77777777" w:rsidR="00061339" w:rsidRDefault="00061339" w:rsidP="002275DB">
            <w:pPr>
              <w:rPr>
                <w:rFonts w:eastAsia="Times New Roman"/>
              </w:rPr>
            </w:pPr>
            <w:r>
              <w:rPr>
                <w:rFonts w:eastAsia="Times New Roman" w:cs="Arial"/>
                <w:color w:val="000000"/>
                <w:sz w:val="16"/>
                <w:szCs w:val="16"/>
              </w:rPr>
              <w:t>FS_MNSAC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773C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1304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6AFD8" w14:textId="77777777" w:rsidR="00061339" w:rsidRDefault="00061339" w:rsidP="002275DB">
            <w:pPr>
              <w:rPr>
                <w:rFonts w:eastAsia="Times New Roman"/>
              </w:rPr>
            </w:pPr>
          </w:p>
        </w:tc>
      </w:tr>
      <w:tr w:rsidR="00061339" w14:paraId="7F0D4F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ADFD1"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93D13" w14:textId="77777777" w:rsidR="00061339" w:rsidRDefault="00061339" w:rsidP="002275DB">
            <w:pPr>
              <w:rPr>
                <w:rFonts w:eastAsia="Times New Roman"/>
              </w:rPr>
            </w:pPr>
            <w:r>
              <w:rPr>
                <w:rFonts w:eastAsia="Times New Roman" w:cs="Arial"/>
                <w:color w:val="000000"/>
                <w:sz w:val="16"/>
                <w:szCs w:val="16"/>
              </w:rPr>
              <w:t>S2-211503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EE2C"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5F9F5" w14:textId="77777777" w:rsidR="00061339" w:rsidRDefault="00061339" w:rsidP="002275DB">
            <w:pPr>
              <w:rPr>
                <w:rFonts w:eastAsia="Times New Roman"/>
              </w:rPr>
            </w:pPr>
            <w:r>
              <w:rPr>
                <w:rFonts w:eastAsia="Times New Roman" w:cs="Arial"/>
                <w:color w:val="000000"/>
                <w:sz w:val="16"/>
                <w:szCs w:val="16"/>
              </w:rPr>
              <w:t>TR 22.926 on 'Guidelines for Extraterritorial 5G Systems' v.2.0.0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2FC07"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B7215" w14:textId="77777777" w:rsidR="00061339" w:rsidRDefault="00061339" w:rsidP="002275DB">
            <w:pPr>
              <w:rPr>
                <w:rFonts w:eastAsia="Times New Roman"/>
              </w:rPr>
            </w:pPr>
            <w:r>
              <w:rPr>
                <w:rFonts w:eastAsia="Times New Roman" w:cs="Arial"/>
                <w:color w:val="000000"/>
                <w:sz w:val="16"/>
                <w:szCs w:val="16"/>
              </w:rPr>
              <w:t>22.926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46B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80E4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7C6B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EC1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7C61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D334" w14:textId="77777777" w:rsidR="00061339" w:rsidRDefault="00061339" w:rsidP="002275DB">
            <w:pPr>
              <w:rPr>
                <w:rFonts w:eastAsia="Times New Roman"/>
              </w:rPr>
            </w:pPr>
            <w:r>
              <w:rPr>
                <w:rFonts w:eastAsia="Times New Roman"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E19C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ECCD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643A1" w14:textId="77777777" w:rsidR="00061339" w:rsidRDefault="00061339" w:rsidP="002275DB">
            <w:pPr>
              <w:rPr>
                <w:rFonts w:eastAsia="Times New Roman"/>
              </w:rPr>
            </w:pPr>
          </w:p>
        </w:tc>
      </w:tr>
      <w:tr w:rsidR="00061339" w14:paraId="28680B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838AE"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340DB" w14:textId="77777777" w:rsidR="00061339" w:rsidRDefault="00061339" w:rsidP="002275DB">
            <w:pPr>
              <w:rPr>
                <w:rFonts w:eastAsia="Times New Roman"/>
              </w:rPr>
            </w:pPr>
            <w:r>
              <w:rPr>
                <w:rFonts w:eastAsia="Times New Roman" w:cs="Arial"/>
                <w:color w:val="000000"/>
                <w:sz w:val="16"/>
                <w:szCs w:val="16"/>
              </w:rPr>
              <w:t>S2-211504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BDCA3"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3335" w14:textId="77777777" w:rsidR="00061339" w:rsidRDefault="00061339" w:rsidP="002275DB">
            <w:pPr>
              <w:rPr>
                <w:rFonts w:eastAsia="Times New Roman"/>
              </w:rPr>
            </w:pPr>
            <w:r>
              <w:rPr>
                <w:rFonts w:eastAsia="Times New Roman" w:cs="Arial"/>
                <w:color w:val="000000"/>
                <w:sz w:val="16"/>
                <w:szCs w:val="16"/>
              </w:rPr>
              <w:t>TR 22.990 on Study on Off-Network for Rail,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5318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8CCA6" w14:textId="77777777" w:rsidR="00061339" w:rsidRDefault="00061339" w:rsidP="002275DB">
            <w:pPr>
              <w:rPr>
                <w:rFonts w:eastAsia="Times New Roman"/>
              </w:rPr>
            </w:pPr>
            <w:r>
              <w:rPr>
                <w:rFonts w:eastAsia="Times New Roman" w:cs="Arial"/>
                <w:color w:val="000000"/>
                <w:sz w:val="16"/>
                <w:szCs w:val="16"/>
              </w:rPr>
              <w:t>22.990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FCB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4D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606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EE4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1096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27BD4" w14:textId="77777777" w:rsidR="00061339" w:rsidRDefault="00061339" w:rsidP="002275DB">
            <w:pPr>
              <w:rPr>
                <w:rFonts w:eastAsia="Times New Roman"/>
              </w:rPr>
            </w:pPr>
            <w:r>
              <w:rPr>
                <w:rFonts w:eastAsia="Times New Roman" w:cs="Arial"/>
                <w:color w:val="000000"/>
                <w:sz w:val="16"/>
                <w:szCs w:val="16"/>
              </w:rPr>
              <w:t>FS_OffNetRail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52B7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379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E8101" w14:textId="77777777" w:rsidR="00061339" w:rsidRDefault="00061339" w:rsidP="002275DB">
            <w:pPr>
              <w:rPr>
                <w:rFonts w:eastAsia="Times New Roman"/>
              </w:rPr>
            </w:pPr>
          </w:p>
        </w:tc>
      </w:tr>
      <w:tr w:rsidR="00061339" w14:paraId="372B1E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9D533"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4C691" w14:textId="77777777" w:rsidR="00061339" w:rsidRDefault="00061339" w:rsidP="002275DB">
            <w:pPr>
              <w:rPr>
                <w:rFonts w:eastAsia="Times New Roman"/>
              </w:rPr>
            </w:pPr>
            <w:r>
              <w:rPr>
                <w:rFonts w:eastAsia="Times New Roman" w:cs="Arial"/>
                <w:color w:val="000000"/>
                <w:sz w:val="16"/>
                <w:szCs w:val="16"/>
              </w:rPr>
              <w:t>S2-211539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75A0"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769DF" w14:textId="77777777" w:rsidR="00061339" w:rsidRDefault="00061339" w:rsidP="002275DB">
            <w:pPr>
              <w:rPr>
                <w:rFonts w:eastAsia="Times New Roman"/>
              </w:rPr>
            </w:pPr>
            <w:r>
              <w:rPr>
                <w:rFonts w:eastAsia="Times New Roman" w:cs="Arial"/>
                <w:color w:val="000000"/>
                <w:sz w:val="16"/>
                <w:szCs w:val="16"/>
              </w:rPr>
              <w:t>TR 28.825 Study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557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CC50C" w14:textId="77777777" w:rsidR="00061339" w:rsidRDefault="00061339" w:rsidP="002275DB">
            <w:pPr>
              <w:rPr>
                <w:rFonts w:eastAsia="Times New Roman"/>
              </w:rPr>
            </w:pPr>
            <w:r>
              <w:rPr>
                <w:rFonts w:eastAsia="Times New Roman" w:cs="Arial"/>
                <w:color w:val="000000"/>
                <w:sz w:val="16"/>
                <w:szCs w:val="16"/>
              </w:rPr>
              <w:t>28.825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018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365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19B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FF5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1548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46747" w14:textId="77777777" w:rsidR="00061339" w:rsidRDefault="00061339" w:rsidP="002275DB">
            <w:pPr>
              <w:rPr>
                <w:rFonts w:eastAsia="Times New Roman"/>
              </w:rPr>
            </w:pPr>
            <w:r>
              <w:rPr>
                <w:rFonts w:eastAsia="Times New Roman" w:cs="Arial"/>
                <w:color w:val="000000"/>
                <w:sz w:val="16"/>
                <w:szCs w:val="16"/>
              </w:rPr>
              <w:t>FS_MANS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AFD6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79CB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361C9" w14:textId="77777777" w:rsidR="00061339" w:rsidRDefault="00061339" w:rsidP="002275DB">
            <w:pPr>
              <w:rPr>
                <w:rFonts w:eastAsia="Times New Roman"/>
              </w:rPr>
            </w:pPr>
          </w:p>
        </w:tc>
      </w:tr>
      <w:tr w:rsidR="00061339" w14:paraId="6C6664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E722C"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EB011" w14:textId="77777777" w:rsidR="00061339" w:rsidRDefault="00061339" w:rsidP="002275DB">
            <w:pPr>
              <w:rPr>
                <w:rFonts w:eastAsia="Times New Roman"/>
              </w:rPr>
            </w:pPr>
            <w:r>
              <w:rPr>
                <w:rFonts w:eastAsia="Times New Roman" w:cs="Arial"/>
                <w:color w:val="000000"/>
                <w:sz w:val="16"/>
                <w:szCs w:val="16"/>
              </w:rPr>
              <w:t>S2-211540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54AD9"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55C64" w14:textId="77777777" w:rsidR="00061339" w:rsidRDefault="00061339" w:rsidP="002275DB">
            <w:pPr>
              <w:rPr>
                <w:rFonts w:eastAsia="Times New Roman"/>
              </w:rPr>
            </w:pPr>
            <w:r>
              <w:rPr>
                <w:rFonts w:eastAsia="Times New Roman" w:cs="Arial"/>
                <w:color w:val="000000"/>
                <w:sz w:val="16"/>
                <w:szCs w:val="16"/>
              </w:rPr>
              <w:t>TR 28.815 Study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6686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F3B56" w14:textId="77777777" w:rsidR="00061339" w:rsidRDefault="00061339" w:rsidP="002275DB">
            <w:pPr>
              <w:rPr>
                <w:rFonts w:eastAsia="Times New Roman"/>
              </w:rPr>
            </w:pPr>
            <w:r>
              <w:rPr>
                <w:rFonts w:eastAsia="Times New Roman" w:cs="Arial"/>
                <w:color w:val="000000"/>
                <w:sz w:val="16"/>
                <w:szCs w:val="16"/>
              </w:rPr>
              <w:t>28.815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433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6E5D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CAE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215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03D3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95EB8" w14:textId="77777777" w:rsidR="00061339" w:rsidRDefault="00061339" w:rsidP="002275DB">
            <w:pPr>
              <w:rPr>
                <w:rFonts w:eastAsia="Times New Roman"/>
              </w:rPr>
            </w:pPr>
            <w:r>
              <w:rPr>
                <w:rFonts w:eastAsia="Times New Roman" w:cs="Arial"/>
                <w:color w:val="000000"/>
                <w:sz w:val="16"/>
                <w:szCs w:val="16"/>
              </w:rPr>
              <w:t>FS_EDGE_CH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3765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0862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6909B" w14:textId="77777777" w:rsidR="00061339" w:rsidRDefault="00061339" w:rsidP="002275DB">
            <w:pPr>
              <w:rPr>
                <w:rFonts w:eastAsia="Times New Roman"/>
              </w:rPr>
            </w:pPr>
          </w:p>
        </w:tc>
      </w:tr>
      <w:tr w:rsidR="00061339" w14:paraId="3E4A98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57717" w14:textId="77777777" w:rsidR="00061339" w:rsidRDefault="00061339" w:rsidP="002275D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67A75" w14:textId="77777777" w:rsidR="00061339" w:rsidRDefault="00061339" w:rsidP="002275DB">
            <w:pPr>
              <w:rPr>
                <w:rFonts w:eastAsia="Times New Roman"/>
              </w:rPr>
            </w:pPr>
            <w:r>
              <w:rPr>
                <w:rFonts w:eastAsia="Times New Roman" w:cs="Arial"/>
                <w:color w:val="000000"/>
                <w:sz w:val="16"/>
                <w:szCs w:val="16"/>
              </w:rPr>
              <w:t>S2-211541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B0D2"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4BB7" w14:textId="77777777" w:rsidR="00061339" w:rsidRDefault="00061339" w:rsidP="002275DB">
            <w:pPr>
              <w:rPr>
                <w:rFonts w:eastAsia="Times New Roman"/>
              </w:rPr>
            </w:pPr>
            <w:r>
              <w:rPr>
                <w:rFonts w:eastAsia="Times New Roman" w:cs="Arial"/>
                <w:color w:val="000000"/>
                <w:sz w:val="16"/>
                <w:szCs w:val="16"/>
              </w:rPr>
              <w:t>TS 28.100 Levels of autonomous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5AD1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EC7F0" w14:textId="77777777" w:rsidR="00061339" w:rsidRDefault="00061339" w:rsidP="002275DB">
            <w:pPr>
              <w:rPr>
                <w:rFonts w:eastAsia="Times New Roman"/>
              </w:rPr>
            </w:pPr>
            <w:r>
              <w:rPr>
                <w:rFonts w:eastAsia="Times New Roman" w:cs="Arial"/>
                <w:color w:val="000000"/>
                <w:sz w:val="16"/>
                <w:szCs w:val="16"/>
              </w:rPr>
              <w:t>28.100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928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0F5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7E7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760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19C7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BDC85" w14:textId="77777777" w:rsidR="00061339" w:rsidRDefault="00061339" w:rsidP="002275D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78DC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7766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6C043" w14:textId="77777777" w:rsidR="00061339" w:rsidRDefault="00061339" w:rsidP="002275DB">
            <w:pPr>
              <w:rPr>
                <w:rFonts w:eastAsia="Times New Roman"/>
              </w:rPr>
            </w:pPr>
          </w:p>
        </w:tc>
      </w:tr>
      <w:tr w:rsidR="00061339" w14:paraId="433542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BBE6D"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54DEF" w14:textId="77777777" w:rsidR="00061339" w:rsidRDefault="00061339" w:rsidP="002275DB">
            <w:pPr>
              <w:rPr>
                <w:rFonts w:eastAsia="Times New Roman"/>
              </w:rPr>
            </w:pPr>
            <w:r>
              <w:rPr>
                <w:rFonts w:eastAsia="Times New Roman" w:cs="Arial"/>
                <w:color w:val="000000"/>
                <w:sz w:val="16"/>
                <w:szCs w:val="16"/>
              </w:rPr>
              <w:t>S2-211584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BD112"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07421" w14:textId="77777777" w:rsidR="00061339" w:rsidRDefault="00061339" w:rsidP="002275DB">
            <w:pPr>
              <w:rPr>
                <w:rFonts w:eastAsia="Times New Roman"/>
              </w:rPr>
            </w:pPr>
            <w:r>
              <w:rPr>
                <w:rFonts w:eastAsia="Times New Roman" w:cs="Arial"/>
                <w:color w:val="000000"/>
                <w:sz w:val="16"/>
                <w:szCs w:val="16"/>
              </w:rPr>
              <w:t>List of SA WG2 R18 SIDs for Prioritization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418F6"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E82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8744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28A1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7445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627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DFB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594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D4431" w14:textId="77777777" w:rsidR="00061339" w:rsidRDefault="00061339" w:rsidP="002275DB">
            <w:pPr>
              <w:rPr>
                <w:rFonts w:eastAsia="Times New Roman"/>
                <w:sz w:val="24"/>
                <w:szCs w:val="24"/>
              </w:rPr>
            </w:pPr>
            <w:r>
              <w:rPr>
                <w:rFonts w:eastAsia="Times New Roman" w:cs="Arial"/>
                <w:color w:val="000000"/>
                <w:sz w:val="16"/>
                <w:szCs w:val="16"/>
              </w:rPr>
              <w:t>CC#4: SP-211584r04 agreed, to be revised by MCC. Revised to SP-211631.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DFE8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9EB50" w14:textId="77777777" w:rsidR="00061339" w:rsidRDefault="00061339" w:rsidP="002275DB">
            <w:pPr>
              <w:rPr>
                <w:rFonts w:eastAsia="Times New Roman"/>
              </w:rPr>
            </w:pPr>
            <w:r>
              <w:rPr>
                <w:rFonts w:eastAsia="Times New Roman" w:cs="Arial"/>
                <w:color w:val="000000"/>
                <w:sz w:val="16"/>
                <w:szCs w:val="16"/>
              </w:rPr>
              <w:t>S2-211631</w:t>
            </w:r>
          </w:p>
        </w:tc>
      </w:tr>
      <w:tr w:rsidR="00061339" w14:paraId="154F76B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EDB1F"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91419" w14:textId="77777777" w:rsidR="00061339" w:rsidRDefault="00061339" w:rsidP="002275DB">
            <w:pPr>
              <w:rPr>
                <w:rFonts w:eastAsia="Times New Roman"/>
              </w:rPr>
            </w:pPr>
            <w:r>
              <w:rPr>
                <w:rFonts w:eastAsia="Times New Roman" w:cs="Arial"/>
                <w:color w:val="000000"/>
                <w:sz w:val="16"/>
                <w:szCs w:val="16"/>
              </w:rPr>
              <w:t>S2-211631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4C2D9"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3C86A" w14:textId="77777777" w:rsidR="00061339" w:rsidRDefault="00061339" w:rsidP="002275DB">
            <w:pPr>
              <w:rPr>
                <w:rFonts w:eastAsia="Times New Roman"/>
              </w:rPr>
            </w:pPr>
            <w:r>
              <w:rPr>
                <w:rFonts w:eastAsia="Times New Roman" w:cs="Arial"/>
                <w:color w:val="000000"/>
                <w:sz w:val="16"/>
                <w:szCs w:val="16"/>
              </w:rPr>
              <w:t>List of SA WG2 R18 SIDs for Prioritization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C4C38"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4E5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ADAF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ED8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325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9CF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147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2BE9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77005" w14:textId="77777777" w:rsidR="00061339" w:rsidRDefault="00061339" w:rsidP="002275DB">
            <w:pPr>
              <w:rPr>
                <w:rFonts w:eastAsia="Times New Roman"/>
                <w:sz w:val="24"/>
                <w:szCs w:val="24"/>
              </w:rPr>
            </w:pPr>
            <w:r>
              <w:rPr>
                <w:rFonts w:eastAsia="Times New Roman" w:cs="Arial"/>
                <w:color w:val="000000"/>
                <w:sz w:val="16"/>
                <w:szCs w:val="16"/>
              </w:rPr>
              <w:t>Revision of SP-211584r04. CC#5: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12145"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62969" w14:textId="77777777" w:rsidR="00061339" w:rsidRDefault="00061339" w:rsidP="002275DB">
            <w:pPr>
              <w:rPr>
                <w:rFonts w:eastAsia="Times New Roman"/>
              </w:rPr>
            </w:pPr>
          </w:p>
        </w:tc>
      </w:tr>
      <w:tr w:rsidR="00061339" w14:paraId="2922F6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A0E98" w14:textId="77777777" w:rsidR="00061339" w:rsidRDefault="00061339" w:rsidP="002275DB">
            <w:pPr>
              <w:rPr>
                <w:rFonts w:eastAsia="Times New Roman"/>
                <w:sz w:val="24"/>
                <w:szCs w:val="24"/>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E94F7" w14:textId="77777777" w:rsidR="00061339" w:rsidRDefault="00061339" w:rsidP="002275DB">
            <w:pPr>
              <w:rPr>
                <w:rFonts w:eastAsia="Times New Roman"/>
              </w:rPr>
            </w:pPr>
            <w:r>
              <w:rPr>
                <w:rFonts w:eastAsia="Times New Roman" w:cs="Arial"/>
                <w:color w:val="000000"/>
                <w:sz w:val="16"/>
                <w:szCs w:val="16"/>
              </w:rPr>
              <w:t>S2-211547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5A6F7"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32667" w14:textId="77777777" w:rsidR="00061339" w:rsidRDefault="00061339" w:rsidP="002275DB">
            <w:pPr>
              <w:rPr>
                <w:rFonts w:eastAsia="Times New Roman"/>
              </w:rPr>
            </w:pPr>
            <w:r>
              <w:rPr>
                <w:rFonts w:eastAsia="Times New Roman" w:cs="Arial"/>
                <w:color w:val="000000"/>
                <w:sz w:val="16"/>
                <w:szCs w:val="16"/>
              </w:rPr>
              <w:t>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4FAA2" w14:textId="77777777" w:rsidR="00061339" w:rsidRDefault="00061339" w:rsidP="002275DB">
            <w:pPr>
              <w:rPr>
                <w:rFonts w:eastAsia="Times New Roman"/>
              </w:rPr>
            </w:pPr>
            <w:r>
              <w:rPr>
                <w:rFonts w:eastAsia="Times New Roman" w:cs="Arial"/>
                <w:color w:val="000000"/>
                <w:sz w:val="16"/>
                <w:szCs w:val="16"/>
              </w:rPr>
              <w:t>MediaTek Inc. et 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002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877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892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67A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B1E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B32B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46B4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40E09" w14:textId="77777777" w:rsidR="00061339" w:rsidRDefault="00061339" w:rsidP="002275DB">
            <w:pPr>
              <w:rPr>
                <w:rFonts w:eastAsia="Times New Roman"/>
                <w:sz w:val="24"/>
                <w:szCs w:val="24"/>
              </w:rPr>
            </w:pPr>
            <w:r>
              <w:rPr>
                <w:rFonts w:eastAsia="Times New Roman" w:cs="Arial"/>
                <w:color w:val="000000"/>
                <w:sz w:val="16"/>
                <w:szCs w:val="16"/>
              </w:rPr>
              <w:t>Revised to SP-211579.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B2C2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AFAC4" w14:textId="77777777" w:rsidR="00061339" w:rsidRDefault="00061339" w:rsidP="002275DB">
            <w:pPr>
              <w:rPr>
                <w:rFonts w:eastAsia="Times New Roman"/>
              </w:rPr>
            </w:pPr>
            <w:r>
              <w:rPr>
                <w:rFonts w:eastAsia="Times New Roman" w:cs="Arial"/>
                <w:color w:val="000000"/>
                <w:sz w:val="16"/>
                <w:szCs w:val="16"/>
              </w:rPr>
              <w:t>S2-211579</w:t>
            </w:r>
          </w:p>
        </w:tc>
      </w:tr>
      <w:tr w:rsidR="00061339" w14:paraId="5EA19AC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69AE1"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08620" w14:textId="77777777" w:rsidR="00061339" w:rsidRDefault="00061339" w:rsidP="002275DB">
            <w:pPr>
              <w:rPr>
                <w:rFonts w:eastAsia="Times New Roman"/>
              </w:rPr>
            </w:pPr>
            <w:r>
              <w:rPr>
                <w:rFonts w:eastAsia="Times New Roman" w:cs="Arial"/>
                <w:color w:val="000000"/>
                <w:sz w:val="16"/>
                <w:szCs w:val="16"/>
              </w:rPr>
              <w:t>S2-211579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6520B"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6305B" w14:textId="77777777" w:rsidR="00061339" w:rsidRDefault="00061339" w:rsidP="002275DB">
            <w:pPr>
              <w:rPr>
                <w:rFonts w:eastAsia="Times New Roman"/>
              </w:rPr>
            </w:pPr>
            <w:r>
              <w:rPr>
                <w:rFonts w:eastAsia="Times New Roman" w:cs="Arial"/>
                <w:color w:val="000000"/>
                <w:sz w:val="16"/>
                <w:szCs w:val="16"/>
              </w:rPr>
              <w:t>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A1462" w14:textId="77777777" w:rsidR="00061339" w:rsidRDefault="00061339" w:rsidP="002275DB">
            <w:pPr>
              <w:rPr>
                <w:rFonts w:eastAsia="Times New Roman"/>
              </w:rPr>
            </w:pPr>
            <w:r>
              <w:rPr>
                <w:rFonts w:eastAsia="Times New Roman" w:cs="Arial"/>
                <w:color w:val="000000"/>
                <w:sz w:val="16"/>
                <w:szCs w:val="16"/>
              </w:rPr>
              <w:t>AT&amp;T, Ericsson, Intel, KDDI, MediaTek, Qualcomm, Sony, Telstra,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CE1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9179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A7A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33C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E98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821E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A11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D3A60" w14:textId="77777777" w:rsidR="00061339" w:rsidRDefault="00061339" w:rsidP="002275DB">
            <w:pPr>
              <w:rPr>
                <w:rFonts w:eastAsia="Times New Roman"/>
                <w:sz w:val="24"/>
                <w:szCs w:val="24"/>
              </w:rPr>
            </w:pPr>
            <w:r>
              <w:rPr>
                <w:rFonts w:eastAsia="Times New Roman" w:cs="Arial"/>
                <w:color w:val="000000"/>
                <w:sz w:val="16"/>
                <w:szCs w:val="16"/>
              </w:rPr>
              <w:t>Revision of SP-211547.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54B1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F9A5C" w14:textId="77777777" w:rsidR="00061339" w:rsidRDefault="00061339" w:rsidP="002275DB">
            <w:pPr>
              <w:rPr>
                <w:rFonts w:eastAsia="Times New Roman"/>
              </w:rPr>
            </w:pPr>
          </w:p>
        </w:tc>
      </w:tr>
      <w:tr w:rsidR="00061339" w14:paraId="64668FC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CB370"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CD163" w14:textId="77777777" w:rsidR="00061339" w:rsidRDefault="00061339" w:rsidP="002275DB">
            <w:pPr>
              <w:rPr>
                <w:rFonts w:eastAsia="Times New Roman"/>
              </w:rPr>
            </w:pPr>
            <w:r>
              <w:rPr>
                <w:rFonts w:eastAsia="Times New Roman" w:cs="Arial"/>
                <w:color w:val="000000"/>
                <w:sz w:val="16"/>
                <w:szCs w:val="16"/>
              </w:rPr>
              <w:t>S2-211581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9ACFE"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E40A6" w14:textId="77777777" w:rsidR="00061339" w:rsidRDefault="00061339" w:rsidP="002275DB">
            <w:pPr>
              <w:rPr>
                <w:rFonts w:eastAsia="Times New Roman"/>
              </w:rPr>
            </w:pPr>
            <w:r>
              <w:rPr>
                <w:rFonts w:eastAsia="Times New Roman" w:cs="Arial"/>
                <w:color w:val="000000"/>
                <w:sz w:val="16"/>
                <w:szCs w:val="16"/>
              </w:rPr>
              <w:t>SA WG2 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2F8DE" w14:textId="77777777" w:rsidR="00061339" w:rsidRDefault="00061339" w:rsidP="002275DB">
            <w:pPr>
              <w:rPr>
                <w:rFonts w:eastAsia="Times New Roman"/>
              </w:rPr>
            </w:pPr>
            <w:r>
              <w:rPr>
                <w:rFonts w:eastAsia="Times New Roman" w:cs="Arial"/>
                <w:color w:val="000000"/>
                <w:sz w:val="16"/>
                <w:szCs w:val="16"/>
              </w:rPr>
              <w:t>CMCC, China Unicom, CATT, Huawei, INSPUR, Oppo, Spreadtrum, Tencent, vivo,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2515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63CD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992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F868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894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49A9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BE4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FCB49" w14:textId="77777777" w:rsidR="00061339" w:rsidRDefault="00061339" w:rsidP="002275DB">
            <w:pPr>
              <w:rPr>
                <w:rFonts w:eastAsia="Times New Roman"/>
                <w:sz w:val="24"/>
                <w:szCs w:val="24"/>
              </w:rPr>
            </w:pPr>
            <w:r>
              <w:rPr>
                <w:rFonts w:eastAsia="Times New Roman" w:cs="Arial"/>
                <w:color w:val="000000"/>
                <w:sz w:val="16"/>
                <w:szCs w:val="16"/>
              </w:rPr>
              <w:t>Revised to SP-211583.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6899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8FFB4" w14:textId="77777777" w:rsidR="00061339" w:rsidRDefault="00061339" w:rsidP="002275DB">
            <w:pPr>
              <w:rPr>
                <w:rFonts w:eastAsia="Times New Roman"/>
              </w:rPr>
            </w:pPr>
            <w:r>
              <w:rPr>
                <w:rFonts w:eastAsia="Times New Roman" w:cs="Arial"/>
                <w:color w:val="000000"/>
                <w:sz w:val="16"/>
                <w:szCs w:val="16"/>
              </w:rPr>
              <w:t>S2-211583</w:t>
            </w:r>
          </w:p>
        </w:tc>
      </w:tr>
      <w:tr w:rsidR="00061339" w14:paraId="69CFFC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6BB01"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0FCEB" w14:textId="77777777" w:rsidR="00061339" w:rsidRDefault="00061339" w:rsidP="002275DB">
            <w:pPr>
              <w:rPr>
                <w:rFonts w:eastAsia="Times New Roman"/>
              </w:rPr>
            </w:pPr>
            <w:r>
              <w:rPr>
                <w:rFonts w:eastAsia="Times New Roman" w:cs="Arial"/>
                <w:color w:val="000000"/>
                <w:sz w:val="16"/>
                <w:szCs w:val="16"/>
              </w:rPr>
              <w:t>S2-211583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377E5"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B72B2" w14:textId="77777777" w:rsidR="00061339" w:rsidRDefault="00061339" w:rsidP="002275DB">
            <w:pPr>
              <w:rPr>
                <w:rFonts w:eastAsia="Times New Roman"/>
              </w:rPr>
            </w:pPr>
            <w:r>
              <w:rPr>
                <w:rFonts w:eastAsia="Times New Roman" w:cs="Arial"/>
                <w:color w:val="000000"/>
                <w:sz w:val="16"/>
                <w:szCs w:val="16"/>
              </w:rPr>
              <w:t>SA WG2 Rel-18 Package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BDCB9" w14:textId="77777777" w:rsidR="00061339" w:rsidRDefault="00061339" w:rsidP="002275DB">
            <w:pPr>
              <w:rPr>
                <w:rFonts w:eastAsia="Times New Roman"/>
              </w:rPr>
            </w:pPr>
            <w:r>
              <w:rPr>
                <w:rFonts w:eastAsia="Times New Roman" w:cs="Arial"/>
                <w:color w:val="000000"/>
                <w:sz w:val="16"/>
                <w:szCs w:val="16"/>
              </w:rPr>
              <w:t>CMCC, China Unicom, CATT, Huawei, INSPUR, Oppo, Spreadtrum, Tencent, vivo,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78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56C0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E00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975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159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2C1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8634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5E2ED" w14:textId="77777777" w:rsidR="00061339" w:rsidRDefault="00061339" w:rsidP="002275DB">
            <w:pPr>
              <w:rPr>
                <w:rFonts w:eastAsia="Times New Roman"/>
                <w:sz w:val="24"/>
                <w:szCs w:val="24"/>
              </w:rPr>
            </w:pPr>
            <w:r>
              <w:rPr>
                <w:rFonts w:eastAsia="Times New Roman" w:cs="Arial"/>
                <w:color w:val="000000"/>
                <w:sz w:val="16"/>
                <w:szCs w:val="16"/>
              </w:rPr>
              <w:t>Revision of SP-211581.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F7E27"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79947" w14:textId="77777777" w:rsidR="00061339" w:rsidRDefault="00061339" w:rsidP="002275DB">
            <w:pPr>
              <w:rPr>
                <w:rFonts w:eastAsia="Times New Roman"/>
              </w:rPr>
            </w:pPr>
          </w:p>
        </w:tc>
      </w:tr>
      <w:tr w:rsidR="00061339" w14:paraId="3BB27E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8E7E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53DAC" w14:textId="77777777" w:rsidR="00061339" w:rsidRDefault="00061339" w:rsidP="002275DB">
            <w:pPr>
              <w:rPr>
                <w:rFonts w:eastAsia="Times New Roman"/>
              </w:rPr>
            </w:pPr>
            <w:r>
              <w:rPr>
                <w:rFonts w:eastAsia="Times New Roman" w:cs="Arial"/>
                <w:color w:val="000000"/>
                <w:sz w:val="16"/>
                <w:szCs w:val="16"/>
              </w:rPr>
              <w:t>S2-211308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B9E2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F9152" w14:textId="77777777" w:rsidR="00061339" w:rsidRDefault="00061339" w:rsidP="002275DB">
            <w:pPr>
              <w:rPr>
                <w:rFonts w:eastAsia="Times New Roman"/>
              </w:rPr>
            </w:pPr>
            <w:r>
              <w:rPr>
                <w:rFonts w:eastAsia="Times New Roman" w:cs="Arial"/>
                <w:color w:val="000000"/>
                <w:sz w:val="16"/>
                <w:szCs w:val="16"/>
              </w:rPr>
              <w:t>New SID on Study of Further Architecture Enhancement for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6A505"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58D6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F7BE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1C0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BC8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33A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85E1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DD8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2635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SP-211145r02. SP-211308rev_01 agreed. Revised to SP-211593.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9EE9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3564C" w14:textId="77777777" w:rsidR="00061339" w:rsidRDefault="00061339" w:rsidP="002275DB">
            <w:pPr>
              <w:rPr>
                <w:rFonts w:eastAsia="Times New Roman"/>
              </w:rPr>
            </w:pPr>
            <w:r>
              <w:rPr>
                <w:rFonts w:eastAsia="Times New Roman" w:cs="Arial"/>
                <w:color w:val="000000"/>
                <w:sz w:val="16"/>
                <w:szCs w:val="16"/>
              </w:rPr>
              <w:t>S2-211593</w:t>
            </w:r>
          </w:p>
        </w:tc>
      </w:tr>
      <w:tr w:rsidR="00061339" w14:paraId="58F84E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D65F"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5D208" w14:textId="77777777" w:rsidR="00061339" w:rsidRDefault="00061339" w:rsidP="002275DB">
            <w:pPr>
              <w:rPr>
                <w:rFonts w:eastAsia="Times New Roman"/>
              </w:rPr>
            </w:pPr>
            <w:r>
              <w:rPr>
                <w:rFonts w:eastAsia="Times New Roman" w:cs="Arial"/>
                <w:color w:val="000000"/>
                <w:sz w:val="16"/>
                <w:szCs w:val="16"/>
              </w:rPr>
              <w:t>S2-211593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7366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DE6ED" w14:textId="77777777" w:rsidR="00061339" w:rsidRDefault="00061339" w:rsidP="002275DB">
            <w:pPr>
              <w:rPr>
                <w:rFonts w:eastAsia="Times New Roman"/>
              </w:rPr>
            </w:pPr>
            <w:r>
              <w:rPr>
                <w:rFonts w:eastAsia="Times New Roman" w:cs="Arial"/>
                <w:color w:val="000000"/>
                <w:sz w:val="16"/>
                <w:szCs w:val="16"/>
              </w:rPr>
              <w:t>New SID on Study of Further Architecture Enhancement for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0FB13"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CCDB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D8A3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CA0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C6E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B6D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CB1E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10A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1D977" w14:textId="77777777" w:rsidR="00061339" w:rsidRDefault="00061339" w:rsidP="002275DB">
            <w:pPr>
              <w:rPr>
                <w:rFonts w:eastAsia="Times New Roman"/>
              </w:rPr>
            </w:pPr>
            <w:r>
              <w:rPr>
                <w:rFonts w:eastAsia="Times New Roman" w:cs="Arial"/>
                <w:color w:val="000000"/>
                <w:sz w:val="16"/>
                <w:szCs w:val="16"/>
              </w:rPr>
              <w:t>Revision of SP-211308_rev01. Approved. Corrections at CC#5. Revised to SP-211632.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0AAA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FD5C3" w14:textId="77777777" w:rsidR="00061339" w:rsidRDefault="00061339" w:rsidP="002275DB">
            <w:pPr>
              <w:rPr>
                <w:rFonts w:eastAsia="Times New Roman"/>
              </w:rPr>
            </w:pPr>
            <w:r>
              <w:rPr>
                <w:rFonts w:eastAsia="Times New Roman" w:cs="Arial"/>
                <w:color w:val="000000"/>
                <w:sz w:val="16"/>
                <w:szCs w:val="16"/>
              </w:rPr>
              <w:t>S2-211632</w:t>
            </w:r>
          </w:p>
        </w:tc>
      </w:tr>
      <w:tr w:rsidR="00061339" w14:paraId="7B3A901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60C2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42D5" w14:textId="77777777" w:rsidR="00061339" w:rsidRDefault="00061339" w:rsidP="002275DB">
            <w:pPr>
              <w:rPr>
                <w:rFonts w:eastAsia="Times New Roman"/>
              </w:rPr>
            </w:pPr>
            <w:r>
              <w:rPr>
                <w:rFonts w:eastAsia="Times New Roman" w:cs="Arial"/>
                <w:color w:val="000000"/>
                <w:sz w:val="16"/>
                <w:szCs w:val="16"/>
              </w:rPr>
              <w:t>S2-211632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9B93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3A35C" w14:textId="77777777" w:rsidR="00061339" w:rsidRDefault="00061339" w:rsidP="002275DB">
            <w:pPr>
              <w:rPr>
                <w:rFonts w:eastAsia="Times New Roman"/>
              </w:rPr>
            </w:pPr>
            <w:r>
              <w:rPr>
                <w:rFonts w:eastAsia="Times New Roman" w:cs="Arial"/>
                <w:color w:val="000000"/>
                <w:sz w:val="16"/>
                <w:szCs w:val="16"/>
              </w:rPr>
              <w:t>New SID: Study on Phase 2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EF096"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A78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885D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37D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2E2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642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D710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659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0377D" w14:textId="77777777" w:rsidR="00061339" w:rsidRDefault="00061339" w:rsidP="002275DB">
            <w:pPr>
              <w:rPr>
                <w:rFonts w:eastAsia="Times New Roman"/>
              </w:rPr>
            </w:pPr>
            <w:r>
              <w:rPr>
                <w:rFonts w:eastAsia="Times New Roman" w:cs="Arial"/>
                <w:color w:val="000000"/>
                <w:sz w:val="16"/>
                <w:szCs w:val="16"/>
              </w:rPr>
              <w:t>Revision of SP-211593.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D6F5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5D1B3" w14:textId="77777777" w:rsidR="00061339" w:rsidRDefault="00061339" w:rsidP="002275DB">
            <w:pPr>
              <w:rPr>
                <w:rFonts w:eastAsia="Times New Roman"/>
              </w:rPr>
            </w:pPr>
          </w:p>
        </w:tc>
      </w:tr>
      <w:tr w:rsidR="00061339" w14:paraId="638DB6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7FC23"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07C64" w14:textId="77777777" w:rsidR="00061339" w:rsidRDefault="00061339" w:rsidP="002275DB">
            <w:pPr>
              <w:rPr>
                <w:rFonts w:eastAsia="Times New Roman"/>
              </w:rPr>
            </w:pPr>
            <w:r>
              <w:rPr>
                <w:rFonts w:eastAsia="Times New Roman" w:cs="Arial"/>
                <w:color w:val="000000"/>
                <w:sz w:val="16"/>
                <w:szCs w:val="16"/>
              </w:rPr>
              <w:t>S2-211309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0F29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6E11E" w14:textId="77777777" w:rsidR="00061339" w:rsidRDefault="00061339" w:rsidP="002275DB">
            <w:pPr>
              <w:rPr>
                <w:rFonts w:eastAsia="Times New Roman"/>
              </w:rPr>
            </w:pPr>
            <w:r>
              <w:rPr>
                <w:rFonts w:eastAsia="Times New Roman"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7356F" w14:textId="77777777" w:rsidR="00061339" w:rsidRDefault="00061339" w:rsidP="002275DB">
            <w:pPr>
              <w:rPr>
                <w:rFonts w:eastAsia="Times New Roman"/>
              </w:rPr>
            </w:pPr>
            <w:r>
              <w:rPr>
                <w:rFonts w:eastAsia="Times New Roman"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9AE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2DEC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8A9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896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4FD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B28B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6D3E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BCDFD"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SP-211148r04. SP-211309_rev06 agreed. Revised to SP-211594.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A159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A070F" w14:textId="77777777" w:rsidR="00061339" w:rsidRDefault="00061339" w:rsidP="002275DB">
            <w:pPr>
              <w:rPr>
                <w:rFonts w:eastAsia="Times New Roman"/>
              </w:rPr>
            </w:pPr>
            <w:r>
              <w:rPr>
                <w:rFonts w:eastAsia="Times New Roman" w:cs="Arial"/>
                <w:color w:val="000000"/>
                <w:sz w:val="16"/>
                <w:szCs w:val="16"/>
              </w:rPr>
              <w:t>S2-211594</w:t>
            </w:r>
          </w:p>
        </w:tc>
      </w:tr>
      <w:tr w:rsidR="00061339" w14:paraId="668F813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65D84"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E72BB" w14:textId="77777777" w:rsidR="00061339" w:rsidRDefault="00061339" w:rsidP="002275DB">
            <w:pPr>
              <w:rPr>
                <w:rFonts w:eastAsia="Times New Roman"/>
              </w:rPr>
            </w:pPr>
            <w:r>
              <w:rPr>
                <w:rFonts w:eastAsia="Times New Roman" w:cs="Arial"/>
                <w:color w:val="000000"/>
                <w:sz w:val="16"/>
                <w:szCs w:val="16"/>
              </w:rPr>
              <w:t>S2-211594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471B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B1DAC" w14:textId="77777777" w:rsidR="00061339" w:rsidRDefault="00061339" w:rsidP="002275DB">
            <w:pPr>
              <w:rPr>
                <w:rFonts w:eastAsia="Times New Roman"/>
              </w:rPr>
            </w:pPr>
            <w:r>
              <w:rPr>
                <w:rFonts w:eastAsia="Times New Roman"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E1F0E" w14:textId="77777777" w:rsidR="00061339" w:rsidRDefault="00061339" w:rsidP="002275DB">
            <w:pPr>
              <w:rPr>
                <w:rFonts w:eastAsia="Times New Roman"/>
              </w:rPr>
            </w:pPr>
            <w:r>
              <w:rPr>
                <w:rFonts w:eastAsia="Times New Roman"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A58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39B0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EF67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12E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15C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26BE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77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D6FBA" w14:textId="77777777" w:rsidR="00061339" w:rsidRDefault="00061339" w:rsidP="002275DB">
            <w:pPr>
              <w:rPr>
                <w:rFonts w:eastAsia="Times New Roman"/>
              </w:rPr>
            </w:pPr>
            <w:r>
              <w:rPr>
                <w:rFonts w:eastAsia="Times New Roman" w:cs="Arial"/>
                <w:color w:val="000000"/>
                <w:sz w:val="16"/>
                <w:szCs w:val="16"/>
              </w:rPr>
              <w:t>Revision of SP-211309_rev06.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40BD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5EADB" w14:textId="77777777" w:rsidR="00061339" w:rsidRDefault="00061339" w:rsidP="002275DB">
            <w:pPr>
              <w:rPr>
                <w:rFonts w:eastAsia="Times New Roman"/>
              </w:rPr>
            </w:pPr>
          </w:p>
        </w:tc>
      </w:tr>
      <w:tr w:rsidR="00061339" w14:paraId="412B105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C0008" w14:textId="77777777" w:rsidR="00061339" w:rsidRDefault="00061339" w:rsidP="002275DB">
            <w:pPr>
              <w:rPr>
                <w:rFonts w:eastAsia="Times New Roman"/>
                <w:sz w:val="24"/>
                <w:szCs w:val="24"/>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A0B79" w14:textId="77777777" w:rsidR="00061339" w:rsidRDefault="00061339" w:rsidP="002275DB">
            <w:pPr>
              <w:rPr>
                <w:rFonts w:eastAsia="Times New Roman"/>
              </w:rPr>
            </w:pPr>
            <w:r>
              <w:rPr>
                <w:rFonts w:eastAsia="Times New Roman" w:cs="Arial"/>
                <w:color w:val="000000"/>
                <w:sz w:val="16"/>
                <w:szCs w:val="16"/>
              </w:rPr>
              <w:t>S2-211310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6EF42"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589B3" w14:textId="77777777" w:rsidR="00061339" w:rsidRDefault="00061339" w:rsidP="002275DB">
            <w:pPr>
              <w:rPr>
                <w:rFonts w:eastAsia="Times New Roman"/>
              </w:rPr>
            </w:pPr>
            <w:r>
              <w:rPr>
                <w:rFonts w:eastAsia="Times New Roman" w:cs="Arial"/>
                <w:color w:val="000000"/>
                <w:sz w:val="16"/>
                <w:szCs w:val="16"/>
              </w:rPr>
              <w:t>New WID: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05FE3" w14:textId="77777777" w:rsidR="00061339" w:rsidRDefault="00061339" w:rsidP="002275DB">
            <w:pPr>
              <w:rPr>
                <w:rFonts w:eastAsia="Times New Roman"/>
              </w:rPr>
            </w:pPr>
            <w:r>
              <w:rPr>
                <w:rFonts w:eastAsia="Times New Roman" w:cs="Arial"/>
                <w:color w:val="000000"/>
                <w:sz w:val="16"/>
                <w:szCs w:val="16"/>
              </w:rPr>
              <w:t>Peraton Labs, CISA ECD, Verizon UK Ltd, AT&amp;T, T-Mobile USA, Dish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425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D946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3B4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7AE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9AD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61D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AE91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C4190"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SP-211150r01. SP-211310rev_01 agreed. Revised to SP-211595.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C0C0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274A" w14:textId="77777777" w:rsidR="00061339" w:rsidRDefault="00061339" w:rsidP="002275DB">
            <w:pPr>
              <w:rPr>
                <w:rFonts w:eastAsia="Times New Roman"/>
              </w:rPr>
            </w:pPr>
            <w:r>
              <w:rPr>
                <w:rFonts w:eastAsia="Times New Roman" w:cs="Arial"/>
                <w:color w:val="000000"/>
                <w:sz w:val="16"/>
                <w:szCs w:val="16"/>
              </w:rPr>
              <w:t>S2-211595</w:t>
            </w:r>
          </w:p>
        </w:tc>
      </w:tr>
      <w:tr w:rsidR="00061339" w14:paraId="1795A08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E6D8A"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D06C0" w14:textId="77777777" w:rsidR="00061339" w:rsidRDefault="00061339" w:rsidP="002275DB">
            <w:pPr>
              <w:rPr>
                <w:rFonts w:eastAsia="Times New Roman"/>
              </w:rPr>
            </w:pPr>
            <w:r>
              <w:rPr>
                <w:rFonts w:eastAsia="Times New Roman" w:cs="Arial"/>
                <w:color w:val="000000"/>
                <w:sz w:val="16"/>
                <w:szCs w:val="16"/>
              </w:rPr>
              <w:t>S2-211595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8AF64"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D7FA5" w14:textId="77777777" w:rsidR="00061339" w:rsidRDefault="00061339" w:rsidP="002275DB">
            <w:pPr>
              <w:rPr>
                <w:rFonts w:eastAsia="Times New Roman"/>
              </w:rPr>
            </w:pPr>
            <w:r>
              <w:rPr>
                <w:rFonts w:eastAsia="Times New Roman" w:cs="Arial"/>
                <w:color w:val="000000"/>
                <w:sz w:val="16"/>
                <w:szCs w:val="16"/>
              </w:rPr>
              <w:t>New WID: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6C17F" w14:textId="77777777" w:rsidR="00061339" w:rsidRDefault="00061339" w:rsidP="002275DB">
            <w:pPr>
              <w:rPr>
                <w:rFonts w:eastAsia="Times New Roman"/>
              </w:rPr>
            </w:pPr>
            <w:r>
              <w:rPr>
                <w:rFonts w:eastAsia="Times New Roman" w:cs="Arial"/>
                <w:color w:val="000000"/>
                <w:sz w:val="16"/>
                <w:szCs w:val="16"/>
              </w:rPr>
              <w:t>Peraton Labs, CISA ECD, Verizon UK Ltd, AT&amp;T, T-Mobile USA, Dish Networks, MITRE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9F5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8DE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3DA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24D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04B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321E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88B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96051" w14:textId="77777777" w:rsidR="00061339" w:rsidRDefault="00061339" w:rsidP="002275DB">
            <w:pPr>
              <w:rPr>
                <w:rFonts w:eastAsia="Times New Roman"/>
              </w:rPr>
            </w:pPr>
            <w:r>
              <w:rPr>
                <w:rFonts w:eastAsia="Times New Roman" w:cs="Arial"/>
                <w:color w:val="000000"/>
                <w:sz w:val="16"/>
                <w:szCs w:val="16"/>
              </w:rPr>
              <w:t>Revision of SP-211310_rev01.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0D9A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B5196" w14:textId="77777777" w:rsidR="00061339" w:rsidRDefault="00061339" w:rsidP="002275DB">
            <w:pPr>
              <w:rPr>
                <w:rFonts w:eastAsia="Times New Roman"/>
              </w:rPr>
            </w:pPr>
          </w:p>
        </w:tc>
      </w:tr>
      <w:tr w:rsidR="00061339" w14:paraId="6120848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BA43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6ED81" w14:textId="77777777" w:rsidR="00061339" w:rsidRDefault="00061339" w:rsidP="002275DB">
            <w:pPr>
              <w:rPr>
                <w:rFonts w:eastAsia="Times New Roman"/>
              </w:rPr>
            </w:pPr>
            <w:r>
              <w:rPr>
                <w:rFonts w:eastAsia="Times New Roman" w:cs="Arial"/>
                <w:color w:val="000000"/>
                <w:sz w:val="16"/>
                <w:szCs w:val="16"/>
              </w:rPr>
              <w:t>S2-211311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2317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FDC7A" w14:textId="77777777" w:rsidR="00061339" w:rsidRDefault="00061339" w:rsidP="002275DB">
            <w:pPr>
              <w:rPr>
                <w:rFonts w:eastAsia="Times New Roman"/>
              </w:rPr>
            </w:pPr>
            <w:r>
              <w:rPr>
                <w:rFonts w:eastAsia="Times New Roman"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9E3C0"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315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6D1F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37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032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73F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C2B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015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982D6"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SP-211152r02. SP-211311rev_02 agreed. Revised to SP-211596.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D592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13DE7" w14:textId="77777777" w:rsidR="00061339" w:rsidRDefault="00061339" w:rsidP="002275DB">
            <w:pPr>
              <w:rPr>
                <w:rFonts w:eastAsia="Times New Roman"/>
              </w:rPr>
            </w:pPr>
            <w:r>
              <w:rPr>
                <w:rFonts w:eastAsia="Times New Roman" w:cs="Arial"/>
                <w:color w:val="000000"/>
                <w:sz w:val="16"/>
                <w:szCs w:val="16"/>
              </w:rPr>
              <w:t>S2-211596</w:t>
            </w:r>
          </w:p>
        </w:tc>
      </w:tr>
      <w:tr w:rsidR="00061339" w14:paraId="154D31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854E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E0E6B" w14:textId="77777777" w:rsidR="00061339" w:rsidRDefault="00061339" w:rsidP="002275DB">
            <w:pPr>
              <w:rPr>
                <w:rFonts w:eastAsia="Times New Roman"/>
              </w:rPr>
            </w:pPr>
            <w:r>
              <w:rPr>
                <w:rFonts w:eastAsia="Times New Roman" w:cs="Arial"/>
                <w:color w:val="000000"/>
                <w:sz w:val="16"/>
                <w:szCs w:val="16"/>
              </w:rPr>
              <w:t>S2-211596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D2F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870F7" w14:textId="77777777" w:rsidR="00061339" w:rsidRDefault="00061339" w:rsidP="002275DB">
            <w:pPr>
              <w:rPr>
                <w:rFonts w:eastAsia="Times New Roman"/>
              </w:rPr>
            </w:pPr>
            <w:r>
              <w:rPr>
                <w:rFonts w:eastAsia="Times New Roman"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2B908"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120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46F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62E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E3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CAA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D237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62C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89655" w14:textId="77777777" w:rsidR="00061339" w:rsidRDefault="00061339" w:rsidP="002275DB">
            <w:pPr>
              <w:rPr>
                <w:rFonts w:eastAsia="Times New Roman"/>
              </w:rPr>
            </w:pPr>
            <w:r>
              <w:rPr>
                <w:rFonts w:eastAsia="Times New Roman" w:cs="Arial"/>
                <w:color w:val="000000"/>
                <w:sz w:val="16"/>
                <w:szCs w:val="16"/>
              </w:rPr>
              <w:t>Revision of SP-211311_rev02. Approved. Corrections at CC#5. Revised to SP-211633.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BFD4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FF0FF" w14:textId="77777777" w:rsidR="00061339" w:rsidRDefault="00061339" w:rsidP="002275DB">
            <w:pPr>
              <w:rPr>
                <w:rFonts w:eastAsia="Times New Roman"/>
              </w:rPr>
            </w:pPr>
            <w:r>
              <w:rPr>
                <w:rFonts w:eastAsia="Times New Roman" w:cs="Arial"/>
                <w:color w:val="000000"/>
                <w:sz w:val="16"/>
                <w:szCs w:val="16"/>
              </w:rPr>
              <w:t>S2-211633</w:t>
            </w:r>
          </w:p>
        </w:tc>
      </w:tr>
      <w:tr w:rsidR="00061339" w14:paraId="7FBDF7F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353BA"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FEE6B" w14:textId="77777777" w:rsidR="00061339" w:rsidRDefault="00061339" w:rsidP="002275DB">
            <w:pPr>
              <w:rPr>
                <w:rFonts w:eastAsia="Times New Roman"/>
              </w:rPr>
            </w:pPr>
            <w:r>
              <w:rPr>
                <w:rFonts w:eastAsia="Times New Roman" w:cs="Arial"/>
                <w:color w:val="000000"/>
                <w:sz w:val="16"/>
                <w:szCs w:val="16"/>
              </w:rPr>
              <w:t>S2-211633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A75A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9DDF" w14:textId="77777777" w:rsidR="00061339" w:rsidRDefault="00061339" w:rsidP="002275DB">
            <w:pPr>
              <w:rPr>
                <w:rFonts w:eastAsia="Times New Roman"/>
              </w:rPr>
            </w:pPr>
            <w:r>
              <w:rPr>
                <w:rFonts w:eastAsia="Times New Roman" w:cs="Arial"/>
                <w:color w:val="000000"/>
                <w:sz w:val="16"/>
                <w:szCs w:val="16"/>
              </w:rPr>
              <w:t>New SID: Study on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83B91"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2156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CB1B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A9F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14D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C5A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E9CD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405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583BA" w14:textId="77777777" w:rsidR="00061339" w:rsidRDefault="00061339" w:rsidP="002275DB">
            <w:pPr>
              <w:rPr>
                <w:rFonts w:eastAsia="Times New Roman"/>
              </w:rPr>
            </w:pPr>
            <w:r>
              <w:rPr>
                <w:rFonts w:eastAsia="Times New Roman" w:cs="Arial"/>
                <w:color w:val="000000"/>
                <w:sz w:val="16"/>
                <w:szCs w:val="16"/>
              </w:rPr>
              <w:t>Revision of SP-211596.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B4E0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A1F4" w14:textId="77777777" w:rsidR="00061339" w:rsidRDefault="00061339" w:rsidP="002275DB">
            <w:pPr>
              <w:rPr>
                <w:rFonts w:eastAsia="Times New Roman"/>
              </w:rPr>
            </w:pPr>
          </w:p>
        </w:tc>
      </w:tr>
      <w:tr w:rsidR="00061339" w14:paraId="486FDD0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E8EE8"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1B8B" w14:textId="77777777" w:rsidR="00061339" w:rsidRDefault="00061339" w:rsidP="002275DB">
            <w:pPr>
              <w:rPr>
                <w:rFonts w:eastAsia="Times New Roman"/>
              </w:rPr>
            </w:pPr>
            <w:r>
              <w:rPr>
                <w:rFonts w:eastAsia="Times New Roman" w:cs="Arial"/>
                <w:color w:val="000000"/>
                <w:sz w:val="16"/>
                <w:szCs w:val="16"/>
              </w:rPr>
              <w:t>S2-211312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6855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6B014" w14:textId="77777777" w:rsidR="00061339" w:rsidRDefault="00061339" w:rsidP="002275DB">
            <w:pPr>
              <w:rPr>
                <w:rFonts w:eastAsia="Times New Roman"/>
              </w:rPr>
            </w:pPr>
            <w:r>
              <w:rPr>
                <w:rFonts w:eastAsia="Times New Roman" w:cs="Arial"/>
                <w:color w:val="000000"/>
                <w:sz w:val="16"/>
                <w:szCs w:val="16"/>
              </w:rPr>
              <w:t>New SID on Study on 5G Timing Resiliency and TSC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B5B2" w14:textId="77777777" w:rsidR="00061339" w:rsidRDefault="00061339" w:rsidP="002275DB">
            <w:pPr>
              <w:rPr>
                <w:rFonts w:eastAsia="Times New Roman"/>
              </w:rPr>
            </w:pPr>
            <w:r>
              <w:rPr>
                <w:rFonts w:eastAsia="Times New Roman" w:cs="Arial"/>
                <w:color w:val="000000"/>
                <w:sz w:val="16"/>
                <w:szCs w:val="16"/>
              </w:rPr>
              <w:t xml:space="preserve">Nokia, Nokia Shanghai Bell, Verizon, AT&amp;T, Sennheiser, Huawei, HiSilicon, Matrixx, ZTE, China Unicom, Vivo, NTT Docomo, ETRI, Xiaomi, Orange, China Mobile, KDDI, Tencent, T-Mobile USA, Interdigital, Samsung, CATT, Deutsche Telekom, Ericsson, Denso, BMWi,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063F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8406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B1C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576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626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09DC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15E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C6023"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SP-211153r06. SP-211312rev_04 agreed. Revised to SP-211597.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0F2A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91B7A" w14:textId="77777777" w:rsidR="00061339" w:rsidRDefault="00061339" w:rsidP="002275DB">
            <w:pPr>
              <w:rPr>
                <w:rFonts w:eastAsia="Times New Roman"/>
              </w:rPr>
            </w:pPr>
            <w:r>
              <w:rPr>
                <w:rFonts w:eastAsia="Times New Roman" w:cs="Arial"/>
                <w:color w:val="000000"/>
                <w:sz w:val="16"/>
                <w:szCs w:val="16"/>
              </w:rPr>
              <w:t>S2-211597</w:t>
            </w:r>
          </w:p>
        </w:tc>
      </w:tr>
      <w:tr w:rsidR="00061339" w14:paraId="44E5D2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E465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DE67A" w14:textId="77777777" w:rsidR="00061339" w:rsidRDefault="00061339" w:rsidP="002275DB">
            <w:pPr>
              <w:rPr>
                <w:rFonts w:eastAsia="Times New Roman"/>
              </w:rPr>
            </w:pPr>
            <w:r>
              <w:rPr>
                <w:rFonts w:eastAsia="Times New Roman" w:cs="Arial"/>
                <w:color w:val="000000"/>
                <w:sz w:val="16"/>
                <w:szCs w:val="16"/>
              </w:rPr>
              <w:t>S2-211597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FB2D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D61E9" w14:textId="77777777" w:rsidR="00061339" w:rsidRDefault="00061339" w:rsidP="002275DB">
            <w:pPr>
              <w:rPr>
                <w:rFonts w:eastAsia="Times New Roman"/>
              </w:rPr>
            </w:pPr>
            <w:r>
              <w:rPr>
                <w:rFonts w:eastAsia="Times New Roman" w:cs="Arial"/>
                <w:color w:val="000000"/>
                <w:sz w:val="16"/>
                <w:szCs w:val="16"/>
              </w:rPr>
              <w:t>New SID on Study on 5G Timing Resiliency and TSC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20647" w14:textId="77777777" w:rsidR="00061339" w:rsidRDefault="00061339" w:rsidP="002275DB">
            <w:pPr>
              <w:rPr>
                <w:rFonts w:eastAsia="Times New Roman"/>
              </w:rPr>
            </w:pPr>
            <w:r>
              <w:rPr>
                <w:rFonts w:eastAsia="Times New Roman" w:cs="Arial"/>
                <w:color w:val="000000"/>
                <w:sz w:val="16"/>
                <w:szCs w:val="16"/>
              </w:rPr>
              <w:t xml:space="preserve">Nokia, Nokia Shanghai Bell, Verizon, AT&amp;T, Sennheiser, Huawei, HiSilicon, Matrixx, ZTE, China Unicom, Vivo, NTT Docomo, ETRI, Xiaomi, Orange, China Mobile, KDDI, Tencent, T-Mobile USA, Interdigital, Samsung, CATT, Deutsche Telekom, Ericsson, Denso, </w:t>
            </w:r>
            <w:r>
              <w:rPr>
                <w:rFonts w:eastAsia="Times New Roman" w:cs="Arial"/>
                <w:color w:val="000000"/>
                <w:sz w:val="16"/>
                <w:szCs w:val="16"/>
              </w:rPr>
              <w:lastRenderedPageBreak/>
              <w:t>BMWi, SK Telecom, Oracle, CBN, Broadcom, LG Electronics, NICT, Mediatek Inc, 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7BB7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BC3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830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640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71E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5F73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ACB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3C679" w14:textId="77777777" w:rsidR="00061339" w:rsidRDefault="00061339" w:rsidP="002275DB">
            <w:pPr>
              <w:rPr>
                <w:rFonts w:eastAsia="Times New Roman"/>
              </w:rPr>
            </w:pPr>
            <w:r>
              <w:rPr>
                <w:rFonts w:eastAsia="Times New Roman" w:cs="Arial"/>
                <w:color w:val="000000"/>
                <w:sz w:val="16"/>
                <w:szCs w:val="16"/>
              </w:rPr>
              <w:t>Revision of SP-211312_rev04. Approved. Corrections at CC#5. Revised to SP-211634.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1CCA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4DB18" w14:textId="77777777" w:rsidR="00061339" w:rsidRDefault="00061339" w:rsidP="002275DB">
            <w:pPr>
              <w:rPr>
                <w:rFonts w:eastAsia="Times New Roman"/>
              </w:rPr>
            </w:pPr>
            <w:r>
              <w:rPr>
                <w:rFonts w:eastAsia="Times New Roman" w:cs="Arial"/>
                <w:color w:val="000000"/>
                <w:sz w:val="16"/>
                <w:szCs w:val="16"/>
              </w:rPr>
              <w:t>S2-211634</w:t>
            </w:r>
          </w:p>
        </w:tc>
      </w:tr>
      <w:tr w:rsidR="00061339" w14:paraId="41D44AB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C4DB5"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DFFB5" w14:textId="77777777" w:rsidR="00061339" w:rsidRDefault="00061339" w:rsidP="002275DB">
            <w:pPr>
              <w:rPr>
                <w:rFonts w:eastAsia="Times New Roman"/>
              </w:rPr>
            </w:pPr>
            <w:r>
              <w:rPr>
                <w:rFonts w:eastAsia="Times New Roman" w:cs="Arial"/>
                <w:color w:val="000000"/>
                <w:sz w:val="16"/>
                <w:szCs w:val="16"/>
              </w:rPr>
              <w:t>S2-211634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78C4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CA116" w14:textId="77777777" w:rsidR="00061339" w:rsidRDefault="00061339" w:rsidP="002275DB">
            <w:pPr>
              <w:rPr>
                <w:rFonts w:eastAsia="Times New Roman"/>
              </w:rPr>
            </w:pPr>
            <w:r>
              <w:rPr>
                <w:rFonts w:eastAsia="Times New Roman" w:cs="Arial"/>
                <w:color w:val="000000"/>
                <w:sz w:val="16"/>
                <w:szCs w:val="16"/>
              </w:rPr>
              <w:t>New SID: Study on 5G Timing Resiliency and TSC &amp; URLLC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C8C0E" w14:textId="77777777" w:rsidR="00061339" w:rsidRDefault="00061339" w:rsidP="002275DB">
            <w:pPr>
              <w:rPr>
                <w:rFonts w:eastAsia="Times New Roman"/>
              </w:rPr>
            </w:pPr>
            <w:r>
              <w:rPr>
                <w:rFonts w:eastAsia="Times New Roman" w:cs="Arial"/>
                <w:color w:val="000000"/>
                <w:sz w:val="16"/>
                <w:szCs w:val="16"/>
              </w:rPr>
              <w:t>Nokia, Nokia Shanghai Bell, Verizon, AT&amp;T, Sennheiser, Huawei, HiSilicon, Matrixx, ZTE, China Unicom, Vivo, NTT Docomo, ETRI, Xiaomi, Orange, China Mobile, KDDI, Tencent, T-Mobile USA, Interdigital, Samsung, CATT, Deutsche Telekom, Ericsson, Denso, BMWi, SK Telecom, Oracle, CBN, Broadcom, LG Electronics, NICT, Mediatek Inc, 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5BE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4E85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2942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931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9AC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0D01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BEB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D01D8" w14:textId="77777777" w:rsidR="00061339" w:rsidRDefault="00061339" w:rsidP="002275DB">
            <w:pPr>
              <w:rPr>
                <w:rFonts w:eastAsia="Times New Roman"/>
              </w:rPr>
            </w:pPr>
            <w:r>
              <w:rPr>
                <w:rFonts w:eastAsia="Times New Roman" w:cs="Arial"/>
                <w:color w:val="000000"/>
                <w:sz w:val="16"/>
                <w:szCs w:val="16"/>
              </w:rPr>
              <w:t>Revision of SP-211597.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C7E2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09155" w14:textId="77777777" w:rsidR="00061339" w:rsidRDefault="00061339" w:rsidP="002275DB">
            <w:pPr>
              <w:rPr>
                <w:rFonts w:eastAsia="Times New Roman"/>
              </w:rPr>
            </w:pPr>
          </w:p>
        </w:tc>
      </w:tr>
      <w:tr w:rsidR="00061339" w14:paraId="52CCA12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20F7E"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9082C" w14:textId="77777777" w:rsidR="00061339" w:rsidRDefault="00061339" w:rsidP="002275DB">
            <w:pPr>
              <w:rPr>
                <w:rFonts w:eastAsia="Times New Roman"/>
              </w:rPr>
            </w:pPr>
            <w:r>
              <w:rPr>
                <w:rFonts w:eastAsia="Times New Roman" w:cs="Arial"/>
                <w:color w:val="000000"/>
                <w:sz w:val="16"/>
                <w:szCs w:val="16"/>
              </w:rPr>
              <w:t>S2-211313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B710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CDD3C" w14:textId="77777777" w:rsidR="00061339" w:rsidRDefault="00061339" w:rsidP="002275DB">
            <w:pPr>
              <w:rPr>
                <w:rFonts w:eastAsia="Times New Roman"/>
              </w:rPr>
            </w:pPr>
            <w:r>
              <w:rPr>
                <w:rFonts w:eastAsia="Times New Roman" w:cs="Arial"/>
                <w:color w:val="000000"/>
                <w:sz w:val="16"/>
                <w:szCs w:val="16"/>
              </w:rPr>
              <w:t>New SID: Study on enhanced support of NR RedCap with long eDRX for RRC INACTIVE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014A6"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F3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1555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416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9ED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20E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18F7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141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43349"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SP-211155r02. SP-211313rev_04 agreed. Revised to SP-211598.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0403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BC5B6" w14:textId="77777777" w:rsidR="00061339" w:rsidRDefault="00061339" w:rsidP="002275DB">
            <w:pPr>
              <w:rPr>
                <w:rFonts w:eastAsia="Times New Roman"/>
              </w:rPr>
            </w:pPr>
            <w:r>
              <w:rPr>
                <w:rFonts w:eastAsia="Times New Roman" w:cs="Arial"/>
                <w:color w:val="000000"/>
                <w:sz w:val="16"/>
                <w:szCs w:val="16"/>
              </w:rPr>
              <w:t>S2-211598</w:t>
            </w:r>
          </w:p>
        </w:tc>
      </w:tr>
      <w:tr w:rsidR="00061339" w14:paraId="161CF4C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EF3F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2174E" w14:textId="77777777" w:rsidR="00061339" w:rsidRDefault="00061339" w:rsidP="002275DB">
            <w:pPr>
              <w:rPr>
                <w:rFonts w:eastAsia="Times New Roman"/>
              </w:rPr>
            </w:pPr>
            <w:r>
              <w:rPr>
                <w:rFonts w:eastAsia="Times New Roman" w:cs="Arial"/>
                <w:color w:val="000000"/>
                <w:sz w:val="16"/>
                <w:szCs w:val="16"/>
              </w:rPr>
              <w:t>S2-211598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4FD9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1D6DC" w14:textId="77777777" w:rsidR="00061339" w:rsidRDefault="00061339" w:rsidP="002275DB">
            <w:pPr>
              <w:rPr>
                <w:rFonts w:eastAsia="Times New Roman"/>
              </w:rPr>
            </w:pPr>
            <w:r>
              <w:rPr>
                <w:rFonts w:eastAsia="Times New Roman" w:cs="Arial"/>
                <w:color w:val="000000"/>
                <w:sz w:val="16"/>
                <w:szCs w:val="16"/>
              </w:rPr>
              <w:t>New SID: Study on enhanced support of NR RedCap with long eDRX for RRC INACTIVE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C8E90"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5FF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AC5B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05F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FAB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612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E7FF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016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72D3A" w14:textId="77777777" w:rsidR="00061339" w:rsidRDefault="00061339" w:rsidP="002275DB">
            <w:pPr>
              <w:rPr>
                <w:rFonts w:eastAsia="Times New Roman"/>
              </w:rPr>
            </w:pPr>
            <w:r>
              <w:rPr>
                <w:rFonts w:eastAsia="Times New Roman" w:cs="Arial"/>
                <w:color w:val="000000"/>
                <w:sz w:val="16"/>
                <w:szCs w:val="16"/>
              </w:rPr>
              <w:t>Revision of SP-211313_rev04. Approved. Corrections at CC#5. Revised to SP-211635.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E76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14D3E" w14:textId="77777777" w:rsidR="00061339" w:rsidRDefault="00061339" w:rsidP="002275DB">
            <w:pPr>
              <w:rPr>
                <w:rFonts w:eastAsia="Times New Roman"/>
              </w:rPr>
            </w:pPr>
            <w:r>
              <w:rPr>
                <w:rFonts w:eastAsia="Times New Roman" w:cs="Arial"/>
                <w:color w:val="000000"/>
                <w:sz w:val="16"/>
                <w:szCs w:val="16"/>
              </w:rPr>
              <w:t>S2-211635</w:t>
            </w:r>
          </w:p>
        </w:tc>
      </w:tr>
      <w:tr w:rsidR="00061339" w14:paraId="2A4BECB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6508D"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D1327" w14:textId="77777777" w:rsidR="00061339" w:rsidRDefault="00061339" w:rsidP="002275DB">
            <w:pPr>
              <w:rPr>
                <w:rFonts w:eastAsia="Times New Roman"/>
              </w:rPr>
            </w:pPr>
            <w:r>
              <w:rPr>
                <w:rFonts w:eastAsia="Times New Roman" w:cs="Arial"/>
                <w:color w:val="000000"/>
                <w:sz w:val="16"/>
                <w:szCs w:val="16"/>
              </w:rPr>
              <w:t>S2-211635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4A89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49892" w14:textId="77777777" w:rsidR="00061339" w:rsidRDefault="00061339" w:rsidP="002275DB">
            <w:pPr>
              <w:rPr>
                <w:rFonts w:eastAsia="Times New Roman"/>
              </w:rPr>
            </w:pPr>
            <w:r>
              <w:rPr>
                <w:rFonts w:eastAsia="Times New Roman" w:cs="Arial"/>
                <w:color w:val="000000"/>
                <w:sz w:val="16"/>
                <w:szCs w:val="16"/>
              </w:rPr>
              <w:t>New SID: Study on RedCap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E1292"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B5CD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6141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DFB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306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797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54E9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5707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77A9E" w14:textId="77777777" w:rsidR="00061339" w:rsidRDefault="00061339" w:rsidP="002275DB">
            <w:pPr>
              <w:rPr>
                <w:rFonts w:eastAsia="Times New Roman"/>
              </w:rPr>
            </w:pPr>
            <w:r>
              <w:rPr>
                <w:rFonts w:eastAsia="Times New Roman" w:cs="Arial"/>
                <w:color w:val="000000"/>
                <w:sz w:val="16"/>
                <w:szCs w:val="16"/>
              </w:rPr>
              <w:t>Revision of SP-211598.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B18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24F5F" w14:textId="77777777" w:rsidR="00061339" w:rsidRDefault="00061339" w:rsidP="002275DB">
            <w:pPr>
              <w:rPr>
                <w:rFonts w:eastAsia="Times New Roman"/>
              </w:rPr>
            </w:pPr>
          </w:p>
        </w:tc>
      </w:tr>
      <w:tr w:rsidR="00061339" w14:paraId="7C8A78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51653"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52EE" w14:textId="77777777" w:rsidR="00061339" w:rsidRDefault="00061339" w:rsidP="002275DB">
            <w:pPr>
              <w:rPr>
                <w:rFonts w:eastAsia="Times New Roman"/>
              </w:rPr>
            </w:pPr>
            <w:r>
              <w:rPr>
                <w:rFonts w:eastAsia="Times New Roman" w:cs="Arial"/>
                <w:color w:val="000000"/>
                <w:sz w:val="16"/>
                <w:szCs w:val="16"/>
              </w:rPr>
              <w:t>S2-211314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85A1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3FD58" w14:textId="77777777" w:rsidR="00061339" w:rsidRDefault="00061339" w:rsidP="002275DB">
            <w:pPr>
              <w:rPr>
                <w:rFonts w:eastAsia="Times New Roman"/>
              </w:rPr>
            </w:pPr>
            <w:r>
              <w:rPr>
                <w:rFonts w:eastAsia="Times New Roman" w:cs="Arial"/>
                <w:color w:val="000000"/>
                <w:sz w:val="16"/>
                <w:szCs w:val="16"/>
              </w:rPr>
              <w:t>New SID on Study on Architecture Enhancements for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AD12A" w14:textId="77777777" w:rsidR="00061339" w:rsidRDefault="00061339" w:rsidP="002275DB">
            <w:pPr>
              <w:rPr>
                <w:rFonts w:eastAsia="Times New Roman"/>
              </w:rPr>
            </w:pPr>
            <w:r>
              <w:rPr>
                <w:rFonts w:eastAsia="Times New Roman" w:cs="Arial"/>
                <w:color w:val="000000"/>
                <w:sz w:val="16"/>
                <w:szCs w:val="16"/>
              </w:rPr>
              <w:t xml:space="preserve">Qualcomm Incorporated, Sony, InterDigital Inc. AT&amp;T, Verizon UK Ltd, ZTE Corporation, Telstra, vivo Mobile Communications Ltd, Volkswagen AG, Philips </w:t>
            </w:r>
            <w:r>
              <w:rPr>
                <w:rFonts w:eastAsia="Times New Roman" w:cs="Arial"/>
                <w:color w:val="000000"/>
                <w:sz w:val="16"/>
                <w:szCs w:val="16"/>
              </w:rPr>
              <w:lastRenderedPageBreak/>
              <w:t xml:space="preserve">International B.V., Xiaomi, SyncTechno Inc., FirstNet, Lenovo/Motorola Mobility, LG Electronics, Rakuten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71AF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14B7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A06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C16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569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2E91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5AE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41562"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SP-211157r01. SP-</w:t>
            </w:r>
            <w:r>
              <w:rPr>
                <w:rFonts w:eastAsia="Times New Roman" w:cs="Arial"/>
                <w:color w:val="000000"/>
                <w:sz w:val="16"/>
                <w:szCs w:val="16"/>
              </w:rPr>
              <w:lastRenderedPageBreak/>
              <w:t>211314rev_05 agreed. Revised to SP-211599.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52A4A" w14:textId="77777777" w:rsidR="00061339" w:rsidRDefault="00061339" w:rsidP="002275DB">
            <w:pPr>
              <w:rPr>
                <w:rFonts w:eastAsia="Times New Roman"/>
              </w:rPr>
            </w:pPr>
            <w:r>
              <w:rPr>
                <w:rFonts w:eastAsia="Times New Roman"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442FB" w14:textId="77777777" w:rsidR="00061339" w:rsidRDefault="00061339" w:rsidP="002275DB">
            <w:pPr>
              <w:rPr>
                <w:rFonts w:eastAsia="Times New Roman"/>
              </w:rPr>
            </w:pPr>
            <w:r>
              <w:rPr>
                <w:rFonts w:eastAsia="Times New Roman" w:cs="Arial"/>
                <w:color w:val="000000"/>
                <w:sz w:val="16"/>
                <w:szCs w:val="16"/>
              </w:rPr>
              <w:t>S2-211599</w:t>
            </w:r>
          </w:p>
        </w:tc>
      </w:tr>
      <w:tr w:rsidR="00061339" w14:paraId="021423F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9B766"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BD5E" w14:textId="77777777" w:rsidR="00061339" w:rsidRDefault="00061339" w:rsidP="002275DB">
            <w:pPr>
              <w:rPr>
                <w:rFonts w:eastAsia="Times New Roman"/>
              </w:rPr>
            </w:pPr>
            <w:r>
              <w:rPr>
                <w:rFonts w:eastAsia="Times New Roman" w:cs="Arial"/>
                <w:color w:val="000000"/>
                <w:sz w:val="16"/>
                <w:szCs w:val="16"/>
              </w:rPr>
              <w:t>S2-211599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6758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850C1" w14:textId="77777777" w:rsidR="00061339" w:rsidRDefault="00061339" w:rsidP="002275DB">
            <w:pPr>
              <w:rPr>
                <w:rFonts w:eastAsia="Times New Roman"/>
              </w:rPr>
            </w:pPr>
            <w:r>
              <w:rPr>
                <w:rFonts w:eastAsia="Times New Roman" w:cs="Arial"/>
                <w:color w:val="000000"/>
                <w:sz w:val="16"/>
                <w:szCs w:val="16"/>
              </w:rPr>
              <w:t>New SID on Study on Architecture Enhancements for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ECE3D" w14:textId="77777777" w:rsidR="00061339" w:rsidRDefault="00061339" w:rsidP="002275DB">
            <w:pPr>
              <w:rPr>
                <w:rFonts w:eastAsia="Times New Roman"/>
              </w:rPr>
            </w:pPr>
            <w:r>
              <w:rPr>
                <w:rFonts w:eastAsia="Times New Roman" w:cs="Arial"/>
                <w:color w:val="000000"/>
                <w:sz w:val="16"/>
                <w:szCs w:val="16"/>
              </w:rPr>
              <w:t>Qualcomm Incorporated, Sony, InterDigital Inc. AT&amp;T, Verizon UK Ltd, ZTE Corporation, Telstra, vivo Mobile Communications Ltd, Volkswagen AG, Philips International B.V., Xiaomi, SyncTechno Inc., FirstNet, Lenovo/Motorola Mobility, LG Electronics, Rakuten Mobile Inc., Thales, TNO, Apple, NOKIA, NOKIA SHANGHAI BELL, Intel,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AB0A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712B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5C4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F7F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A4C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6DD2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F73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8BDB4" w14:textId="77777777" w:rsidR="00061339" w:rsidRDefault="00061339" w:rsidP="002275DB">
            <w:pPr>
              <w:rPr>
                <w:rFonts w:eastAsia="Times New Roman"/>
              </w:rPr>
            </w:pPr>
            <w:r>
              <w:rPr>
                <w:rFonts w:eastAsia="Times New Roman" w:cs="Arial"/>
                <w:color w:val="000000"/>
                <w:sz w:val="16"/>
                <w:szCs w:val="16"/>
              </w:rPr>
              <w:t>Revision of SP-211314_rev05. Approved. Corrections at CC#5. Revised to SP-211636.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67D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6D847" w14:textId="77777777" w:rsidR="00061339" w:rsidRDefault="00061339" w:rsidP="002275DB">
            <w:pPr>
              <w:rPr>
                <w:rFonts w:eastAsia="Times New Roman"/>
              </w:rPr>
            </w:pPr>
            <w:r>
              <w:rPr>
                <w:rFonts w:eastAsia="Times New Roman" w:cs="Arial"/>
                <w:color w:val="000000"/>
                <w:sz w:val="16"/>
                <w:szCs w:val="16"/>
              </w:rPr>
              <w:t>S2-211636</w:t>
            </w:r>
          </w:p>
        </w:tc>
      </w:tr>
      <w:tr w:rsidR="00061339" w14:paraId="4325363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389A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5835F" w14:textId="77777777" w:rsidR="00061339" w:rsidRDefault="00061339" w:rsidP="002275DB">
            <w:pPr>
              <w:rPr>
                <w:rFonts w:eastAsia="Times New Roman"/>
              </w:rPr>
            </w:pPr>
            <w:r>
              <w:rPr>
                <w:rFonts w:eastAsia="Times New Roman" w:cs="Arial"/>
                <w:color w:val="000000"/>
                <w:sz w:val="16"/>
                <w:szCs w:val="16"/>
              </w:rPr>
              <w:t>S2-211636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DB5F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AB87F" w14:textId="77777777" w:rsidR="00061339" w:rsidRDefault="00061339" w:rsidP="002275DB">
            <w:pPr>
              <w:rPr>
                <w:rFonts w:eastAsia="Times New Roman"/>
              </w:rPr>
            </w:pPr>
            <w:r>
              <w:rPr>
                <w:rFonts w:eastAsia="Times New Roman" w:cs="Arial"/>
                <w:color w:val="000000"/>
                <w:sz w:val="16"/>
                <w:szCs w:val="16"/>
              </w:rPr>
              <w:t>New SID: Study on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4ABF8" w14:textId="77777777" w:rsidR="00061339" w:rsidRDefault="00061339" w:rsidP="002275DB">
            <w:pPr>
              <w:rPr>
                <w:rFonts w:eastAsia="Times New Roman"/>
              </w:rPr>
            </w:pPr>
            <w:r>
              <w:rPr>
                <w:rFonts w:eastAsia="Times New Roman" w:cs="Arial"/>
                <w:color w:val="000000"/>
                <w:sz w:val="16"/>
                <w:szCs w:val="16"/>
              </w:rPr>
              <w:t>Qualcomm Incorporated, Sony, InterDigital Inc. AT&amp;T, Verizon UK Ltd, ZTE Corporation, Telstra, vivo Mobile Communications Ltd, Volkswagen AG, Philips International B.V., Xiaomi, SyncTechno Inc., FirstNet, Lenovo/Motorola Mobility, LG Electronics, Rakuten Mobile Inc., Thales, TNO, Apple, NOKIA, NOKIA SHANGHAI BELL, Intel,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5F5A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ECA9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F97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667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8D9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DF4C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444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CE88" w14:textId="77777777" w:rsidR="00061339" w:rsidRDefault="00061339" w:rsidP="002275DB">
            <w:pPr>
              <w:rPr>
                <w:rFonts w:eastAsia="Times New Roman"/>
              </w:rPr>
            </w:pPr>
            <w:r>
              <w:rPr>
                <w:rFonts w:eastAsia="Times New Roman" w:cs="Arial"/>
                <w:color w:val="000000"/>
                <w:sz w:val="16"/>
                <w:szCs w:val="16"/>
              </w:rPr>
              <w:t>Revision of SP-211599.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C16C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25FD" w14:textId="77777777" w:rsidR="00061339" w:rsidRDefault="00061339" w:rsidP="002275DB">
            <w:pPr>
              <w:rPr>
                <w:rFonts w:eastAsia="Times New Roman"/>
              </w:rPr>
            </w:pPr>
          </w:p>
        </w:tc>
      </w:tr>
      <w:tr w:rsidR="00061339" w14:paraId="12C6503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EF8D7"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CFD70" w14:textId="77777777" w:rsidR="00061339" w:rsidRDefault="00061339" w:rsidP="002275DB">
            <w:pPr>
              <w:rPr>
                <w:rFonts w:eastAsia="Times New Roman"/>
              </w:rPr>
            </w:pPr>
            <w:r>
              <w:rPr>
                <w:rFonts w:eastAsia="Times New Roman" w:cs="Arial"/>
                <w:color w:val="000000"/>
                <w:sz w:val="16"/>
                <w:szCs w:val="16"/>
              </w:rPr>
              <w:t>S2-211315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876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E72D3" w14:textId="77777777" w:rsidR="00061339" w:rsidRDefault="00061339" w:rsidP="002275DB">
            <w:pPr>
              <w:rPr>
                <w:rFonts w:eastAsia="Times New Roman"/>
              </w:rPr>
            </w:pPr>
            <w:r>
              <w:rPr>
                <w:rFonts w:eastAsia="Times New Roman"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804F6"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311F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AD8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135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AC7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7CE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A1DE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139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21D7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SP-211158r02. SP-211315rev_03 agreed. Revised to SP-211600.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1373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3DA3" w14:textId="77777777" w:rsidR="00061339" w:rsidRDefault="00061339" w:rsidP="002275DB">
            <w:pPr>
              <w:rPr>
                <w:rFonts w:eastAsia="Times New Roman"/>
              </w:rPr>
            </w:pPr>
            <w:r>
              <w:rPr>
                <w:rFonts w:eastAsia="Times New Roman" w:cs="Arial"/>
                <w:color w:val="000000"/>
                <w:sz w:val="16"/>
                <w:szCs w:val="16"/>
              </w:rPr>
              <w:t>S2-211600</w:t>
            </w:r>
          </w:p>
        </w:tc>
      </w:tr>
      <w:tr w:rsidR="00061339" w14:paraId="409716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F1B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91255" w14:textId="77777777" w:rsidR="00061339" w:rsidRDefault="00061339" w:rsidP="002275DB">
            <w:pPr>
              <w:rPr>
                <w:rFonts w:eastAsia="Times New Roman"/>
              </w:rPr>
            </w:pPr>
            <w:r>
              <w:rPr>
                <w:rFonts w:eastAsia="Times New Roman" w:cs="Arial"/>
                <w:color w:val="000000"/>
                <w:sz w:val="16"/>
                <w:szCs w:val="16"/>
              </w:rPr>
              <w:t>S2-211600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135B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5E04E" w14:textId="77777777" w:rsidR="00061339" w:rsidRDefault="00061339" w:rsidP="002275DB">
            <w:pPr>
              <w:rPr>
                <w:rFonts w:eastAsia="Times New Roman"/>
              </w:rPr>
            </w:pPr>
            <w:r>
              <w:rPr>
                <w:rFonts w:eastAsia="Times New Roman"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AE6BA"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257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59C3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78D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EE5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5C6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EEF8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833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1B807" w14:textId="77777777" w:rsidR="00061339" w:rsidRDefault="00061339" w:rsidP="002275DB">
            <w:pPr>
              <w:rPr>
                <w:rFonts w:eastAsia="Times New Roman"/>
              </w:rPr>
            </w:pPr>
            <w:r>
              <w:rPr>
                <w:rFonts w:eastAsia="Times New Roman" w:cs="Arial"/>
                <w:color w:val="000000"/>
                <w:sz w:val="16"/>
                <w:szCs w:val="16"/>
              </w:rPr>
              <w:t>Revision of SP-211315_rev03. Approved. Corrections at CC#5. Revised to SP-211637.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DA6C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41003" w14:textId="77777777" w:rsidR="00061339" w:rsidRDefault="00061339" w:rsidP="002275DB">
            <w:pPr>
              <w:rPr>
                <w:rFonts w:eastAsia="Times New Roman"/>
              </w:rPr>
            </w:pPr>
            <w:r>
              <w:rPr>
                <w:rFonts w:eastAsia="Times New Roman" w:cs="Arial"/>
                <w:color w:val="000000"/>
                <w:sz w:val="16"/>
                <w:szCs w:val="16"/>
              </w:rPr>
              <w:t>S2-211637</w:t>
            </w:r>
          </w:p>
        </w:tc>
      </w:tr>
      <w:tr w:rsidR="00061339" w14:paraId="50C425C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0B383"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3935C" w14:textId="77777777" w:rsidR="00061339" w:rsidRDefault="00061339" w:rsidP="002275DB">
            <w:pPr>
              <w:rPr>
                <w:rFonts w:eastAsia="Times New Roman"/>
              </w:rPr>
            </w:pPr>
            <w:r>
              <w:rPr>
                <w:rFonts w:eastAsia="Times New Roman" w:cs="Arial"/>
                <w:color w:val="000000"/>
                <w:sz w:val="16"/>
                <w:szCs w:val="16"/>
              </w:rPr>
              <w:t>S2-211637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92A7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F867A" w14:textId="77777777" w:rsidR="00061339" w:rsidRDefault="00061339" w:rsidP="002275DB">
            <w:pPr>
              <w:rPr>
                <w:rFonts w:eastAsia="Times New Roman"/>
              </w:rPr>
            </w:pPr>
            <w:r>
              <w:rPr>
                <w:rFonts w:eastAsia="Times New Roman" w:cs="Arial"/>
                <w:color w:val="000000"/>
                <w:sz w:val="16"/>
                <w:szCs w:val="16"/>
              </w:rPr>
              <w:t>New SID: Study on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6CF56"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CE7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CB54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2E2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B7E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1E6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76A8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F79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96670" w14:textId="77777777" w:rsidR="00061339" w:rsidRDefault="00061339" w:rsidP="002275DB">
            <w:pPr>
              <w:rPr>
                <w:rFonts w:eastAsia="Times New Roman"/>
              </w:rPr>
            </w:pPr>
            <w:r>
              <w:rPr>
                <w:rFonts w:eastAsia="Times New Roman" w:cs="Arial"/>
                <w:color w:val="000000"/>
                <w:sz w:val="16"/>
                <w:szCs w:val="16"/>
              </w:rPr>
              <w:t>Revision of SP-211600.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B877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8C396" w14:textId="77777777" w:rsidR="00061339" w:rsidRDefault="00061339" w:rsidP="002275DB">
            <w:pPr>
              <w:rPr>
                <w:rFonts w:eastAsia="Times New Roman"/>
              </w:rPr>
            </w:pPr>
          </w:p>
        </w:tc>
      </w:tr>
      <w:tr w:rsidR="00061339" w14:paraId="0D4463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A7720"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8B7B4" w14:textId="77777777" w:rsidR="00061339" w:rsidRDefault="00061339" w:rsidP="002275DB">
            <w:pPr>
              <w:rPr>
                <w:rFonts w:eastAsia="Times New Roman"/>
              </w:rPr>
            </w:pPr>
            <w:r>
              <w:rPr>
                <w:rFonts w:eastAsia="Times New Roman" w:cs="Arial"/>
                <w:color w:val="000000"/>
                <w:sz w:val="16"/>
                <w:szCs w:val="16"/>
              </w:rPr>
              <w:t>S2-211316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C4D4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A0CA" w14:textId="77777777" w:rsidR="00061339" w:rsidRDefault="00061339" w:rsidP="002275DB">
            <w:pPr>
              <w:rPr>
                <w:rFonts w:eastAsia="Times New Roman"/>
              </w:rPr>
            </w:pPr>
            <w:r>
              <w:rPr>
                <w:rFonts w:eastAsia="Times New Roman" w:cs="Arial"/>
                <w:color w:val="000000"/>
                <w:sz w:val="16"/>
                <w:szCs w:val="16"/>
              </w:rPr>
              <w:t>New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127B2"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CA7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563F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8A0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0B1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148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9D45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2DA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AC2C2"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SP-211161r02. SP-211316rev_02 agreed. Revised to SP-211601.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E3E3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6284A" w14:textId="77777777" w:rsidR="00061339" w:rsidRDefault="00061339" w:rsidP="002275DB">
            <w:pPr>
              <w:rPr>
                <w:rFonts w:eastAsia="Times New Roman"/>
              </w:rPr>
            </w:pPr>
            <w:r>
              <w:rPr>
                <w:rFonts w:eastAsia="Times New Roman" w:cs="Arial"/>
                <w:color w:val="000000"/>
                <w:sz w:val="16"/>
                <w:szCs w:val="16"/>
              </w:rPr>
              <w:t>S2-211601</w:t>
            </w:r>
          </w:p>
        </w:tc>
      </w:tr>
      <w:tr w:rsidR="00061339" w14:paraId="203F46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BE6B5"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E576A" w14:textId="77777777" w:rsidR="00061339" w:rsidRDefault="00061339" w:rsidP="002275DB">
            <w:pPr>
              <w:rPr>
                <w:rFonts w:eastAsia="Times New Roman"/>
              </w:rPr>
            </w:pPr>
            <w:r>
              <w:rPr>
                <w:rFonts w:eastAsia="Times New Roman" w:cs="Arial"/>
                <w:color w:val="000000"/>
                <w:sz w:val="16"/>
                <w:szCs w:val="16"/>
              </w:rPr>
              <w:t>S2-211601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C570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44386" w14:textId="77777777" w:rsidR="00061339" w:rsidRDefault="00061339" w:rsidP="002275DB">
            <w:pPr>
              <w:rPr>
                <w:rFonts w:eastAsia="Times New Roman"/>
              </w:rPr>
            </w:pPr>
            <w:r>
              <w:rPr>
                <w:rFonts w:eastAsia="Times New Roman" w:cs="Arial"/>
                <w:color w:val="000000"/>
                <w:sz w:val="16"/>
                <w:szCs w:val="16"/>
              </w:rPr>
              <w:t>New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F2F31"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237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90FE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322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DF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91B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E343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5A1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73550" w14:textId="77777777" w:rsidR="00061339" w:rsidRDefault="00061339" w:rsidP="002275DB">
            <w:pPr>
              <w:rPr>
                <w:rFonts w:eastAsia="Times New Roman"/>
              </w:rPr>
            </w:pPr>
            <w:r>
              <w:rPr>
                <w:rFonts w:eastAsia="Times New Roman" w:cs="Arial"/>
                <w:color w:val="000000"/>
                <w:sz w:val="16"/>
                <w:szCs w:val="16"/>
              </w:rPr>
              <w:t>Revision of SP-211316_rev02. Approved. Corrections at CC#5. Revised to SP-211638.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538F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6718E" w14:textId="77777777" w:rsidR="00061339" w:rsidRDefault="00061339" w:rsidP="002275DB">
            <w:pPr>
              <w:rPr>
                <w:rFonts w:eastAsia="Times New Roman"/>
              </w:rPr>
            </w:pPr>
            <w:r>
              <w:rPr>
                <w:rFonts w:eastAsia="Times New Roman" w:cs="Arial"/>
                <w:color w:val="000000"/>
                <w:sz w:val="16"/>
                <w:szCs w:val="16"/>
              </w:rPr>
              <w:t>S2-211638</w:t>
            </w:r>
          </w:p>
        </w:tc>
      </w:tr>
      <w:tr w:rsidR="00061339" w14:paraId="4EA702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E548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DC504" w14:textId="77777777" w:rsidR="00061339" w:rsidRDefault="00061339" w:rsidP="002275DB">
            <w:pPr>
              <w:rPr>
                <w:rFonts w:eastAsia="Times New Roman"/>
              </w:rPr>
            </w:pPr>
            <w:r>
              <w:rPr>
                <w:rFonts w:eastAsia="Times New Roman" w:cs="Arial"/>
                <w:color w:val="000000"/>
                <w:sz w:val="16"/>
                <w:szCs w:val="16"/>
              </w:rPr>
              <w:t>S2-211638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BFB9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011EB" w14:textId="77777777" w:rsidR="00061339" w:rsidRDefault="00061339" w:rsidP="002275DB">
            <w:pPr>
              <w:rPr>
                <w:rFonts w:eastAsia="Times New Roman"/>
              </w:rPr>
            </w:pPr>
            <w:r>
              <w:rPr>
                <w:rFonts w:eastAsia="Times New Roman" w:cs="Arial"/>
                <w:color w:val="000000"/>
                <w:sz w:val="16"/>
                <w:szCs w:val="16"/>
              </w:rPr>
              <w:t>New SID: Study on Edge Computing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C4F71"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091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C662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6B1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C51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551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39F0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94E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E9E4" w14:textId="77777777" w:rsidR="00061339" w:rsidRDefault="00061339" w:rsidP="002275DB">
            <w:pPr>
              <w:rPr>
                <w:rFonts w:eastAsia="Times New Roman"/>
              </w:rPr>
            </w:pPr>
            <w:r>
              <w:rPr>
                <w:rFonts w:eastAsia="Times New Roman" w:cs="Arial"/>
                <w:color w:val="000000"/>
                <w:sz w:val="16"/>
                <w:szCs w:val="16"/>
              </w:rPr>
              <w:t>Revision of SP-211601.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47A6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80866" w14:textId="77777777" w:rsidR="00061339" w:rsidRDefault="00061339" w:rsidP="002275DB">
            <w:pPr>
              <w:rPr>
                <w:rFonts w:eastAsia="Times New Roman"/>
              </w:rPr>
            </w:pPr>
          </w:p>
        </w:tc>
      </w:tr>
      <w:tr w:rsidR="00061339" w14:paraId="78A68A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973FE"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3C678" w14:textId="77777777" w:rsidR="00061339" w:rsidRDefault="00061339" w:rsidP="002275DB">
            <w:pPr>
              <w:rPr>
                <w:rFonts w:eastAsia="Times New Roman"/>
              </w:rPr>
            </w:pPr>
            <w:r>
              <w:rPr>
                <w:rFonts w:eastAsia="Times New Roman" w:cs="Arial"/>
                <w:color w:val="000000"/>
                <w:sz w:val="16"/>
                <w:szCs w:val="16"/>
              </w:rPr>
              <w:t>S2-211317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1B25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3E87B" w14:textId="77777777" w:rsidR="00061339" w:rsidRDefault="00061339" w:rsidP="002275DB">
            <w:pPr>
              <w:rPr>
                <w:rFonts w:eastAsia="Times New Roman"/>
              </w:rPr>
            </w:pPr>
            <w:r>
              <w:rPr>
                <w:rFonts w:eastAsia="Times New Roman" w:cs="Arial"/>
                <w:color w:val="000000"/>
                <w:sz w:val="16"/>
                <w:szCs w:val="16"/>
              </w:rPr>
              <w:t>New SID on Study on Support of Satellite Backhauling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AA2F4"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A56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6B53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1D0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C0A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4DDE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2FB8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8705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99A15"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SP-211163r01. SP-211317rev_05 agreed. Revised to SP-211602.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8FC7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AE741" w14:textId="77777777" w:rsidR="00061339" w:rsidRDefault="00061339" w:rsidP="002275DB">
            <w:pPr>
              <w:rPr>
                <w:rFonts w:eastAsia="Times New Roman"/>
              </w:rPr>
            </w:pPr>
            <w:r>
              <w:rPr>
                <w:rFonts w:eastAsia="Times New Roman" w:cs="Arial"/>
                <w:color w:val="000000"/>
                <w:sz w:val="16"/>
                <w:szCs w:val="16"/>
              </w:rPr>
              <w:t>S2-211602</w:t>
            </w:r>
          </w:p>
        </w:tc>
      </w:tr>
      <w:tr w:rsidR="00061339" w14:paraId="559F88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9C0C1"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464FD" w14:textId="77777777" w:rsidR="00061339" w:rsidRDefault="00061339" w:rsidP="002275DB">
            <w:pPr>
              <w:rPr>
                <w:rFonts w:eastAsia="Times New Roman"/>
              </w:rPr>
            </w:pPr>
            <w:r>
              <w:rPr>
                <w:rFonts w:eastAsia="Times New Roman" w:cs="Arial"/>
                <w:color w:val="000000"/>
                <w:sz w:val="16"/>
                <w:szCs w:val="16"/>
              </w:rPr>
              <w:t>S2-211602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2EC3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CDD90" w14:textId="77777777" w:rsidR="00061339" w:rsidRDefault="00061339" w:rsidP="002275DB">
            <w:pPr>
              <w:rPr>
                <w:rFonts w:eastAsia="Times New Roman"/>
              </w:rPr>
            </w:pPr>
            <w:r>
              <w:rPr>
                <w:rFonts w:eastAsia="Times New Roman" w:cs="Arial"/>
                <w:color w:val="000000"/>
                <w:sz w:val="16"/>
                <w:szCs w:val="16"/>
              </w:rPr>
              <w:t>New SID on Study on Support of Satellite Backhauling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CA027"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8AC8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0290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419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4404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1EB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12BA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3DD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A4806" w14:textId="77777777" w:rsidR="00061339" w:rsidRDefault="00061339" w:rsidP="002275DB">
            <w:pPr>
              <w:rPr>
                <w:rFonts w:eastAsia="Times New Roman"/>
              </w:rPr>
            </w:pPr>
            <w:r>
              <w:rPr>
                <w:rFonts w:eastAsia="Times New Roman" w:cs="Arial"/>
                <w:color w:val="000000"/>
                <w:sz w:val="16"/>
                <w:szCs w:val="16"/>
              </w:rPr>
              <w:t>Revision of SP-211317_rev05. Approved. Corrections at CC#5. Revised to SP-211639.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9B4C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8B1F3" w14:textId="77777777" w:rsidR="00061339" w:rsidRDefault="00061339" w:rsidP="002275DB">
            <w:pPr>
              <w:rPr>
                <w:rFonts w:eastAsia="Times New Roman"/>
              </w:rPr>
            </w:pPr>
            <w:r>
              <w:rPr>
                <w:rFonts w:eastAsia="Times New Roman" w:cs="Arial"/>
                <w:color w:val="000000"/>
                <w:sz w:val="16"/>
                <w:szCs w:val="16"/>
              </w:rPr>
              <w:t>S2-211639</w:t>
            </w:r>
          </w:p>
        </w:tc>
      </w:tr>
      <w:tr w:rsidR="00061339" w14:paraId="414B702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60D16"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1008D" w14:textId="77777777" w:rsidR="00061339" w:rsidRDefault="00061339" w:rsidP="002275DB">
            <w:pPr>
              <w:rPr>
                <w:rFonts w:eastAsia="Times New Roman"/>
              </w:rPr>
            </w:pPr>
            <w:r>
              <w:rPr>
                <w:rFonts w:eastAsia="Times New Roman" w:cs="Arial"/>
                <w:color w:val="000000"/>
                <w:sz w:val="16"/>
                <w:szCs w:val="16"/>
              </w:rPr>
              <w:t>S2-211639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EE8D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E5EA" w14:textId="77777777" w:rsidR="00061339" w:rsidRDefault="00061339" w:rsidP="002275DB">
            <w:pPr>
              <w:rPr>
                <w:rFonts w:eastAsia="Times New Roman"/>
              </w:rPr>
            </w:pPr>
            <w:r>
              <w:rPr>
                <w:rFonts w:eastAsia="Times New Roman" w:cs="Arial"/>
                <w:color w:val="000000"/>
                <w:sz w:val="16"/>
                <w:szCs w:val="16"/>
              </w:rPr>
              <w:t>New SID: Study on 5G System with Satellite Backhaul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BF902"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81A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6481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8A0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427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391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E089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D53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F7E8" w14:textId="77777777" w:rsidR="00061339" w:rsidRDefault="00061339" w:rsidP="002275DB">
            <w:pPr>
              <w:rPr>
                <w:rFonts w:eastAsia="Times New Roman"/>
              </w:rPr>
            </w:pPr>
            <w:r>
              <w:rPr>
                <w:rFonts w:eastAsia="Times New Roman" w:cs="Arial"/>
                <w:color w:val="000000"/>
                <w:sz w:val="16"/>
                <w:szCs w:val="16"/>
              </w:rPr>
              <w:t>Revision of SP-211602.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55C9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D05FD" w14:textId="77777777" w:rsidR="00061339" w:rsidRDefault="00061339" w:rsidP="002275DB">
            <w:pPr>
              <w:rPr>
                <w:rFonts w:eastAsia="Times New Roman"/>
              </w:rPr>
            </w:pPr>
          </w:p>
        </w:tc>
      </w:tr>
      <w:tr w:rsidR="00061339" w14:paraId="327233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9A89"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43CFA" w14:textId="77777777" w:rsidR="00061339" w:rsidRDefault="00061339" w:rsidP="002275DB">
            <w:pPr>
              <w:rPr>
                <w:rFonts w:eastAsia="Times New Roman"/>
              </w:rPr>
            </w:pPr>
            <w:r>
              <w:rPr>
                <w:rFonts w:eastAsia="Times New Roman" w:cs="Arial"/>
                <w:color w:val="000000"/>
                <w:sz w:val="16"/>
                <w:szCs w:val="16"/>
              </w:rPr>
              <w:t>S2-211318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406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77361" w14:textId="77777777" w:rsidR="00061339" w:rsidRDefault="00061339" w:rsidP="002275DB">
            <w:pPr>
              <w:rPr>
                <w:rFonts w:eastAsia="Times New Roman"/>
              </w:rPr>
            </w:pPr>
            <w:r>
              <w:rPr>
                <w:rFonts w:eastAsia="Times New Roman" w:cs="Arial"/>
                <w:color w:val="000000"/>
                <w:sz w:val="16"/>
                <w:szCs w:val="16"/>
              </w:rPr>
              <w:t>New SID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2207D" w14:textId="77777777" w:rsidR="00061339" w:rsidRDefault="00061339" w:rsidP="002275DB">
            <w:pPr>
              <w:rPr>
                <w:rFonts w:eastAsia="Times New Roman"/>
              </w:rPr>
            </w:pPr>
            <w:r>
              <w:rPr>
                <w:rFonts w:eastAsia="Times New Roman" w:cs="Arial"/>
                <w:color w:val="000000"/>
                <w:sz w:val="16"/>
                <w:szCs w:val="16"/>
              </w:rPr>
              <w:t xml:space="preserve">Huawei, HiSilicon, Samsung, CATT, China Mobile, China Telecom, China Unicom, ZTE, Juniper, SK Telecom, KT Corp, LG Uplus, KPN, Siemens, Robert Bosch GmbH, LGE, Spreadtrum Communications, ETRI, CAICT, </w:t>
            </w:r>
            <w:r>
              <w:rPr>
                <w:rFonts w:eastAsia="Times New Roman" w:cs="Arial"/>
                <w:color w:val="000000"/>
                <w:sz w:val="16"/>
                <w:szCs w:val="16"/>
              </w:rPr>
              <w:lastRenderedPageBreak/>
              <w:t>China Southern Power Grid, CEPRI, CBN, SIA, DISH Networ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237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689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B94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B05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A30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51CA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A02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523E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SP-211164r01. SP-211318rev_06 agreed. Revised to SP-211603.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3B0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90504" w14:textId="77777777" w:rsidR="00061339" w:rsidRDefault="00061339" w:rsidP="002275DB">
            <w:pPr>
              <w:rPr>
                <w:rFonts w:eastAsia="Times New Roman"/>
              </w:rPr>
            </w:pPr>
            <w:r>
              <w:rPr>
                <w:rFonts w:eastAsia="Times New Roman" w:cs="Arial"/>
                <w:color w:val="000000"/>
                <w:sz w:val="16"/>
                <w:szCs w:val="16"/>
              </w:rPr>
              <w:t>S2-211603</w:t>
            </w:r>
          </w:p>
        </w:tc>
      </w:tr>
      <w:tr w:rsidR="00061339" w14:paraId="0BC8E3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0808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FD1CD" w14:textId="77777777" w:rsidR="00061339" w:rsidRDefault="00061339" w:rsidP="002275DB">
            <w:pPr>
              <w:rPr>
                <w:rFonts w:eastAsia="Times New Roman"/>
              </w:rPr>
            </w:pPr>
            <w:r>
              <w:rPr>
                <w:rFonts w:eastAsia="Times New Roman" w:cs="Arial"/>
                <w:color w:val="000000"/>
                <w:sz w:val="16"/>
                <w:szCs w:val="16"/>
              </w:rPr>
              <w:t>S2-211603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06AA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7956E" w14:textId="77777777" w:rsidR="00061339" w:rsidRDefault="00061339" w:rsidP="002275DB">
            <w:pPr>
              <w:rPr>
                <w:rFonts w:eastAsia="Times New Roman"/>
              </w:rPr>
            </w:pPr>
            <w:r>
              <w:rPr>
                <w:rFonts w:eastAsia="Times New Roman" w:cs="Arial"/>
                <w:color w:val="000000"/>
                <w:sz w:val="16"/>
                <w:szCs w:val="16"/>
              </w:rPr>
              <w:t>New SID: Study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C6904" w14:textId="77777777" w:rsidR="00061339" w:rsidRDefault="00061339" w:rsidP="002275DB">
            <w:pPr>
              <w:rPr>
                <w:rFonts w:eastAsia="Times New Roman"/>
              </w:rPr>
            </w:pPr>
            <w:r>
              <w:rPr>
                <w:rFonts w:eastAsia="Times New Roman" w:cs="Arial"/>
                <w:color w:val="000000"/>
                <w:sz w:val="16"/>
                <w:szCs w:val="16"/>
              </w:rPr>
              <w:t>Huawei, HiSilicon, Samsung, CATT, China Mobile, China Telecom, China Unicom, ZTE, Juniper, SK Telecom, KT Corp, LG Uplus, KPN, Siemens, Robert Bosch GmbH, LGE, Spreadtrum Communications, ETRI, CAICT, China Southern Power Grid, CEPRI, CBN, SIA, DISH Network, Volkswagen AG, Quectel, EDF, 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57FF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A10F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910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2FB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A66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815F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0A5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B1C55" w14:textId="77777777" w:rsidR="00061339" w:rsidRDefault="00061339" w:rsidP="002275DB">
            <w:pPr>
              <w:rPr>
                <w:rFonts w:eastAsia="Times New Roman"/>
              </w:rPr>
            </w:pPr>
            <w:r>
              <w:rPr>
                <w:rFonts w:eastAsia="Times New Roman" w:cs="Arial"/>
                <w:color w:val="000000"/>
                <w:sz w:val="16"/>
                <w:szCs w:val="16"/>
              </w:rPr>
              <w:t>Revision of SP-211318_rev06.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AB7C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93166" w14:textId="77777777" w:rsidR="00061339" w:rsidRDefault="00061339" w:rsidP="002275DB">
            <w:pPr>
              <w:rPr>
                <w:rFonts w:eastAsia="Times New Roman"/>
              </w:rPr>
            </w:pPr>
          </w:p>
        </w:tc>
      </w:tr>
      <w:tr w:rsidR="00061339" w14:paraId="2688F57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50B97"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A7B0C" w14:textId="77777777" w:rsidR="00061339" w:rsidRDefault="00061339" w:rsidP="002275DB">
            <w:pPr>
              <w:rPr>
                <w:rFonts w:eastAsia="Times New Roman"/>
              </w:rPr>
            </w:pPr>
            <w:r>
              <w:rPr>
                <w:rFonts w:eastAsia="Times New Roman" w:cs="Arial"/>
                <w:color w:val="000000"/>
                <w:sz w:val="16"/>
                <w:szCs w:val="16"/>
              </w:rPr>
              <w:t>S2-211319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F310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7F5AA" w14:textId="77777777" w:rsidR="00061339" w:rsidRDefault="00061339" w:rsidP="002275DB">
            <w:pPr>
              <w:rPr>
                <w:rFonts w:eastAsia="Times New Roman"/>
              </w:rPr>
            </w:pPr>
            <w:r>
              <w:rPr>
                <w:rFonts w:eastAsia="Times New Roman" w:cs="Arial"/>
                <w:color w:val="000000"/>
                <w:sz w:val="16"/>
                <w:szCs w:val="16"/>
              </w:rPr>
              <w:t>New SID: new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84FBB"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76B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A0B1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90D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43F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9A5B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7D13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24CD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A21AD"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SP-211169r01. SP-211319rev_02 agreed. Revised to SP-211604.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AE0B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76B6" w14:textId="77777777" w:rsidR="00061339" w:rsidRDefault="00061339" w:rsidP="002275DB">
            <w:pPr>
              <w:rPr>
                <w:rFonts w:eastAsia="Times New Roman"/>
              </w:rPr>
            </w:pPr>
            <w:r>
              <w:rPr>
                <w:rFonts w:eastAsia="Times New Roman" w:cs="Arial"/>
                <w:color w:val="000000"/>
                <w:sz w:val="16"/>
                <w:szCs w:val="16"/>
              </w:rPr>
              <w:t>S2-211604</w:t>
            </w:r>
          </w:p>
        </w:tc>
      </w:tr>
      <w:tr w:rsidR="00061339" w14:paraId="4DCB88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EA049"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81597" w14:textId="77777777" w:rsidR="00061339" w:rsidRDefault="00061339" w:rsidP="002275DB">
            <w:pPr>
              <w:rPr>
                <w:rFonts w:eastAsia="Times New Roman"/>
              </w:rPr>
            </w:pPr>
            <w:r>
              <w:rPr>
                <w:rFonts w:eastAsia="Times New Roman" w:cs="Arial"/>
                <w:color w:val="000000"/>
                <w:sz w:val="16"/>
                <w:szCs w:val="16"/>
              </w:rPr>
              <w:t>S2-211604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327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A2605" w14:textId="77777777" w:rsidR="00061339" w:rsidRDefault="00061339" w:rsidP="002275DB">
            <w:pPr>
              <w:rPr>
                <w:rFonts w:eastAsia="Times New Roman"/>
              </w:rPr>
            </w:pPr>
            <w:r>
              <w:rPr>
                <w:rFonts w:eastAsia="Times New Roman" w:cs="Arial"/>
                <w:color w:val="000000"/>
                <w:sz w:val="16"/>
                <w:szCs w:val="16"/>
              </w:rPr>
              <w:t>New SID: new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1748C"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0D3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FFCD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3DA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4C6B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804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35133"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ED75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86D60" w14:textId="77777777" w:rsidR="00061339" w:rsidRDefault="00061339" w:rsidP="002275DB">
            <w:pPr>
              <w:rPr>
                <w:rFonts w:eastAsia="Times New Roman"/>
              </w:rPr>
            </w:pPr>
            <w:r>
              <w:rPr>
                <w:rFonts w:eastAsia="Times New Roman" w:cs="Arial"/>
                <w:color w:val="000000"/>
                <w:sz w:val="16"/>
                <w:szCs w:val="16"/>
              </w:rPr>
              <w:t>Revision of SP-211319_rev02. Approved. Corrections at CC#5. Revised to SP-211640.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8DD9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AE18C" w14:textId="77777777" w:rsidR="00061339" w:rsidRDefault="00061339" w:rsidP="002275DB">
            <w:pPr>
              <w:rPr>
                <w:rFonts w:eastAsia="Times New Roman"/>
              </w:rPr>
            </w:pPr>
            <w:r>
              <w:rPr>
                <w:rFonts w:eastAsia="Times New Roman" w:cs="Arial"/>
                <w:color w:val="000000"/>
                <w:sz w:val="16"/>
                <w:szCs w:val="16"/>
              </w:rPr>
              <w:t>S2-211640</w:t>
            </w:r>
          </w:p>
        </w:tc>
      </w:tr>
      <w:tr w:rsidR="00061339" w14:paraId="31336C7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1624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32769" w14:textId="77777777" w:rsidR="00061339" w:rsidRDefault="00061339" w:rsidP="002275DB">
            <w:pPr>
              <w:rPr>
                <w:rFonts w:eastAsia="Times New Roman"/>
              </w:rPr>
            </w:pPr>
            <w:r>
              <w:rPr>
                <w:rFonts w:eastAsia="Times New Roman" w:cs="Arial"/>
                <w:color w:val="000000"/>
                <w:sz w:val="16"/>
                <w:szCs w:val="16"/>
              </w:rPr>
              <w:t>S2-211640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BD22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9979B" w14:textId="77777777" w:rsidR="00061339" w:rsidRDefault="00061339" w:rsidP="002275DB">
            <w:pPr>
              <w:rPr>
                <w:rFonts w:eastAsia="Times New Roman"/>
              </w:rPr>
            </w:pPr>
            <w:r>
              <w:rPr>
                <w:rFonts w:eastAsia="Times New Roman" w:cs="Arial"/>
                <w:color w:val="000000"/>
                <w:sz w:val="16"/>
                <w:szCs w:val="16"/>
              </w:rPr>
              <w:t>New SID: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D7B2"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49EF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2E7F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887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184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A757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952B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5F8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9AE7E" w14:textId="77777777" w:rsidR="00061339" w:rsidRDefault="00061339" w:rsidP="002275DB">
            <w:pPr>
              <w:rPr>
                <w:rFonts w:eastAsia="Times New Roman"/>
              </w:rPr>
            </w:pPr>
            <w:r>
              <w:rPr>
                <w:rFonts w:eastAsia="Times New Roman" w:cs="Arial"/>
                <w:color w:val="000000"/>
                <w:sz w:val="16"/>
                <w:szCs w:val="16"/>
              </w:rPr>
              <w:t>Revision of SP-211604.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F9A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077DE" w14:textId="77777777" w:rsidR="00061339" w:rsidRDefault="00061339" w:rsidP="002275DB">
            <w:pPr>
              <w:rPr>
                <w:rFonts w:eastAsia="Times New Roman"/>
              </w:rPr>
            </w:pPr>
          </w:p>
        </w:tc>
      </w:tr>
      <w:tr w:rsidR="00061339" w14:paraId="22753E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4215D"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0BF5C" w14:textId="77777777" w:rsidR="00061339" w:rsidRDefault="00061339" w:rsidP="002275DB">
            <w:pPr>
              <w:rPr>
                <w:rFonts w:eastAsia="Times New Roman"/>
              </w:rPr>
            </w:pPr>
            <w:r>
              <w:rPr>
                <w:rFonts w:eastAsia="Times New Roman" w:cs="Arial"/>
                <w:color w:val="000000"/>
                <w:sz w:val="16"/>
                <w:szCs w:val="16"/>
              </w:rPr>
              <w:t>S2-211320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9E65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6811B" w14:textId="77777777" w:rsidR="00061339" w:rsidRDefault="00061339" w:rsidP="002275DB">
            <w:pPr>
              <w:rPr>
                <w:rFonts w:eastAsia="Times New Roman"/>
              </w:rPr>
            </w:pPr>
            <w:r>
              <w:rPr>
                <w:rFonts w:eastAsia="Times New Roman" w:cs="Arial"/>
                <w:color w:val="000000"/>
                <w:sz w:val="16"/>
                <w:szCs w:val="16"/>
              </w:rPr>
              <w:t>Study on Enhancement of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B90F" w14:textId="77777777" w:rsidR="00061339" w:rsidRDefault="00061339" w:rsidP="002275DB">
            <w:pPr>
              <w:rPr>
                <w:rFonts w:eastAsia="Times New Roman"/>
              </w:rPr>
            </w:pPr>
            <w:r>
              <w:rPr>
                <w:rFonts w:eastAsia="Times New Roman" w:cs="Arial"/>
                <w:color w:val="000000"/>
                <w:sz w:val="16"/>
                <w:szCs w:val="16"/>
              </w:rPr>
              <w:t>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F3C8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1FD3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9E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E32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206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226F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A0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6E55F"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SP-211170r01. SP-211320rev_09 agreed. Revised to SP-211605.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A2D2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206A2" w14:textId="77777777" w:rsidR="00061339" w:rsidRDefault="00061339" w:rsidP="002275DB">
            <w:pPr>
              <w:rPr>
                <w:rFonts w:eastAsia="Times New Roman"/>
              </w:rPr>
            </w:pPr>
            <w:r>
              <w:rPr>
                <w:rFonts w:eastAsia="Times New Roman" w:cs="Arial"/>
                <w:color w:val="000000"/>
                <w:sz w:val="16"/>
                <w:szCs w:val="16"/>
              </w:rPr>
              <w:t>S2-211605</w:t>
            </w:r>
          </w:p>
        </w:tc>
      </w:tr>
      <w:tr w:rsidR="00061339" w14:paraId="310C328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74965"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75206" w14:textId="77777777" w:rsidR="00061339" w:rsidRDefault="00061339" w:rsidP="002275DB">
            <w:pPr>
              <w:rPr>
                <w:rFonts w:eastAsia="Times New Roman"/>
              </w:rPr>
            </w:pPr>
            <w:r>
              <w:rPr>
                <w:rFonts w:eastAsia="Times New Roman" w:cs="Arial"/>
                <w:color w:val="000000"/>
                <w:sz w:val="16"/>
                <w:szCs w:val="16"/>
              </w:rPr>
              <w:t>S2-211605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2A21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069FA" w14:textId="77777777" w:rsidR="00061339" w:rsidRDefault="00061339" w:rsidP="002275DB">
            <w:pPr>
              <w:rPr>
                <w:rFonts w:eastAsia="Times New Roman"/>
              </w:rPr>
            </w:pPr>
            <w:r>
              <w:rPr>
                <w:rFonts w:eastAsia="Times New Roman" w:cs="Arial"/>
                <w:color w:val="000000"/>
                <w:sz w:val="16"/>
                <w:szCs w:val="16"/>
              </w:rPr>
              <w:t>Study on Enhancement of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E62B3" w14:textId="77777777" w:rsidR="00061339" w:rsidRDefault="00061339" w:rsidP="002275DB">
            <w:pPr>
              <w:rPr>
                <w:rFonts w:eastAsia="Times New Roman"/>
              </w:rPr>
            </w:pPr>
            <w:r>
              <w:rPr>
                <w:rFonts w:eastAsia="Times New Roman" w:cs="Arial"/>
                <w:color w:val="000000"/>
                <w:sz w:val="16"/>
                <w:szCs w:val="16"/>
              </w:rPr>
              <w:t>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D66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D0D3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14C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484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4DF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0EEA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115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B40DC" w14:textId="77777777" w:rsidR="00061339" w:rsidRDefault="00061339" w:rsidP="002275DB">
            <w:pPr>
              <w:rPr>
                <w:rFonts w:eastAsia="Times New Roman"/>
              </w:rPr>
            </w:pPr>
            <w:r>
              <w:rPr>
                <w:rFonts w:eastAsia="Times New Roman" w:cs="Arial"/>
                <w:color w:val="000000"/>
                <w:sz w:val="16"/>
                <w:szCs w:val="16"/>
              </w:rPr>
              <w:t>Revision of SP-211320_rev09. Approved. Corrections at CC#5. Revised to SP-211641.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0BE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A0199" w14:textId="77777777" w:rsidR="00061339" w:rsidRDefault="00061339" w:rsidP="002275DB">
            <w:pPr>
              <w:rPr>
                <w:rFonts w:eastAsia="Times New Roman"/>
              </w:rPr>
            </w:pPr>
            <w:r>
              <w:rPr>
                <w:rFonts w:eastAsia="Times New Roman" w:cs="Arial"/>
                <w:color w:val="000000"/>
                <w:sz w:val="16"/>
                <w:szCs w:val="16"/>
              </w:rPr>
              <w:t>S2-211641</w:t>
            </w:r>
          </w:p>
        </w:tc>
      </w:tr>
      <w:tr w:rsidR="00061339" w14:paraId="7A771FE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A7C9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AA51E" w14:textId="77777777" w:rsidR="00061339" w:rsidRDefault="00061339" w:rsidP="002275DB">
            <w:pPr>
              <w:rPr>
                <w:rFonts w:eastAsia="Times New Roman"/>
              </w:rPr>
            </w:pPr>
            <w:r>
              <w:rPr>
                <w:rFonts w:eastAsia="Times New Roman" w:cs="Arial"/>
                <w:color w:val="000000"/>
                <w:sz w:val="16"/>
                <w:szCs w:val="16"/>
              </w:rPr>
              <w:t>S2-211641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D37D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3A83E" w14:textId="77777777" w:rsidR="00061339" w:rsidRDefault="00061339" w:rsidP="002275DB">
            <w:pPr>
              <w:rPr>
                <w:rFonts w:eastAsia="Times New Roman"/>
              </w:rPr>
            </w:pPr>
            <w:r>
              <w:rPr>
                <w:rFonts w:eastAsia="Times New Roman" w:cs="Arial"/>
                <w:color w:val="000000"/>
                <w:sz w:val="16"/>
                <w:szCs w:val="16"/>
              </w:rPr>
              <w:t>New SID: Study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A1F67" w14:textId="77777777" w:rsidR="00061339" w:rsidRDefault="00061339" w:rsidP="002275DB">
            <w:pPr>
              <w:rPr>
                <w:rFonts w:eastAsia="Times New Roman"/>
              </w:rPr>
            </w:pPr>
            <w:r>
              <w:rPr>
                <w:rFonts w:eastAsia="Times New Roman" w:cs="Arial"/>
                <w:color w:val="000000"/>
                <w:sz w:val="16"/>
                <w:szCs w:val="16"/>
              </w:rPr>
              <w:t>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373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F7BC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D8E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A66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61C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8129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EA8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CD7E3" w14:textId="77777777" w:rsidR="00061339" w:rsidRDefault="00061339" w:rsidP="002275DB">
            <w:pPr>
              <w:rPr>
                <w:rFonts w:eastAsia="Times New Roman"/>
              </w:rPr>
            </w:pPr>
            <w:r>
              <w:rPr>
                <w:rFonts w:eastAsia="Times New Roman" w:cs="Arial"/>
                <w:color w:val="000000"/>
                <w:sz w:val="16"/>
                <w:szCs w:val="16"/>
              </w:rPr>
              <w:t>Revision of SP-211605.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307D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09DEB" w14:textId="77777777" w:rsidR="00061339" w:rsidRDefault="00061339" w:rsidP="002275DB">
            <w:pPr>
              <w:rPr>
                <w:rFonts w:eastAsia="Times New Roman"/>
              </w:rPr>
            </w:pPr>
          </w:p>
        </w:tc>
      </w:tr>
      <w:tr w:rsidR="00061339" w14:paraId="6279C5F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FD176"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6F1D" w14:textId="77777777" w:rsidR="00061339" w:rsidRDefault="00061339" w:rsidP="002275DB">
            <w:pPr>
              <w:rPr>
                <w:rFonts w:eastAsia="Times New Roman"/>
              </w:rPr>
            </w:pPr>
            <w:r>
              <w:rPr>
                <w:rFonts w:eastAsia="Times New Roman" w:cs="Arial"/>
                <w:color w:val="000000"/>
                <w:sz w:val="16"/>
                <w:szCs w:val="16"/>
              </w:rPr>
              <w:t>S2-211321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A7DC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9329C" w14:textId="77777777" w:rsidR="00061339" w:rsidRDefault="00061339" w:rsidP="002275DB">
            <w:pPr>
              <w:rPr>
                <w:rFonts w:eastAsia="Times New Roman"/>
              </w:rPr>
            </w:pPr>
            <w:r>
              <w:rPr>
                <w:rFonts w:eastAsia="Times New Roman" w:cs="Arial"/>
                <w:color w:val="000000"/>
                <w:sz w:val="16"/>
                <w:szCs w:val="16"/>
              </w:rPr>
              <w:t>New SID on enhancement of 5G AM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75E4B" w14:textId="77777777" w:rsidR="00061339" w:rsidRDefault="00061339" w:rsidP="002275DB">
            <w:pPr>
              <w:rPr>
                <w:rFonts w:eastAsia="Times New Roman"/>
              </w:rPr>
            </w:pPr>
            <w:r>
              <w:rPr>
                <w:rFonts w:eastAsia="Times New Roman" w:cs="Arial"/>
                <w:color w:val="000000"/>
                <w:sz w:val="16"/>
                <w:szCs w:val="16"/>
              </w:rPr>
              <w:t>China Telecom, CATT, China Mobile, China Unicom, Ericsson, Huawei, Intel, Oracle, Tencent, vivo, ZTE, CAICT, CEPRI, Inspur, Vodafone, Facebook, Charter, Telstra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931F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FD9C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389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83F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685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AFC3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AC8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C0198"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SP-211174r01. SP-211321rev_01 agreed. Revised to SP-211606.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5E52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6020E" w14:textId="77777777" w:rsidR="00061339" w:rsidRDefault="00061339" w:rsidP="002275DB">
            <w:pPr>
              <w:rPr>
                <w:rFonts w:eastAsia="Times New Roman"/>
              </w:rPr>
            </w:pPr>
            <w:r>
              <w:rPr>
                <w:rFonts w:eastAsia="Times New Roman" w:cs="Arial"/>
                <w:color w:val="000000"/>
                <w:sz w:val="16"/>
                <w:szCs w:val="16"/>
              </w:rPr>
              <w:t>S2-211606</w:t>
            </w:r>
          </w:p>
        </w:tc>
      </w:tr>
      <w:tr w:rsidR="00061339" w14:paraId="5070BDD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BE6A6"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C5350" w14:textId="77777777" w:rsidR="00061339" w:rsidRDefault="00061339" w:rsidP="002275DB">
            <w:pPr>
              <w:rPr>
                <w:rFonts w:eastAsia="Times New Roman"/>
              </w:rPr>
            </w:pPr>
            <w:r>
              <w:rPr>
                <w:rFonts w:eastAsia="Times New Roman" w:cs="Arial"/>
                <w:color w:val="000000"/>
                <w:sz w:val="16"/>
                <w:szCs w:val="16"/>
              </w:rPr>
              <w:t>S2-211606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4D1D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324A2" w14:textId="77777777" w:rsidR="00061339" w:rsidRDefault="00061339" w:rsidP="002275DB">
            <w:pPr>
              <w:rPr>
                <w:rFonts w:eastAsia="Times New Roman"/>
              </w:rPr>
            </w:pPr>
            <w:r>
              <w:rPr>
                <w:rFonts w:eastAsia="Times New Roman" w:cs="Arial"/>
                <w:color w:val="000000"/>
                <w:sz w:val="16"/>
                <w:szCs w:val="16"/>
              </w:rPr>
              <w:t>New SID on enhancement of 5G AM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518A" w14:textId="77777777" w:rsidR="00061339" w:rsidRDefault="00061339" w:rsidP="002275DB">
            <w:pPr>
              <w:rPr>
                <w:rFonts w:eastAsia="Times New Roman"/>
              </w:rPr>
            </w:pPr>
            <w:r>
              <w:rPr>
                <w:rFonts w:eastAsia="Times New Roman" w:cs="Arial"/>
                <w:color w:val="000000"/>
                <w:sz w:val="16"/>
                <w:szCs w:val="16"/>
              </w:rPr>
              <w:t>China Telecom, CATT, China Mobile, China Unicom, Ericsson, Huawei, Intel, Oracle, Tencent, vivo, ZTE, CAICT, CEPRI, Inspur, Vodafone, Facebook, Charter, Telstra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1EA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1D8C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529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76F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457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AF8F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F2E7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697A6" w14:textId="77777777" w:rsidR="00061339" w:rsidRDefault="00061339" w:rsidP="002275DB">
            <w:pPr>
              <w:rPr>
                <w:rFonts w:eastAsia="Times New Roman"/>
              </w:rPr>
            </w:pPr>
            <w:r>
              <w:rPr>
                <w:rFonts w:eastAsia="Times New Roman" w:cs="Arial"/>
                <w:color w:val="000000"/>
                <w:sz w:val="16"/>
                <w:szCs w:val="16"/>
              </w:rPr>
              <w:t>Revision of SP-211321_rev01. Approved. Corrections at CC#5. Revised to SP-211642.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47DE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F6634" w14:textId="77777777" w:rsidR="00061339" w:rsidRDefault="00061339" w:rsidP="002275DB">
            <w:pPr>
              <w:rPr>
                <w:rFonts w:eastAsia="Times New Roman"/>
              </w:rPr>
            </w:pPr>
            <w:r>
              <w:rPr>
                <w:rFonts w:eastAsia="Times New Roman" w:cs="Arial"/>
                <w:color w:val="000000"/>
                <w:sz w:val="16"/>
                <w:szCs w:val="16"/>
              </w:rPr>
              <w:t>S2-211642</w:t>
            </w:r>
          </w:p>
        </w:tc>
      </w:tr>
      <w:tr w:rsidR="00061339" w14:paraId="4ABF15F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EEE7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F2883" w14:textId="77777777" w:rsidR="00061339" w:rsidRDefault="00061339" w:rsidP="002275DB">
            <w:pPr>
              <w:rPr>
                <w:rFonts w:eastAsia="Times New Roman"/>
              </w:rPr>
            </w:pPr>
            <w:r>
              <w:rPr>
                <w:rFonts w:eastAsia="Times New Roman" w:cs="Arial"/>
                <w:color w:val="000000"/>
                <w:sz w:val="16"/>
                <w:szCs w:val="16"/>
              </w:rPr>
              <w:t>S2-211642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22F4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BF8FA" w14:textId="77777777" w:rsidR="00061339" w:rsidRDefault="00061339" w:rsidP="002275DB">
            <w:pPr>
              <w:rPr>
                <w:rFonts w:eastAsia="Times New Roman"/>
              </w:rPr>
            </w:pPr>
            <w:r>
              <w:rPr>
                <w:rFonts w:eastAsia="Times New Roman" w:cs="Arial"/>
                <w:color w:val="000000"/>
                <w:sz w:val="16"/>
                <w:szCs w:val="16"/>
              </w:rPr>
              <w:t>New SID: Study on 5G AM Policy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B6E5A" w14:textId="77777777" w:rsidR="00061339" w:rsidRDefault="00061339" w:rsidP="002275DB">
            <w:pPr>
              <w:rPr>
                <w:rFonts w:eastAsia="Times New Roman"/>
              </w:rPr>
            </w:pPr>
            <w:r>
              <w:rPr>
                <w:rFonts w:eastAsia="Times New Roman" w:cs="Arial"/>
                <w:color w:val="000000"/>
                <w:sz w:val="16"/>
                <w:szCs w:val="16"/>
              </w:rPr>
              <w:t xml:space="preserve">China Telecom, CATT, China Mobile, China Unicom, Ericsson, Huawei, Intel, Oracle, Tencent, vivo, ZTE, CAICT, CEPRI, Inspur, Vodafone, Facebook, </w:t>
            </w:r>
            <w:r>
              <w:rPr>
                <w:rFonts w:eastAsia="Times New Roman" w:cs="Arial"/>
                <w:color w:val="000000"/>
                <w:sz w:val="16"/>
                <w:szCs w:val="16"/>
              </w:rPr>
              <w:lastRenderedPageBreak/>
              <w:t>Charter, Telstra,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5633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CEE4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D1E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0AF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D2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27C6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C8A3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E2170" w14:textId="77777777" w:rsidR="00061339" w:rsidRDefault="00061339" w:rsidP="002275DB">
            <w:pPr>
              <w:rPr>
                <w:rFonts w:eastAsia="Times New Roman"/>
              </w:rPr>
            </w:pPr>
            <w:r>
              <w:rPr>
                <w:rFonts w:eastAsia="Times New Roman" w:cs="Arial"/>
                <w:color w:val="000000"/>
                <w:sz w:val="16"/>
                <w:szCs w:val="16"/>
              </w:rPr>
              <w:t>Revision of SP-211606.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5A2E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729E6" w14:textId="77777777" w:rsidR="00061339" w:rsidRDefault="00061339" w:rsidP="002275DB">
            <w:pPr>
              <w:rPr>
                <w:rFonts w:eastAsia="Times New Roman"/>
              </w:rPr>
            </w:pPr>
          </w:p>
        </w:tc>
      </w:tr>
      <w:tr w:rsidR="00061339" w14:paraId="05A08C3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9EA5E"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0CF85" w14:textId="77777777" w:rsidR="00061339" w:rsidRDefault="00061339" w:rsidP="002275DB">
            <w:pPr>
              <w:rPr>
                <w:rFonts w:eastAsia="Times New Roman"/>
              </w:rPr>
            </w:pPr>
            <w:r>
              <w:rPr>
                <w:rFonts w:eastAsia="Times New Roman" w:cs="Arial"/>
                <w:color w:val="000000"/>
                <w:sz w:val="16"/>
                <w:szCs w:val="16"/>
              </w:rPr>
              <w:t>S2-211322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6041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70FD1" w14:textId="77777777" w:rsidR="00061339" w:rsidRDefault="00061339" w:rsidP="002275DB">
            <w:pPr>
              <w:rPr>
                <w:rFonts w:eastAsia="Times New Roman"/>
              </w:rPr>
            </w:pPr>
            <w:r>
              <w:rPr>
                <w:rFonts w:eastAsia="Times New Roman" w:cs="Arial"/>
                <w:color w:val="000000"/>
                <w:sz w:val="16"/>
                <w:szCs w:val="16"/>
              </w:rPr>
              <w:t>New SID on Personal IoT Network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68046"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3AB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78F4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FF2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661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881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E4A8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DC3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65B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SP-211175r03. SP-211322rev_05 agreed. Revised to SP-211607.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4F8D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A53E0" w14:textId="77777777" w:rsidR="00061339" w:rsidRDefault="00061339" w:rsidP="002275DB">
            <w:pPr>
              <w:rPr>
                <w:rFonts w:eastAsia="Times New Roman"/>
              </w:rPr>
            </w:pPr>
            <w:r>
              <w:rPr>
                <w:rFonts w:eastAsia="Times New Roman" w:cs="Arial"/>
                <w:color w:val="000000"/>
                <w:sz w:val="16"/>
                <w:szCs w:val="16"/>
              </w:rPr>
              <w:t>S2-211607</w:t>
            </w:r>
          </w:p>
        </w:tc>
      </w:tr>
      <w:tr w:rsidR="00061339" w14:paraId="6CF621C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023FF"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1DDCF" w14:textId="77777777" w:rsidR="00061339" w:rsidRDefault="00061339" w:rsidP="002275DB">
            <w:pPr>
              <w:rPr>
                <w:rFonts w:eastAsia="Times New Roman"/>
              </w:rPr>
            </w:pPr>
            <w:r>
              <w:rPr>
                <w:rFonts w:eastAsia="Times New Roman" w:cs="Arial"/>
                <w:color w:val="000000"/>
                <w:sz w:val="16"/>
                <w:szCs w:val="16"/>
              </w:rPr>
              <w:t>S2-211607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6FE8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F60F4" w14:textId="77777777" w:rsidR="00061339" w:rsidRDefault="00061339" w:rsidP="002275DB">
            <w:pPr>
              <w:rPr>
                <w:rFonts w:eastAsia="Times New Roman"/>
              </w:rPr>
            </w:pPr>
            <w:r>
              <w:rPr>
                <w:rFonts w:eastAsia="Times New Roman" w:cs="Arial"/>
                <w:color w:val="000000"/>
                <w:sz w:val="16"/>
                <w:szCs w:val="16"/>
              </w:rPr>
              <w:t>New SID on Personal IoT Network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742D7"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BEF8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1A59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D3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9CA7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994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AE8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658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7D466" w14:textId="77777777" w:rsidR="00061339" w:rsidRDefault="00061339" w:rsidP="002275DB">
            <w:pPr>
              <w:rPr>
                <w:rFonts w:eastAsia="Times New Roman"/>
              </w:rPr>
            </w:pPr>
            <w:r>
              <w:rPr>
                <w:rFonts w:eastAsia="Times New Roman" w:cs="Arial"/>
                <w:color w:val="000000"/>
                <w:sz w:val="16"/>
                <w:szCs w:val="16"/>
              </w:rPr>
              <w:t>Revision of SP-211322_rev05. Approved. Corrections at CC#5. Revised to SP-211643.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423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621A9" w14:textId="77777777" w:rsidR="00061339" w:rsidRDefault="00061339" w:rsidP="002275DB">
            <w:pPr>
              <w:rPr>
                <w:rFonts w:eastAsia="Times New Roman"/>
              </w:rPr>
            </w:pPr>
            <w:r>
              <w:rPr>
                <w:rFonts w:eastAsia="Times New Roman" w:cs="Arial"/>
                <w:color w:val="000000"/>
                <w:sz w:val="16"/>
                <w:szCs w:val="16"/>
              </w:rPr>
              <w:t>S2-211643</w:t>
            </w:r>
          </w:p>
        </w:tc>
      </w:tr>
      <w:tr w:rsidR="00061339" w14:paraId="18FCE8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A4015"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9446A" w14:textId="77777777" w:rsidR="00061339" w:rsidRDefault="00061339" w:rsidP="002275DB">
            <w:pPr>
              <w:rPr>
                <w:rFonts w:eastAsia="Times New Roman"/>
              </w:rPr>
            </w:pPr>
            <w:r>
              <w:rPr>
                <w:rFonts w:eastAsia="Times New Roman" w:cs="Arial"/>
                <w:color w:val="000000"/>
                <w:sz w:val="16"/>
                <w:szCs w:val="16"/>
              </w:rPr>
              <w:t>S2-211643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267B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46E1" w14:textId="77777777" w:rsidR="00061339" w:rsidRDefault="00061339" w:rsidP="002275DB">
            <w:pPr>
              <w:rPr>
                <w:rFonts w:eastAsia="Times New Roman"/>
              </w:rPr>
            </w:pPr>
            <w:r>
              <w:rPr>
                <w:rFonts w:eastAsia="Times New Roman" w:cs="Arial"/>
                <w:color w:val="000000"/>
                <w:sz w:val="16"/>
                <w:szCs w:val="16"/>
              </w:rPr>
              <w:t>New SID: Study on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5E668"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4CDE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B80D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9AC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4ED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B6C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D380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C20A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0C53" w14:textId="77777777" w:rsidR="00061339" w:rsidRDefault="00061339" w:rsidP="002275DB">
            <w:pPr>
              <w:rPr>
                <w:rFonts w:eastAsia="Times New Roman"/>
              </w:rPr>
            </w:pPr>
            <w:r>
              <w:rPr>
                <w:rFonts w:eastAsia="Times New Roman" w:cs="Arial"/>
                <w:color w:val="000000"/>
                <w:sz w:val="16"/>
                <w:szCs w:val="16"/>
              </w:rPr>
              <w:t>Revision of SP-211607.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B9B9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C44EC" w14:textId="77777777" w:rsidR="00061339" w:rsidRDefault="00061339" w:rsidP="002275DB">
            <w:pPr>
              <w:rPr>
                <w:rFonts w:eastAsia="Times New Roman"/>
              </w:rPr>
            </w:pPr>
          </w:p>
        </w:tc>
      </w:tr>
      <w:tr w:rsidR="00061339" w14:paraId="61B00F6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33D3F"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17EAB" w14:textId="77777777" w:rsidR="00061339" w:rsidRDefault="00061339" w:rsidP="002275DB">
            <w:pPr>
              <w:rPr>
                <w:rFonts w:eastAsia="Times New Roman"/>
              </w:rPr>
            </w:pPr>
            <w:r>
              <w:rPr>
                <w:rFonts w:eastAsia="Times New Roman" w:cs="Arial"/>
                <w:color w:val="000000"/>
                <w:sz w:val="16"/>
                <w:szCs w:val="16"/>
              </w:rPr>
              <w:t>S2-211323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5255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71FF3" w14:textId="77777777" w:rsidR="00061339" w:rsidRDefault="00061339" w:rsidP="002275DB">
            <w:pPr>
              <w:rPr>
                <w:rFonts w:eastAsia="Times New Roman"/>
              </w:rPr>
            </w:pPr>
            <w:r>
              <w:rPr>
                <w:rFonts w:eastAsia="Times New Roman" w:cs="Arial"/>
                <w:color w:val="000000"/>
                <w:sz w:val="16"/>
                <w:szCs w:val="16"/>
              </w:rPr>
              <w:t>New SID: Study on system architecture for next generation real time communication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18BE9" w14:textId="77777777" w:rsidR="00061339" w:rsidRDefault="00061339" w:rsidP="002275DB">
            <w:pPr>
              <w:rPr>
                <w:rFonts w:eastAsia="Times New Roman"/>
              </w:rPr>
            </w:pPr>
            <w:r>
              <w:rPr>
                <w:rFonts w:eastAsia="Times New Roman" w:cs="Arial"/>
                <w:color w:val="000000"/>
                <w:sz w:val="16"/>
                <w:szCs w:val="16"/>
              </w:rPr>
              <w:t>China Mobile, China Unicom, Huawei, Hisilicon, ZTE, CATT, Vivo, Deutsche Telekom, T-Mobile USA, Ericsson, AT&amp;T, HONOR, KPN, Telefonica, 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53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542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25C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687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4CD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A83E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440D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849DA"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SP-211176. SP-211323rev_02 agreed. Revised to SP-211608.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108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5E1B1" w14:textId="77777777" w:rsidR="00061339" w:rsidRDefault="00061339" w:rsidP="002275DB">
            <w:pPr>
              <w:rPr>
                <w:rFonts w:eastAsia="Times New Roman"/>
              </w:rPr>
            </w:pPr>
            <w:r>
              <w:rPr>
                <w:rFonts w:eastAsia="Times New Roman" w:cs="Arial"/>
                <w:color w:val="000000"/>
                <w:sz w:val="16"/>
                <w:szCs w:val="16"/>
              </w:rPr>
              <w:t>S2-211608</w:t>
            </w:r>
          </w:p>
        </w:tc>
      </w:tr>
      <w:tr w:rsidR="00061339" w14:paraId="7D7954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CB76B"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55026" w14:textId="77777777" w:rsidR="00061339" w:rsidRDefault="00061339" w:rsidP="002275DB">
            <w:pPr>
              <w:rPr>
                <w:rFonts w:eastAsia="Times New Roman"/>
              </w:rPr>
            </w:pPr>
            <w:r>
              <w:rPr>
                <w:rFonts w:eastAsia="Times New Roman" w:cs="Arial"/>
                <w:color w:val="000000"/>
                <w:sz w:val="16"/>
                <w:szCs w:val="16"/>
              </w:rPr>
              <w:t>S2-211608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0983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BA091" w14:textId="77777777" w:rsidR="00061339" w:rsidRDefault="00061339" w:rsidP="002275DB">
            <w:pPr>
              <w:rPr>
                <w:rFonts w:eastAsia="Times New Roman"/>
              </w:rPr>
            </w:pPr>
            <w:r>
              <w:rPr>
                <w:rFonts w:eastAsia="Times New Roman" w:cs="Arial"/>
                <w:color w:val="000000"/>
                <w:sz w:val="16"/>
                <w:szCs w:val="16"/>
              </w:rPr>
              <w:t>New SID: Study on system architecture for next generation real time communication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B8B74" w14:textId="77777777" w:rsidR="00061339" w:rsidRDefault="00061339" w:rsidP="002275DB">
            <w:pPr>
              <w:rPr>
                <w:rFonts w:eastAsia="Times New Roman"/>
              </w:rPr>
            </w:pPr>
            <w:r>
              <w:rPr>
                <w:rFonts w:eastAsia="Times New Roman" w:cs="Arial"/>
                <w:color w:val="000000"/>
                <w:sz w:val="16"/>
                <w:szCs w:val="16"/>
              </w:rPr>
              <w:t>China Mobile, China Unicom, Huawei, Hisilicon, ZTE, CATT, Vivo, Deutsche Telekom, T-Mobile USA, Ericsson, AT&amp;T, HONOR, KPN, Telefonica, 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1C4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C106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33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6C4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3CA7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B94A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24E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B9603" w14:textId="77777777" w:rsidR="00061339" w:rsidRDefault="00061339" w:rsidP="002275DB">
            <w:pPr>
              <w:rPr>
                <w:rFonts w:eastAsia="Times New Roman"/>
              </w:rPr>
            </w:pPr>
            <w:r>
              <w:rPr>
                <w:rFonts w:eastAsia="Times New Roman" w:cs="Arial"/>
                <w:color w:val="000000"/>
                <w:sz w:val="16"/>
                <w:szCs w:val="16"/>
              </w:rPr>
              <w:t>Revision of SP-211323_rev02. Approved. Corrections at CC#5. Revised to SP-211644.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6C51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3A839" w14:textId="77777777" w:rsidR="00061339" w:rsidRDefault="00061339" w:rsidP="002275DB">
            <w:pPr>
              <w:rPr>
                <w:rFonts w:eastAsia="Times New Roman"/>
              </w:rPr>
            </w:pPr>
            <w:r>
              <w:rPr>
                <w:rFonts w:eastAsia="Times New Roman" w:cs="Arial"/>
                <w:color w:val="000000"/>
                <w:sz w:val="16"/>
                <w:szCs w:val="16"/>
              </w:rPr>
              <w:t>S2-211644</w:t>
            </w:r>
          </w:p>
        </w:tc>
      </w:tr>
      <w:tr w:rsidR="00061339" w14:paraId="084D9B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2B26F"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41E5F" w14:textId="77777777" w:rsidR="00061339" w:rsidRDefault="00061339" w:rsidP="002275DB">
            <w:pPr>
              <w:rPr>
                <w:rFonts w:eastAsia="Times New Roman"/>
              </w:rPr>
            </w:pPr>
            <w:r>
              <w:rPr>
                <w:rFonts w:eastAsia="Times New Roman" w:cs="Arial"/>
                <w:color w:val="000000"/>
                <w:sz w:val="16"/>
                <w:szCs w:val="16"/>
              </w:rPr>
              <w:t>S2-211644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DF86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E8138" w14:textId="77777777" w:rsidR="00061339" w:rsidRDefault="00061339" w:rsidP="002275DB">
            <w:pPr>
              <w:rPr>
                <w:rFonts w:eastAsia="Times New Roman"/>
              </w:rPr>
            </w:pPr>
            <w:r>
              <w:rPr>
                <w:rFonts w:eastAsia="Times New Roman" w:cs="Arial"/>
                <w:color w:val="000000"/>
                <w:sz w:val="16"/>
                <w:szCs w:val="16"/>
              </w:rPr>
              <w:t>New SID: Study on evolution of IMS multimedia telephony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3555" w14:textId="77777777" w:rsidR="00061339" w:rsidRDefault="00061339" w:rsidP="002275DB">
            <w:pPr>
              <w:rPr>
                <w:rFonts w:eastAsia="Times New Roman"/>
              </w:rPr>
            </w:pPr>
            <w:r>
              <w:rPr>
                <w:rFonts w:eastAsia="Times New Roman" w:cs="Arial"/>
                <w:color w:val="000000"/>
                <w:sz w:val="16"/>
                <w:szCs w:val="16"/>
              </w:rPr>
              <w:t>China Mobile, China Unicom, Huawei, Hisilicon, ZTE, CATT, Vivo, Deutsche Telekom, T-Mobile USA, Ericsson, AT&amp;T, HONOR, KPN, Telefonica, 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EA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2BFD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61B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BF3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791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ED26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B7F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625A8" w14:textId="77777777" w:rsidR="00061339" w:rsidRDefault="00061339" w:rsidP="002275DB">
            <w:pPr>
              <w:rPr>
                <w:rFonts w:eastAsia="Times New Roman"/>
              </w:rPr>
            </w:pPr>
            <w:r>
              <w:rPr>
                <w:rFonts w:eastAsia="Times New Roman" w:cs="Arial"/>
                <w:color w:val="000000"/>
                <w:sz w:val="16"/>
                <w:szCs w:val="16"/>
              </w:rPr>
              <w:t>Revision of SP-211608.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F9B9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199FF" w14:textId="77777777" w:rsidR="00061339" w:rsidRDefault="00061339" w:rsidP="002275DB">
            <w:pPr>
              <w:rPr>
                <w:rFonts w:eastAsia="Times New Roman"/>
              </w:rPr>
            </w:pPr>
          </w:p>
        </w:tc>
      </w:tr>
      <w:tr w:rsidR="00061339" w14:paraId="130FE2E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F3BAD"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12FC4" w14:textId="77777777" w:rsidR="00061339" w:rsidRDefault="00061339" w:rsidP="002275DB">
            <w:pPr>
              <w:rPr>
                <w:rFonts w:eastAsia="Times New Roman"/>
              </w:rPr>
            </w:pPr>
            <w:r>
              <w:rPr>
                <w:rFonts w:eastAsia="Times New Roman" w:cs="Arial"/>
                <w:color w:val="000000"/>
                <w:sz w:val="16"/>
                <w:szCs w:val="16"/>
              </w:rPr>
              <w:t>S2-211324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25CD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F6C7" w14:textId="77777777" w:rsidR="00061339" w:rsidRDefault="00061339" w:rsidP="002275DB">
            <w:pPr>
              <w:rPr>
                <w:rFonts w:eastAsia="Times New Roman"/>
              </w:rPr>
            </w:pPr>
            <w:r>
              <w:rPr>
                <w:rFonts w:eastAsia="Times New Roman" w:cs="Arial"/>
                <w:color w:val="000000"/>
                <w:sz w:val="16"/>
                <w:szCs w:val="16"/>
              </w:rPr>
              <w:t>New SID: Architectural enhancements for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AE7E5"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EE72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5938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9D1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CA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6BE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8090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EDE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2455A"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SP-211177. SP-211324rev_03 agreed. Revised to SP-211609.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B556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823BD" w14:textId="77777777" w:rsidR="00061339" w:rsidRDefault="00061339" w:rsidP="002275DB">
            <w:pPr>
              <w:rPr>
                <w:rFonts w:eastAsia="Times New Roman"/>
              </w:rPr>
            </w:pPr>
            <w:r>
              <w:rPr>
                <w:rFonts w:eastAsia="Times New Roman" w:cs="Arial"/>
                <w:color w:val="000000"/>
                <w:sz w:val="16"/>
                <w:szCs w:val="16"/>
              </w:rPr>
              <w:t>S2-211609</w:t>
            </w:r>
          </w:p>
        </w:tc>
      </w:tr>
      <w:tr w:rsidR="00061339" w14:paraId="1C9F71C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07834"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05D3F" w14:textId="77777777" w:rsidR="00061339" w:rsidRDefault="00061339" w:rsidP="002275DB">
            <w:pPr>
              <w:rPr>
                <w:rFonts w:eastAsia="Times New Roman"/>
              </w:rPr>
            </w:pPr>
            <w:r>
              <w:rPr>
                <w:rFonts w:eastAsia="Times New Roman" w:cs="Arial"/>
                <w:color w:val="000000"/>
                <w:sz w:val="16"/>
                <w:szCs w:val="16"/>
              </w:rPr>
              <w:t>S2-211609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62B7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ECF40" w14:textId="77777777" w:rsidR="00061339" w:rsidRDefault="00061339" w:rsidP="002275DB">
            <w:pPr>
              <w:rPr>
                <w:rFonts w:eastAsia="Times New Roman"/>
              </w:rPr>
            </w:pPr>
            <w:r>
              <w:rPr>
                <w:rFonts w:eastAsia="Times New Roman" w:cs="Arial"/>
                <w:color w:val="000000"/>
                <w:sz w:val="16"/>
                <w:szCs w:val="16"/>
              </w:rPr>
              <w:t>New SID: Architectural enhancements for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17B42"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23E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4EF8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A9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606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F52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4AA5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699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02712" w14:textId="77777777" w:rsidR="00061339" w:rsidRDefault="00061339" w:rsidP="002275DB">
            <w:pPr>
              <w:rPr>
                <w:rFonts w:eastAsia="Times New Roman"/>
              </w:rPr>
            </w:pPr>
            <w:r>
              <w:rPr>
                <w:rFonts w:eastAsia="Times New Roman" w:cs="Arial"/>
                <w:color w:val="000000"/>
                <w:sz w:val="16"/>
                <w:szCs w:val="16"/>
              </w:rPr>
              <w:t>Revision of SP-211324_rev03. Approved. Corrections at CC#5. Revised to SP-211645.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7CCC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8F0ED" w14:textId="77777777" w:rsidR="00061339" w:rsidRDefault="00061339" w:rsidP="002275DB">
            <w:pPr>
              <w:rPr>
                <w:rFonts w:eastAsia="Times New Roman"/>
              </w:rPr>
            </w:pPr>
            <w:r>
              <w:rPr>
                <w:rFonts w:eastAsia="Times New Roman" w:cs="Arial"/>
                <w:color w:val="000000"/>
                <w:sz w:val="16"/>
                <w:szCs w:val="16"/>
              </w:rPr>
              <w:t>S2-211645</w:t>
            </w:r>
          </w:p>
        </w:tc>
      </w:tr>
      <w:tr w:rsidR="00061339" w14:paraId="28F4BD8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C327D"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9A76C" w14:textId="77777777" w:rsidR="00061339" w:rsidRDefault="00061339" w:rsidP="002275DB">
            <w:pPr>
              <w:rPr>
                <w:rFonts w:eastAsia="Times New Roman"/>
              </w:rPr>
            </w:pPr>
            <w:r>
              <w:rPr>
                <w:rFonts w:eastAsia="Times New Roman" w:cs="Arial"/>
                <w:color w:val="000000"/>
                <w:sz w:val="16"/>
                <w:szCs w:val="16"/>
              </w:rPr>
              <w:t>S2-211645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8B50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66CE5" w14:textId="77777777" w:rsidR="00061339" w:rsidRDefault="00061339" w:rsidP="002275DB">
            <w:pPr>
              <w:rPr>
                <w:rFonts w:eastAsia="Times New Roman"/>
              </w:rPr>
            </w:pPr>
            <w:r>
              <w:rPr>
                <w:rFonts w:eastAsia="Times New Roman" w:cs="Arial"/>
                <w:color w:val="000000"/>
                <w:sz w:val="16"/>
                <w:szCs w:val="16"/>
              </w:rPr>
              <w:t>New SID: Study on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C5773"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38A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50E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054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9A7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ADA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B77E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3990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39A82" w14:textId="77777777" w:rsidR="00061339" w:rsidRDefault="00061339" w:rsidP="002275DB">
            <w:pPr>
              <w:rPr>
                <w:rFonts w:eastAsia="Times New Roman"/>
              </w:rPr>
            </w:pPr>
            <w:r>
              <w:rPr>
                <w:rFonts w:eastAsia="Times New Roman" w:cs="Arial"/>
                <w:color w:val="000000"/>
                <w:sz w:val="16"/>
                <w:szCs w:val="16"/>
              </w:rPr>
              <w:t>Revision of SP-211609.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B40B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DD3D7" w14:textId="77777777" w:rsidR="00061339" w:rsidRDefault="00061339" w:rsidP="002275DB">
            <w:pPr>
              <w:rPr>
                <w:rFonts w:eastAsia="Times New Roman"/>
              </w:rPr>
            </w:pPr>
          </w:p>
        </w:tc>
      </w:tr>
      <w:tr w:rsidR="00061339" w14:paraId="4A1F50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745B2"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9A837" w14:textId="77777777" w:rsidR="00061339" w:rsidRDefault="00061339" w:rsidP="002275DB">
            <w:pPr>
              <w:rPr>
                <w:rFonts w:eastAsia="Times New Roman"/>
              </w:rPr>
            </w:pPr>
            <w:r>
              <w:rPr>
                <w:rFonts w:eastAsia="Times New Roman" w:cs="Arial"/>
                <w:color w:val="000000"/>
                <w:sz w:val="16"/>
                <w:szCs w:val="16"/>
              </w:rPr>
              <w:t>S2-211325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704B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BFBC6" w14:textId="77777777" w:rsidR="00061339" w:rsidRDefault="00061339" w:rsidP="002275DB">
            <w:pPr>
              <w:rPr>
                <w:rFonts w:eastAsia="Times New Roman"/>
              </w:rPr>
            </w:pPr>
            <w:r>
              <w:rPr>
                <w:rFonts w:eastAsia="Times New Roman" w:cs="Arial"/>
                <w:color w:val="000000"/>
                <w:sz w:val="16"/>
                <w:szCs w:val="16"/>
              </w:rPr>
              <w:t>New SID on Study on architecture enhancement for XR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6D656"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981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23B9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406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20B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D11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404A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46A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7D1BE"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SP-211178. SP-211325rev_06 agreed. Revised to SP-211610.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665DA"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E318A" w14:textId="77777777" w:rsidR="00061339" w:rsidRDefault="00061339" w:rsidP="002275DB">
            <w:pPr>
              <w:rPr>
                <w:rFonts w:eastAsia="Times New Roman"/>
              </w:rPr>
            </w:pPr>
            <w:r>
              <w:rPr>
                <w:rFonts w:eastAsia="Times New Roman" w:cs="Arial"/>
                <w:color w:val="000000"/>
                <w:sz w:val="16"/>
                <w:szCs w:val="16"/>
              </w:rPr>
              <w:t>S2-211610</w:t>
            </w:r>
          </w:p>
        </w:tc>
      </w:tr>
      <w:tr w:rsidR="00061339" w14:paraId="4C6438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7CD80"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3859C" w14:textId="77777777" w:rsidR="00061339" w:rsidRDefault="00061339" w:rsidP="002275DB">
            <w:pPr>
              <w:rPr>
                <w:rFonts w:eastAsia="Times New Roman"/>
              </w:rPr>
            </w:pPr>
            <w:r>
              <w:rPr>
                <w:rFonts w:eastAsia="Times New Roman" w:cs="Arial"/>
                <w:color w:val="000000"/>
                <w:sz w:val="16"/>
                <w:szCs w:val="16"/>
              </w:rPr>
              <w:t>S2-211610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90E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8E8F3" w14:textId="77777777" w:rsidR="00061339" w:rsidRDefault="00061339" w:rsidP="002275DB">
            <w:pPr>
              <w:rPr>
                <w:rFonts w:eastAsia="Times New Roman"/>
              </w:rPr>
            </w:pPr>
            <w:r>
              <w:rPr>
                <w:rFonts w:eastAsia="Times New Roman" w:cs="Arial"/>
                <w:color w:val="000000"/>
                <w:sz w:val="16"/>
                <w:szCs w:val="16"/>
              </w:rPr>
              <w:t>New SID on Study on architecture enhancement for XR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D95DB"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ADB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D7C3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322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123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EAE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DAB4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FBD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3E502" w14:textId="77777777" w:rsidR="00061339" w:rsidRDefault="00061339" w:rsidP="002275DB">
            <w:pPr>
              <w:rPr>
                <w:rFonts w:eastAsia="Times New Roman"/>
              </w:rPr>
            </w:pPr>
            <w:r>
              <w:rPr>
                <w:rFonts w:eastAsia="Times New Roman" w:cs="Arial"/>
                <w:color w:val="000000"/>
                <w:sz w:val="16"/>
                <w:szCs w:val="16"/>
              </w:rPr>
              <w:t>Revision of SP-211325_rev06. Approved. Corrections at CC#5. Revised to SP-211646.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5652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56FF0" w14:textId="77777777" w:rsidR="00061339" w:rsidRDefault="00061339" w:rsidP="002275DB">
            <w:pPr>
              <w:rPr>
                <w:rFonts w:eastAsia="Times New Roman"/>
              </w:rPr>
            </w:pPr>
            <w:r>
              <w:rPr>
                <w:rFonts w:eastAsia="Times New Roman" w:cs="Arial"/>
                <w:color w:val="000000"/>
                <w:sz w:val="16"/>
                <w:szCs w:val="16"/>
              </w:rPr>
              <w:t>S2-211646</w:t>
            </w:r>
          </w:p>
        </w:tc>
      </w:tr>
      <w:tr w:rsidR="00061339" w14:paraId="5A54C3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8EE2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468DD" w14:textId="77777777" w:rsidR="00061339" w:rsidRDefault="00061339" w:rsidP="002275DB">
            <w:pPr>
              <w:rPr>
                <w:rFonts w:eastAsia="Times New Roman"/>
              </w:rPr>
            </w:pPr>
            <w:r>
              <w:rPr>
                <w:rFonts w:eastAsia="Times New Roman" w:cs="Arial"/>
                <w:color w:val="000000"/>
                <w:sz w:val="16"/>
                <w:szCs w:val="16"/>
              </w:rPr>
              <w:t>S2-211646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7D04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F4170" w14:textId="77777777" w:rsidR="00061339" w:rsidRDefault="00061339" w:rsidP="002275DB">
            <w:pPr>
              <w:rPr>
                <w:rFonts w:eastAsia="Times New Roman"/>
              </w:rPr>
            </w:pPr>
            <w:r>
              <w:rPr>
                <w:rFonts w:eastAsia="Times New Roman" w:cs="Arial"/>
                <w:color w:val="000000"/>
                <w:sz w:val="16"/>
                <w:szCs w:val="16"/>
              </w:rPr>
              <w:t>New SID: Study on XR (Extended Reality)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E3E41"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711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710B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99D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72F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E57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D93D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A0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C0910" w14:textId="77777777" w:rsidR="00061339" w:rsidRDefault="00061339" w:rsidP="002275DB">
            <w:pPr>
              <w:rPr>
                <w:rFonts w:eastAsia="Times New Roman"/>
              </w:rPr>
            </w:pPr>
            <w:r>
              <w:rPr>
                <w:rFonts w:eastAsia="Times New Roman" w:cs="Arial"/>
                <w:color w:val="000000"/>
                <w:sz w:val="16"/>
                <w:szCs w:val="16"/>
              </w:rPr>
              <w:t>Revision of SP-211610.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4909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AD7C8" w14:textId="77777777" w:rsidR="00061339" w:rsidRDefault="00061339" w:rsidP="002275DB">
            <w:pPr>
              <w:rPr>
                <w:rFonts w:eastAsia="Times New Roman"/>
              </w:rPr>
            </w:pPr>
          </w:p>
        </w:tc>
      </w:tr>
      <w:tr w:rsidR="00061339" w14:paraId="211875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3FAFA"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FF999" w14:textId="77777777" w:rsidR="00061339" w:rsidRDefault="00061339" w:rsidP="002275DB">
            <w:pPr>
              <w:rPr>
                <w:rFonts w:eastAsia="Times New Roman"/>
              </w:rPr>
            </w:pPr>
            <w:r>
              <w:rPr>
                <w:rFonts w:eastAsia="Times New Roman" w:cs="Arial"/>
                <w:color w:val="000000"/>
                <w:sz w:val="16"/>
                <w:szCs w:val="16"/>
              </w:rPr>
              <w:t>S2-211326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745E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2E7F1" w14:textId="77777777" w:rsidR="00061339" w:rsidRDefault="00061339" w:rsidP="002275DB">
            <w:pPr>
              <w:rPr>
                <w:rFonts w:eastAsia="Times New Roman"/>
              </w:rPr>
            </w:pPr>
            <w:r>
              <w:rPr>
                <w:rFonts w:eastAsia="Times New Roman" w:cs="Arial"/>
                <w:color w:val="000000"/>
                <w:sz w:val="16"/>
                <w:szCs w:val="16"/>
              </w:rPr>
              <w:t>New SID on Study on Architecture Enhancement to support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90E26"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09C8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2916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127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2FE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874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3013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1B6B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D636"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SP-211180r03. SP-211326rev_03 agreed. Revised to SP-211611.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5AAE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99511" w14:textId="77777777" w:rsidR="00061339" w:rsidRDefault="00061339" w:rsidP="002275DB">
            <w:pPr>
              <w:rPr>
                <w:rFonts w:eastAsia="Times New Roman"/>
              </w:rPr>
            </w:pPr>
            <w:r>
              <w:rPr>
                <w:rFonts w:eastAsia="Times New Roman" w:cs="Arial"/>
                <w:color w:val="000000"/>
                <w:sz w:val="16"/>
                <w:szCs w:val="16"/>
              </w:rPr>
              <w:t>S2-211611</w:t>
            </w:r>
          </w:p>
        </w:tc>
      </w:tr>
      <w:tr w:rsidR="00061339" w14:paraId="51E3378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CF484"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D4EB6" w14:textId="77777777" w:rsidR="00061339" w:rsidRDefault="00061339" w:rsidP="002275DB">
            <w:pPr>
              <w:rPr>
                <w:rFonts w:eastAsia="Times New Roman"/>
              </w:rPr>
            </w:pPr>
            <w:r>
              <w:rPr>
                <w:rFonts w:eastAsia="Times New Roman" w:cs="Arial"/>
                <w:color w:val="000000"/>
                <w:sz w:val="16"/>
                <w:szCs w:val="16"/>
              </w:rPr>
              <w:t>S2-211611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15F0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77141" w14:textId="77777777" w:rsidR="00061339" w:rsidRDefault="00061339" w:rsidP="002275DB">
            <w:pPr>
              <w:rPr>
                <w:rFonts w:eastAsia="Times New Roman"/>
              </w:rPr>
            </w:pPr>
            <w:r>
              <w:rPr>
                <w:rFonts w:eastAsia="Times New Roman" w:cs="Arial"/>
                <w:color w:val="000000"/>
                <w:sz w:val="16"/>
                <w:szCs w:val="16"/>
              </w:rPr>
              <w:t>New SID on Study on Architecture Enhancement to support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08FB2"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58BA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ABC3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449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C343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AFF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72C8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2F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C0BC9" w14:textId="77777777" w:rsidR="00061339" w:rsidRDefault="00061339" w:rsidP="002275DB">
            <w:pPr>
              <w:rPr>
                <w:rFonts w:eastAsia="Times New Roman"/>
              </w:rPr>
            </w:pPr>
            <w:r>
              <w:rPr>
                <w:rFonts w:eastAsia="Times New Roman" w:cs="Arial"/>
                <w:color w:val="000000"/>
                <w:sz w:val="16"/>
                <w:szCs w:val="16"/>
              </w:rPr>
              <w:t>Revision of SP-211326_rev03. Approved. Corrections at CC#5. Revised to SP-211647.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CF05E"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1187" w14:textId="77777777" w:rsidR="00061339" w:rsidRDefault="00061339" w:rsidP="002275DB">
            <w:pPr>
              <w:rPr>
                <w:rFonts w:eastAsia="Times New Roman"/>
              </w:rPr>
            </w:pPr>
            <w:r>
              <w:rPr>
                <w:rFonts w:eastAsia="Times New Roman" w:cs="Arial"/>
                <w:color w:val="000000"/>
                <w:sz w:val="16"/>
                <w:szCs w:val="16"/>
              </w:rPr>
              <w:t>S2-211647</w:t>
            </w:r>
          </w:p>
        </w:tc>
      </w:tr>
      <w:tr w:rsidR="00061339" w14:paraId="6E79F19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69EA0"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00C69" w14:textId="77777777" w:rsidR="00061339" w:rsidRDefault="00061339" w:rsidP="002275DB">
            <w:pPr>
              <w:rPr>
                <w:rFonts w:eastAsia="Times New Roman"/>
              </w:rPr>
            </w:pPr>
            <w:r>
              <w:rPr>
                <w:rFonts w:eastAsia="Times New Roman" w:cs="Arial"/>
                <w:color w:val="000000"/>
                <w:sz w:val="16"/>
                <w:szCs w:val="16"/>
              </w:rPr>
              <w:t>S2-211647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8D90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AED49" w14:textId="77777777" w:rsidR="00061339" w:rsidRDefault="00061339" w:rsidP="002275DB">
            <w:pPr>
              <w:rPr>
                <w:rFonts w:eastAsia="Times New Roman"/>
              </w:rPr>
            </w:pPr>
            <w:r>
              <w:rPr>
                <w:rFonts w:eastAsia="Times New Roman" w:cs="Arial"/>
                <w:color w:val="000000"/>
                <w:sz w:val="16"/>
                <w:szCs w:val="16"/>
              </w:rPr>
              <w:t>New SID: Study on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DDA25"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682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61B8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C03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D76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4DB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CA93B"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522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5F827" w14:textId="77777777" w:rsidR="00061339" w:rsidRDefault="00061339" w:rsidP="002275DB">
            <w:pPr>
              <w:rPr>
                <w:rFonts w:eastAsia="Times New Roman"/>
              </w:rPr>
            </w:pPr>
            <w:r>
              <w:rPr>
                <w:rFonts w:eastAsia="Times New Roman" w:cs="Arial"/>
                <w:color w:val="000000"/>
                <w:sz w:val="16"/>
                <w:szCs w:val="16"/>
              </w:rPr>
              <w:t>Revision of SP-211611.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DBA2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A1BD1" w14:textId="77777777" w:rsidR="00061339" w:rsidRDefault="00061339" w:rsidP="002275DB">
            <w:pPr>
              <w:rPr>
                <w:rFonts w:eastAsia="Times New Roman"/>
              </w:rPr>
            </w:pPr>
          </w:p>
        </w:tc>
      </w:tr>
      <w:tr w:rsidR="00061339" w14:paraId="1367469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752A7"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AAE1C" w14:textId="77777777" w:rsidR="00061339" w:rsidRDefault="00061339" w:rsidP="002275DB">
            <w:pPr>
              <w:rPr>
                <w:rFonts w:eastAsia="Times New Roman"/>
              </w:rPr>
            </w:pPr>
            <w:r>
              <w:rPr>
                <w:rFonts w:eastAsia="Times New Roman" w:cs="Arial"/>
                <w:color w:val="000000"/>
                <w:sz w:val="16"/>
                <w:szCs w:val="16"/>
              </w:rPr>
              <w:t>S2-211327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608B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41B2" w14:textId="77777777" w:rsidR="00061339" w:rsidRDefault="00061339" w:rsidP="002275DB">
            <w:pPr>
              <w:rPr>
                <w:rFonts w:eastAsia="Times New Roman"/>
              </w:rPr>
            </w:pPr>
            <w:r>
              <w:rPr>
                <w:rFonts w:eastAsia="Times New Roman" w:cs="Arial"/>
                <w:color w:val="000000"/>
                <w:sz w:val="16"/>
                <w:szCs w:val="16"/>
              </w:rPr>
              <w:t>New SID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D355F" w14:textId="77777777" w:rsidR="00061339" w:rsidRDefault="00061339" w:rsidP="002275DB">
            <w:pPr>
              <w:rPr>
                <w:rFonts w:eastAsia="Times New Roman"/>
              </w:rPr>
            </w:pPr>
            <w:r>
              <w:rPr>
                <w:rFonts w:eastAsia="Times New Roman" w:cs="Arial"/>
                <w:color w:val="000000"/>
                <w:sz w:val="16"/>
                <w:szCs w:val="16"/>
              </w:rPr>
              <w:t>Lenovo, Motorola Mobility, ZTE, Broadcom, Apple, Alibaba, Tencent, China Mobile, Convida Wireless, Deutsche Telekom, Nokia, Nokia Shanghai Bell, Samsung, Interdigital, MATRIXX Software, Cisco Systems, Charter Communications, CableLabs, Comcast, CATT, Inte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56E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2E14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9F8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683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419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CE1F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5A5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9B12F"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SP-211191r02. SP-211327rev_02 agreed. Revised to SP-211612.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F28FF"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49F12" w14:textId="77777777" w:rsidR="00061339" w:rsidRDefault="00061339" w:rsidP="002275DB">
            <w:pPr>
              <w:rPr>
                <w:rFonts w:eastAsia="Times New Roman"/>
              </w:rPr>
            </w:pPr>
            <w:r>
              <w:rPr>
                <w:rFonts w:eastAsia="Times New Roman" w:cs="Arial"/>
                <w:color w:val="000000"/>
                <w:sz w:val="16"/>
                <w:szCs w:val="16"/>
              </w:rPr>
              <w:t>S2-211612</w:t>
            </w:r>
          </w:p>
        </w:tc>
      </w:tr>
      <w:tr w:rsidR="00061339" w14:paraId="5874674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CBD0A"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D17D4" w14:textId="77777777" w:rsidR="00061339" w:rsidRDefault="00061339" w:rsidP="002275DB">
            <w:pPr>
              <w:rPr>
                <w:rFonts w:eastAsia="Times New Roman"/>
              </w:rPr>
            </w:pPr>
            <w:r>
              <w:rPr>
                <w:rFonts w:eastAsia="Times New Roman" w:cs="Arial"/>
                <w:color w:val="000000"/>
                <w:sz w:val="16"/>
                <w:szCs w:val="16"/>
              </w:rPr>
              <w:t>S2-211612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7E8C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9B5B8" w14:textId="77777777" w:rsidR="00061339" w:rsidRDefault="00061339" w:rsidP="002275DB">
            <w:pPr>
              <w:rPr>
                <w:rFonts w:eastAsia="Times New Roman"/>
              </w:rPr>
            </w:pPr>
            <w:r>
              <w:rPr>
                <w:rFonts w:eastAsia="Times New Roman"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D19C1" w14:textId="77777777" w:rsidR="00061339" w:rsidRDefault="00061339" w:rsidP="002275DB">
            <w:pPr>
              <w:rPr>
                <w:rFonts w:eastAsia="Times New Roman"/>
              </w:rPr>
            </w:pPr>
            <w:r>
              <w:rPr>
                <w:rFonts w:eastAsia="Times New Roman" w:cs="Arial"/>
                <w:color w:val="000000"/>
                <w:sz w:val="16"/>
                <w:szCs w:val="16"/>
              </w:rPr>
              <w:t>Lenovo, Motorola Mobility, ZTE, Broadcom, Apple, Alibaba, Tencent, China Mobile, Convida Wireless, Deutsche Telekom, Nokia, Nokia Shanghai Bell, Samsung, Interdigital, MATRIXX Software, Cisco Systems, Charter Communications, CableLabs, Comcast, CATT, Intelsat, Vivo, BT, Thales, HPE, Tessares, Telefonica, KPN, Orange, MediaTek Inc., Rogers Communications Canada, Huawei, Xiaomi, Bouygues Telecom, US Cellular, ETRI, NEC, UMA, Telstra, Tejas Networks, UIC, 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1C6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E975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182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83B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C3E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1C4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6B8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71D70" w14:textId="77777777" w:rsidR="00061339" w:rsidRDefault="00061339" w:rsidP="002275DB">
            <w:pPr>
              <w:rPr>
                <w:rFonts w:eastAsia="Times New Roman"/>
              </w:rPr>
            </w:pPr>
            <w:r>
              <w:rPr>
                <w:rFonts w:eastAsia="Times New Roman" w:cs="Arial"/>
                <w:color w:val="000000"/>
                <w:sz w:val="16"/>
                <w:szCs w:val="16"/>
              </w:rPr>
              <w:t>Revision of SP-211327_rev02.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116B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08FAC" w14:textId="77777777" w:rsidR="00061339" w:rsidRDefault="00061339" w:rsidP="002275DB">
            <w:pPr>
              <w:rPr>
                <w:rFonts w:eastAsia="Times New Roman"/>
              </w:rPr>
            </w:pPr>
          </w:p>
        </w:tc>
      </w:tr>
      <w:tr w:rsidR="00061339" w14:paraId="1F37F83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A74DF"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24856" w14:textId="77777777" w:rsidR="00061339" w:rsidRDefault="00061339" w:rsidP="002275DB">
            <w:pPr>
              <w:rPr>
                <w:rFonts w:eastAsia="Times New Roman"/>
              </w:rPr>
            </w:pPr>
            <w:r>
              <w:rPr>
                <w:rFonts w:eastAsia="Times New Roman" w:cs="Arial"/>
                <w:color w:val="000000"/>
                <w:sz w:val="16"/>
                <w:szCs w:val="16"/>
              </w:rPr>
              <w:t>S2-211328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DBCF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84D7D" w14:textId="77777777" w:rsidR="00061339" w:rsidRDefault="00061339" w:rsidP="002275DB">
            <w:pPr>
              <w:rPr>
                <w:rFonts w:eastAsia="Times New Roman"/>
              </w:rPr>
            </w:pPr>
            <w:r>
              <w:rPr>
                <w:rFonts w:eastAsia="Times New Roman" w:cs="Arial"/>
                <w:color w:val="000000"/>
                <w:sz w:val="16"/>
                <w:szCs w:val="16"/>
              </w:rPr>
              <w:t>New SID on 5G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19FDB"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E80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B16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4A2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AF02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C4D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15F1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937C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D285A"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SP-211192r01. SP-211328rev_08 agreed. Revised to SP-211613.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EFD8"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B0192" w14:textId="77777777" w:rsidR="00061339" w:rsidRDefault="00061339" w:rsidP="002275DB">
            <w:pPr>
              <w:rPr>
                <w:rFonts w:eastAsia="Times New Roman"/>
              </w:rPr>
            </w:pPr>
            <w:r>
              <w:rPr>
                <w:rFonts w:eastAsia="Times New Roman" w:cs="Arial"/>
                <w:color w:val="000000"/>
                <w:sz w:val="16"/>
                <w:szCs w:val="16"/>
              </w:rPr>
              <w:t>S2-211613</w:t>
            </w:r>
          </w:p>
        </w:tc>
      </w:tr>
      <w:tr w:rsidR="00061339" w14:paraId="59DA2B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8FB1D" w14:textId="77777777" w:rsidR="00061339" w:rsidRDefault="00061339" w:rsidP="002275DB">
            <w:pPr>
              <w:rPr>
                <w:rFonts w:eastAsia="Times New Roman"/>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671C9" w14:textId="77777777" w:rsidR="00061339" w:rsidRDefault="00061339" w:rsidP="002275DB">
            <w:pPr>
              <w:rPr>
                <w:rFonts w:eastAsia="Times New Roman"/>
              </w:rPr>
            </w:pPr>
            <w:r>
              <w:rPr>
                <w:rFonts w:eastAsia="Times New Roman" w:cs="Arial"/>
                <w:color w:val="000000"/>
                <w:sz w:val="16"/>
                <w:szCs w:val="16"/>
              </w:rPr>
              <w:t>S2-211613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7F53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7774E" w14:textId="77777777" w:rsidR="00061339" w:rsidRDefault="00061339" w:rsidP="002275DB">
            <w:pPr>
              <w:rPr>
                <w:rFonts w:eastAsia="Times New Roman"/>
              </w:rPr>
            </w:pPr>
            <w:r>
              <w:rPr>
                <w:rFonts w:eastAsia="Times New Roman" w:cs="Arial"/>
                <w:color w:val="000000"/>
                <w:sz w:val="16"/>
                <w:szCs w:val="16"/>
              </w:rPr>
              <w:t>New SID on 5G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8BEE2"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FAB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1D76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0EC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BB8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F97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4CCA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C96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8CF15" w14:textId="77777777" w:rsidR="00061339" w:rsidRDefault="00061339" w:rsidP="002275DB">
            <w:pPr>
              <w:rPr>
                <w:rFonts w:eastAsia="Times New Roman"/>
              </w:rPr>
            </w:pPr>
            <w:r>
              <w:rPr>
                <w:rFonts w:eastAsia="Times New Roman" w:cs="Arial"/>
                <w:color w:val="000000"/>
                <w:sz w:val="16"/>
                <w:szCs w:val="16"/>
              </w:rPr>
              <w:t>Revision of SP-211328_rev08. Approved. Corrections at CC#5. Revised to SP-211648.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D1819"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224CA" w14:textId="77777777" w:rsidR="00061339" w:rsidRDefault="00061339" w:rsidP="002275DB">
            <w:pPr>
              <w:rPr>
                <w:rFonts w:eastAsia="Times New Roman"/>
              </w:rPr>
            </w:pPr>
            <w:r>
              <w:rPr>
                <w:rFonts w:eastAsia="Times New Roman" w:cs="Arial"/>
                <w:color w:val="000000"/>
                <w:sz w:val="16"/>
                <w:szCs w:val="16"/>
              </w:rPr>
              <w:t>S2-211648</w:t>
            </w:r>
          </w:p>
        </w:tc>
      </w:tr>
      <w:tr w:rsidR="00061339" w14:paraId="797A44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6B093"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0A8C7" w14:textId="77777777" w:rsidR="00061339" w:rsidRDefault="00061339" w:rsidP="002275DB">
            <w:pPr>
              <w:rPr>
                <w:rFonts w:eastAsia="Times New Roman"/>
              </w:rPr>
            </w:pPr>
            <w:r>
              <w:rPr>
                <w:rFonts w:eastAsia="Times New Roman" w:cs="Arial"/>
                <w:color w:val="000000"/>
                <w:sz w:val="16"/>
                <w:szCs w:val="16"/>
              </w:rPr>
              <w:t>S2-211648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7CF0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E3F98" w14:textId="77777777" w:rsidR="00061339" w:rsidRDefault="00061339" w:rsidP="002275DB">
            <w:pPr>
              <w:rPr>
                <w:rFonts w:eastAsia="Times New Roman"/>
              </w:rPr>
            </w:pPr>
            <w:r>
              <w:rPr>
                <w:rFonts w:eastAsia="Times New Roman" w:cs="Arial"/>
                <w:color w:val="000000"/>
                <w:sz w:val="16"/>
                <w:szCs w:val="16"/>
              </w:rPr>
              <w:t>New SID: Study on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A9451"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8C9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611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A83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2B7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3F1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7FF3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737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A43FD" w14:textId="77777777" w:rsidR="00061339" w:rsidRDefault="00061339" w:rsidP="002275DB">
            <w:pPr>
              <w:rPr>
                <w:rFonts w:eastAsia="Times New Roman"/>
              </w:rPr>
            </w:pPr>
            <w:r>
              <w:rPr>
                <w:rFonts w:eastAsia="Times New Roman" w:cs="Arial"/>
                <w:color w:val="000000"/>
                <w:sz w:val="16"/>
                <w:szCs w:val="16"/>
              </w:rPr>
              <w:t>Revision of SP-211613.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F0B2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C2453" w14:textId="77777777" w:rsidR="00061339" w:rsidRDefault="00061339" w:rsidP="002275DB">
            <w:pPr>
              <w:rPr>
                <w:rFonts w:eastAsia="Times New Roman"/>
              </w:rPr>
            </w:pPr>
          </w:p>
        </w:tc>
      </w:tr>
      <w:tr w:rsidR="00061339" w14:paraId="24C252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D972C"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D68B2" w14:textId="77777777" w:rsidR="00061339" w:rsidRDefault="00061339" w:rsidP="002275DB">
            <w:pPr>
              <w:rPr>
                <w:rFonts w:eastAsia="Times New Roman"/>
              </w:rPr>
            </w:pPr>
            <w:r>
              <w:rPr>
                <w:rFonts w:eastAsia="Times New Roman" w:cs="Arial"/>
                <w:color w:val="000000"/>
                <w:sz w:val="16"/>
                <w:szCs w:val="16"/>
              </w:rPr>
              <w:t>S2-211329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65C3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C84DE"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21F26" w14:textId="77777777" w:rsidR="00061339" w:rsidRDefault="00061339" w:rsidP="002275DB">
            <w:pPr>
              <w:rPr>
                <w:rFonts w:eastAsia="Times New Roman"/>
              </w:rPr>
            </w:pPr>
            <w:r>
              <w:rPr>
                <w:rFonts w:eastAsia="Times New Roman" w:cs="Arial"/>
                <w:color w:val="000000"/>
                <w:sz w:val="16"/>
                <w:szCs w:val="16"/>
              </w:rPr>
              <w:t>Intel, Qualcomm Incorporated, OPPO, ZTE, NTT Docomo, vivo, Telecom Italia, China Unicom, Huawei, HiSilicon, Vodafone, CATT, MediaTek, KPN, China Telecom, CMCC, KDDI, Xiaomi, Apple, Verizon UK Ltd, Samsung, Lenovo, Motorola Mobility, LG Electronics, Rakute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1E1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A418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1324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3DF2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5E9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98A5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C26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7B872"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SP-211193r02. SP-211329rev_08 agreed. Revised to SP-211614.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BAA5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24C35" w14:textId="77777777" w:rsidR="00061339" w:rsidRDefault="00061339" w:rsidP="002275DB">
            <w:pPr>
              <w:rPr>
                <w:rFonts w:eastAsia="Times New Roman"/>
              </w:rPr>
            </w:pPr>
            <w:r>
              <w:rPr>
                <w:rFonts w:eastAsia="Times New Roman" w:cs="Arial"/>
                <w:color w:val="000000"/>
                <w:sz w:val="16"/>
                <w:szCs w:val="16"/>
              </w:rPr>
              <w:t>S2-211614</w:t>
            </w:r>
          </w:p>
        </w:tc>
      </w:tr>
      <w:tr w:rsidR="00061339" w14:paraId="0042703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4F99A"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86554" w14:textId="77777777" w:rsidR="00061339" w:rsidRDefault="00061339" w:rsidP="002275DB">
            <w:pPr>
              <w:rPr>
                <w:rFonts w:eastAsia="Times New Roman"/>
              </w:rPr>
            </w:pPr>
            <w:r>
              <w:rPr>
                <w:rFonts w:eastAsia="Times New Roman" w:cs="Arial"/>
                <w:color w:val="000000"/>
                <w:sz w:val="16"/>
                <w:szCs w:val="16"/>
              </w:rPr>
              <w:t>S2-211614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4464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991F9"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1D87F" w14:textId="77777777" w:rsidR="00061339" w:rsidRDefault="00061339" w:rsidP="002275DB">
            <w:pPr>
              <w:rPr>
                <w:rFonts w:eastAsia="Times New Roman"/>
              </w:rPr>
            </w:pPr>
            <w:r>
              <w:rPr>
                <w:rFonts w:eastAsia="Times New Roman" w:cs="Arial"/>
                <w:color w:val="000000"/>
                <w:sz w:val="16"/>
                <w:szCs w:val="16"/>
              </w:rPr>
              <w:t>Intel, Qualcomm Incorporated, OPPO, ZTE, NTT Docomo, vivo, Telecom Italia, China Unicom, Huawei, HiSilicon, Vodafone, CATT, MediaTek, China Telecom, CMCC, KDDI, Xiaomi, Apple, Verizon UK Ltd, Samsung, Lenovo, Motorola Mobility, LG Electronics, Rakuten Mobile Inc., Ericsson, Convida Wireless, Orange, DISH Network,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B4E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451C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2D35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1D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844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6D14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7D92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27BC5" w14:textId="77777777" w:rsidR="00061339" w:rsidRDefault="00061339" w:rsidP="002275DB">
            <w:pPr>
              <w:rPr>
                <w:rFonts w:eastAsia="Times New Roman"/>
              </w:rPr>
            </w:pPr>
            <w:r>
              <w:rPr>
                <w:rFonts w:eastAsia="Times New Roman" w:cs="Arial"/>
                <w:color w:val="000000"/>
                <w:sz w:val="16"/>
                <w:szCs w:val="16"/>
              </w:rPr>
              <w:t>Revision of SP-211329_rev08. Approved. Corrections at CC#5. Revised to SP-211649.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2FCCD"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8FBD8" w14:textId="77777777" w:rsidR="00061339" w:rsidRDefault="00061339" w:rsidP="002275DB">
            <w:pPr>
              <w:rPr>
                <w:rFonts w:eastAsia="Times New Roman"/>
              </w:rPr>
            </w:pPr>
            <w:r>
              <w:rPr>
                <w:rFonts w:eastAsia="Times New Roman" w:cs="Arial"/>
                <w:color w:val="000000"/>
                <w:sz w:val="16"/>
                <w:szCs w:val="16"/>
              </w:rPr>
              <w:t>S2-211649</w:t>
            </w:r>
          </w:p>
        </w:tc>
      </w:tr>
      <w:tr w:rsidR="00061339" w14:paraId="70999E9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823FC"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935E4" w14:textId="77777777" w:rsidR="00061339" w:rsidRDefault="00061339" w:rsidP="002275DB">
            <w:pPr>
              <w:rPr>
                <w:rFonts w:eastAsia="Times New Roman"/>
              </w:rPr>
            </w:pPr>
            <w:r>
              <w:rPr>
                <w:rFonts w:eastAsia="Times New Roman" w:cs="Arial"/>
                <w:color w:val="000000"/>
                <w:sz w:val="16"/>
                <w:szCs w:val="16"/>
              </w:rPr>
              <w:t>S2-211649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4EA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6BB54"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D3F82" w14:textId="77777777" w:rsidR="00061339" w:rsidRDefault="00061339" w:rsidP="002275DB">
            <w:pPr>
              <w:rPr>
                <w:rFonts w:eastAsia="Times New Roman"/>
              </w:rPr>
            </w:pPr>
            <w:r>
              <w:rPr>
                <w:rFonts w:eastAsia="Times New Roman" w:cs="Arial"/>
                <w:color w:val="000000"/>
                <w:sz w:val="16"/>
                <w:szCs w:val="16"/>
              </w:rPr>
              <w:t>Intel, Qualcomm Incorporated, OPPO, ZTE, NTT Docomo, vivo, Telecom Italia, China Unicom, Huawei, HiSilicon, Vodafone, CATT, MediaTek, China Telecom, CMCC, KDDI, Xiaomi, Apple, Verizon UK Ltd, Samsung, Lenovo, Motorola Mobility, LG Electronics, Rakuten Mobile Inc., Ericsson, Convida Wireless, Orange, DISH Network,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A4EB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9CEC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F0A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739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8FD0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4690"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2E0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879EF" w14:textId="77777777" w:rsidR="00061339" w:rsidRDefault="00061339" w:rsidP="002275DB">
            <w:pPr>
              <w:rPr>
                <w:rFonts w:eastAsia="Times New Roman"/>
              </w:rPr>
            </w:pPr>
            <w:r>
              <w:rPr>
                <w:rFonts w:eastAsia="Times New Roman" w:cs="Arial"/>
                <w:color w:val="000000"/>
                <w:sz w:val="16"/>
                <w:szCs w:val="16"/>
              </w:rPr>
              <w:t>Revision of SP-211614.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927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22531" w14:textId="77777777" w:rsidR="00061339" w:rsidRDefault="00061339" w:rsidP="002275DB">
            <w:pPr>
              <w:rPr>
                <w:rFonts w:eastAsia="Times New Roman"/>
              </w:rPr>
            </w:pPr>
          </w:p>
        </w:tc>
      </w:tr>
      <w:tr w:rsidR="00061339" w14:paraId="5B5B48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6063C" w14:textId="77777777" w:rsidR="00061339" w:rsidRDefault="00061339" w:rsidP="002275DB">
            <w:pPr>
              <w:rPr>
                <w:rFonts w:eastAsia="Times New Roman"/>
                <w:sz w:val="24"/>
                <w:szCs w:val="24"/>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9FD8A" w14:textId="77777777" w:rsidR="00061339" w:rsidRDefault="00061339" w:rsidP="002275DB">
            <w:pPr>
              <w:rPr>
                <w:rFonts w:eastAsia="Times New Roman"/>
              </w:rPr>
            </w:pPr>
            <w:r>
              <w:rPr>
                <w:rFonts w:eastAsia="Times New Roman" w:cs="Arial"/>
                <w:color w:val="000000"/>
                <w:sz w:val="16"/>
                <w:szCs w:val="16"/>
              </w:rPr>
              <w:t>S2-211330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09DD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4A4CF"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399A0"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975D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B072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77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823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F14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E799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131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7F130"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SP-211194r01. SP-211330rev_02 agreed. Revised to SP-211615.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C68C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C3F76" w14:textId="77777777" w:rsidR="00061339" w:rsidRDefault="00061339" w:rsidP="002275DB">
            <w:pPr>
              <w:rPr>
                <w:rFonts w:eastAsia="Times New Roman"/>
              </w:rPr>
            </w:pPr>
            <w:r>
              <w:rPr>
                <w:rFonts w:eastAsia="Times New Roman" w:cs="Arial"/>
                <w:color w:val="000000"/>
                <w:sz w:val="16"/>
                <w:szCs w:val="16"/>
              </w:rPr>
              <w:t>S2-211615</w:t>
            </w:r>
          </w:p>
        </w:tc>
      </w:tr>
      <w:tr w:rsidR="00061339" w14:paraId="3DB097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A0C6F"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BD1B9" w14:textId="77777777" w:rsidR="00061339" w:rsidRDefault="00061339" w:rsidP="002275DB">
            <w:pPr>
              <w:rPr>
                <w:rFonts w:eastAsia="Times New Roman"/>
              </w:rPr>
            </w:pPr>
            <w:r>
              <w:rPr>
                <w:rFonts w:eastAsia="Times New Roman" w:cs="Arial"/>
                <w:color w:val="000000"/>
                <w:sz w:val="16"/>
                <w:szCs w:val="16"/>
              </w:rPr>
              <w:t>S2-211615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600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6B541"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52FD"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0554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371E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6B7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9C7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5F4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7204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EEB8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BE35" w14:textId="77777777" w:rsidR="00061339" w:rsidRDefault="00061339" w:rsidP="002275DB">
            <w:pPr>
              <w:rPr>
                <w:rFonts w:eastAsia="Times New Roman"/>
              </w:rPr>
            </w:pPr>
            <w:r>
              <w:rPr>
                <w:rFonts w:eastAsia="Times New Roman" w:cs="Arial"/>
                <w:color w:val="000000"/>
                <w:sz w:val="16"/>
                <w:szCs w:val="16"/>
              </w:rPr>
              <w:t>Revision of SP-211330_rev02. Approved. Corrections at CC#5. Revised to SP-211650.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3F67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3B701" w14:textId="77777777" w:rsidR="00061339" w:rsidRDefault="00061339" w:rsidP="002275DB">
            <w:pPr>
              <w:rPr>
                <w:rFonts w:eastAsia="Times New Roman"/>
              </w:rPr>
            </w:pPr>
            <w:r>
              <w:rPr>
                <w:rFonts w:eastAsia="Times New Roman" w:cs="Arial"/>
                <w:color w:val="000000"/>
                <w:sz w:val="16"/>
                <w:szCs w:val="16"/>
              </w:rPr>
              <w:t>S2-211650</w:t>
            </w:r>
          </w:p>
        </w:tc>
      </w:tr>
      <w:tr w:rsidR="00061339" w14:paraId="7337FF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03A0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F18D3" w14:textId="77777777" w:rsidR="00061339" w:rsidRDefault="00061339" w:rsidP="002275DB">
            <w:pPr>
              <w:rPr>
                <w:rFonts w:eastAsia="Times New Roman"/>
              </w:rPr>
            </w:pPr>
            <w:r>
              <w:rPr>
                <w:rFonts w:eastAsia="Times New Roman" w:cs="Arial"/>
                <w:color w:val="000000"/>
                <w:sz w:val="16"/>
                <w:szCs w:val="16"/>
              </w:rPr>
              <w:t>S2-211650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8414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D068D"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12D2F"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F356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5A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CC4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A8A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F18A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534E"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A2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0765E" w14:textId="77777777" w:rsidR="00061339" w:rsidRDefault="00061339" w:rsidP="002275DB">
            <w:pPr>
              <w:rPr>
                <w:rFonts w:eastAsia="Times New Roman"/>
              </w:rPr>
            </w:pPr>
            <w:r>
              <w:rPr>
                <w:rFonts w:eastAsia="Times New Roman" w:cs="Arial"/>
                <w:color w:val="000000"/>
                <w:sz w:val="16"/>
                <w:szCs w:val="16"/>
              </w:rPr>
              <w:t>Revision of SP-211615.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9CFC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5317A" w14:textId="77777777" w:rsidR="00061339" w:rsidRDefault="00061339" w:rsidP="002275DB">
            <w:pPr>
              <w:rPr>
                <w:rFonts w:eastAsia="Times New Roman"/>
              </w:rPr>
            </w:pPr>
          </w:p>
        </w:tc>
      </w:tr>
      <w:tr w:rsidR="00061339" w14:paraId="350EDA9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02E26"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4A0A" w14:textId="77777777" w:rsidR="00061339" w:rsidRDefault="00061339" w:rsidP="002275DB">
            <w:pPr>
              <w:rPr>
                <w:rFonts w:eastAsia="Times New Roman"/>
              </w:rPr>
            </w:pPr>
            <w:r>
              <w:rPr>
                <w:rFonts w:eastAsia="Times New Roman" w:cs="Arial"/>
                <w:color w:val="000000"/>
                <w:sz w:val="16"/>
                <w:szCs w:val="16"/>
              </w:rPr>
              <w:t>S2-211331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01A2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73C2D" w14:textId="77777777" w:rsidR="00061339" w:rsidRDefault="00061339" w:rsidP="002275DB">
            <w:pPr>
              <w:rPr>
                <w:rFonts w:eastAsia="Times New Roman"/>
              </w:rPr>
            </w:pPr>
            <w:r>
              <w:rPr>
                <w:rFonts w:eastAsia="Times New Roman" w:cs="Arial"/>
                <w:color w:val="000000"/>
                <w:sz w:val="16"/>
                <w:szCs w:val="16"/>
              </w:rPr>
              <w:t>New SID: Study on 5GC enhancement for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C8289"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882B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C2C4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92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622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2AE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A396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8176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6AA1A"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SP-211195r01. SP-211331rev_04 agreed. Revised to SP-211616.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87FA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56209" w14:textId="77777777" w:rsidR="00061339" w:rsidRDefault="00061339" w:rsidP="002275DB">
            <w:pPr>
              <w:rPr>
                <w:rFonts w:eastAsia="Times New Roman"/>
              </w:rPr>
            </w:pPr>
            <w:r>
              <w:rPr>
                <w:rFonts w:eastAsia="Times New Roman" w:cs="Arial"/>
                <w:color w:val="000000"/>
                <w:sz w:val="16"/>
                <w:szCs w:val="16"/>
              </w:rPr>
              <w:t>S2-211616</w:t>
            </w:r>
          </w:p>
        </w:tc>
      </w:tr>
      <w:tr w:rsidR="00061339" w14:paraId="55A5C1C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4E591"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B82E" w14:textId="77777777" w:rsidR="00061339" w:rsidRDefault="00061339" w:rsidP="002275DB">
            <w:pPr>
              <w:rPr>
                <w:rFonts w:eastAsia="Times New Roman"/>
              </w:rPr>
            </w:pPr>
            <w:r>
              <w:rPr>
                <w:rFonts w:eastAsia="Times New Roman" w:cs="Arial"/>
                <w:color w:val="000000"/>
                <w:sz w:val="16"/>
                <w:szCs w:val="16"/>
              </w:rPr>
              <w:t>S2-211616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181A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774FA" w14:textId="77777777" w:rsidR="00061339" w:rsidRDefault="00061339" w:rsidP="002275DB">
            <w:pPr>
              <w:rPr>
                <w:rFonts w:eastAsia="Times New Roman"/>
              </w:rPr>
            </w:pPr>
            <w:r>
              <w:rPr>
                <w:rFonts w:eastAsia="Times New Roman" w:cs="Arial"/>
                <w:color w:val="000000"/>
                <w:sz w:val="16"/>
                <w:szCs w:val="16"/>
              </w:rPr>
              <w:t>New SID: Study on 5GC enhancement for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F7316"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EEB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83AD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6F6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E0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194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7F99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E96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A4AD8" w14:textId="77777777" w:rsidR="00061339" w:rsidRDefault="00061339" w:rsidP="002275DB">
            <w:pPr>
              <w:rPr>
                <w:rFonts w:eastAsia="Times New Roman"/>
              </w:rPr>
            </w:pPr>
            <w:r>
              <w:rPr>
                <w:rFonts w:eastAsia="Times New Roman" w:cs="Arial"/>
                <w:color w:val="000000"/>
                <w:sz w:val="16"/>
                <w:szCs w:val="16"/>
              </w:rPr>
              <w:t>Revision of SP-211331_rev04. Approved. Corrections at CC#5. Revised to SP-211651.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62D6B"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9198A" w14:textId="77777777" w:rsidR="00061339" w:rsidRDefault="00061339" w:rsidP="002275DB">
            <w:pPr>
              <w:rPr>
                <w:rFonts w:eastAsia="Times New Roman"/>
              </w:rPr>
            </w:pPr>
            <w:r>
              <w:rPr>
                <w:rFonts w:eastAsia="Times New Roman" w:cs="Arial"/>
                <w:color w:val="000000"/>
                <w:sz w:val="16"/>
                <w:szCs w:val="16"/>
              </w:rPr>
              <w:t>S2-211651</w:t>
            </w:r>
          </w:p>
        </w:tc>
      </w:tr>
      <w:tr w:rsidR="00061339" w14:paraId="68F60A5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72EC7"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A796F" w14:textId="77777777" w:rsidR="00061339" w:rsidRDefault="00061339" w:rsidP="002275DB">
            <w:pPr>
              <w:rPr>
                <w:rFonts w:eastAsia="Times New Roman"/>
              </w:rPr>
            </w:pPr>
            <w:r>
              <w:rPr>
                <w:rFonts w:eastAsia="Times New Roman" w:cs="Arial"/>
                <w:color w:val="000000"/>
                <w:sz w:val="16"/>
                <w:szCs w:val="16"/>
              </w:rPr>
              <w:t>S2-211651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17BC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75790" w14:textId="77777777" w:rsidR="00061339" w:rsidRDefault="00061339" w:rsidP="002275DB">
            <w:pPr>
              <w:rPr>
                <w:rFonts w:eastAsia="Times New Roman"/>
              </w:rPr>
            </w:pPr>
            <w:r>
              <w:rPr>
                <w:rFonts w:eastAsia="Times New Roman" w:cs="Arial"/>
                <w:color w:val="000000"/>
                <w:sz w:val="16"/>
                <w:szCs w:val="16"/>
              </w:rPr>
              <w:t>New SID: Study on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72554"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FBE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10E6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1AD9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DCB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C56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FD722"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CF1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0F1EF" w14:textId="77777777" w:rsidR="00061339" w:rsidRDefault="00061339" w:rsidP="002275DB">
            <w:pPr>
              <w:rPr>
                <w:rFonts w:eastAsia="Times New Roman"/>
              </w:rPr>
            </w:pPr>
            <w:r>
              <w:rPr>
                <w:rFonts w:eastAsia="Times New Roman" w:cs="Arial"/>
                <w:color w:val="000000"/>
                <w:sz w:val="16"/>
                <w:szCs w:val="16"/>
              </w:rPr>
              <w:t>Revision of SP-211616.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E477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CB25" w14:textId="77777777" w:rsidR="00061339" w:rsidRDefault="00061339" w:rsidP="002275DB">
            <w:pPr>
              <w:rPr>
                <w:rFonts w:eastAsia="Times New Roman"/>
              </w:rPr>
            </w:pPr>
          </w:p>
        </w:tc>
      </w:tr>
      <w:tr w:rsidR="00061339" w14:paraId="2297EF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81C93"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D133C" w14:textId="77777777" w:rsidR="00061339" w:rsidRDefault="00061339" w:rsidP="002275DB">
            <w:pPr>
              <w:rPr>
                <w:rFonts w:eastAsia="Times New Roman"/>
              </w:rPr>
            </w:pPr>
            <w:r>
              <w:rPr>
                <w:rFonts w:eastAsia="Times New Roman" w:cs="Arial"/>
                <w:color w:val="000000"/>
                <w:sz w:val="16"/>
                <w:szCs w:val="16"/>
              </w:rPr>
              <w:t>S2-211568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7CAD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DCFCE"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9FE08" w14:textId="77777777" w:rsidR="00061339" w:rsidRDefault="00061339" w:rsidP="002275DB">
            <w:pPr>
              <w:rPr>
                <w:rFonts w:eastAsia="Times New Roman"/>
              </w:rPr>
            </w:pPr>
            <w:r>
              <w:rPr>
                <w:rFonts w:eastAsia="Times New Roman" w:cs="Arial"/>
                <w:color w:val="000000"/>
                <w:sz w:val="16"/>
                <w:szCs w:val="16"/>
              </w:rPr>
              <w:t>Ericsson, Futurewei, Convida Wireless, Charter, China Unicom, ETRI; Cisco, China Mobile, Lenovo, Motorola Mobility, Qualcomm, ZTE, Philips, Intel, MATRIXX Software, SHARP, InterDigital, LG Electronics, NEC, Samsung, OPPO, T-Mobile USA, NICT,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369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B742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308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A5E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2EF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55E8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8A54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8A21"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SP-211196r01. SP-211568rev_03 agreed. Revised to SP-211617.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FF1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D1F1" w14:textId="77777777" w:rsidR="00061339" w:rsidRDefault="00061339" w:rsidP="002275DB">
            <w:pPr>
              <w:rPr>
                <w:rFonts w:eastAsia="Times New Roman"/>
              </w:rPr>
            </w:pPr>
            <w:r>
              <w:rPr>
                <w:rFonts w:eastAsia="Times New Roman" w:cs="Arial"/>
                <w:color w:val="000000"/>
                <w:sz w:val="16"/>
                <w:szCs w:val="16"/>
              </w:rPr>
              <w:t>S2-211617</w:t>
            </w:r>
          </w:p>
        </w:tc>
      </w:tr>
      <w:tr w:rsidR="00061339" w14:paraId="394C39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F8F61"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43A6" w14:textId="77777777" w:rsidR="00061339" w:rsidRDefault="00061339" w:rsidP="002275DB">
            <w:pPr>
              <w:rPr>
                <w:rFonts w:eastAsia="Times New Roman"/>
              </w:rPr>
            </w:pPr>
            <w:r>
              <w:rPr>
                <w:rFonts w:eastAsia="Times New Roman" w:cs="Arial"/>
                <w:color w:val="000000"/>
                <w:sz w:val="16"/>
                <w:szCs w:val="16"/>
              </w:rPr>
              <w:t>S2-211617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BEEC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32579"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1782F" w14:textId="77777777" w:rsidR="00061339" w:rsidRDefault="00061339" w:rsidP="002275DB">
            <w:pPr>
              <w:rPr>
                <w:rFonts w:eastAsia="Times New Roman"/>
              </w:rPr>
            </w:pPr>
            <w:r>
              <w:rPr>
                <w:rFonts w:eastAsia="Times New Roman" w:cs="Arial"/>
                <w:color w:val="000000"/>
                <w:sz w:val="16"/>
                <w:szCs w:val="16"/>
              </w:rPr>
              <w:t xml:space="preserve">Ericsson, Futurewei, Convida Wireless, Charter, China Unicom, ETRI; Cisco, China Mobile, Lenovo, Motorola Mobility, </w:t>
            </w:r>
            <w:r>
              <w:rPr>
                <w:rFonts w:eastAsia="Times New Roman" w:cs="Arial"/>
                <w:color w:val="000000"/>
                <w:sz w:val="16"/>
                <w:szCs w:val="16"/>
              </w:rPr>
              <w:lastRenderedPageBreak/>
              <w:t>Qualcomm, ZTE, Philips, Intel, MATRIXX Software, SHARP, InterDigital, LG Electronics, NEC, Samsung, OPPO, T-Mobile USA, NICT, DISH Network, vivo, KPN, CableLabs, Sennheiser, Siemens, 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C8C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874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75A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415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337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A7FA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FBA7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0C1FE" w14:textId="77777777" w:rsidR="00061339" w:rsidRDefault="00061339" w:rsidP="002275DB">
            <w:pPr>
              <w:rPr>
                <w:rFonts w:eastAsia="Times New Roman"/>
              </w:rPr>
            </w:pPr>
            <w:r>
              <w:rPr>
                <w:rFonts w:eastAsia="Times New Roman" w:cs="Arial"/>
                <w:color w:val="000000"/>
                <w:sz w:val="16"/>
                <w:szCs w:val="16"/>
              </w:rPr>
              <w:t xml:space="preserve">Revision of SP-211568_rev03. Approved. Corrections </w:t>
            </w:r>
            <w:r>
              <w:rPr>
                <w:rFonts w:eastAsia="Times New Roman" w:cs="Arial"/>
                <w:color w:val="000000"/>
                <w:sz w:val="16"/>
                <w:szCs w:val="16"/>
              </w:rPr>
              <w:lastRenderedPageBreak/>
              <w:t>at CC#5. Revised to SP-211656.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EFC8C" w14:textId="77777777" w:rsidR="00061339" w:rsidRDefault="00061339" w:rsidP="002275DB">
            <w:pPr>
              <w:rPr>
                <w:rFonts w:eastAsia="Times New Roman"/>
              </w:rPr>
            </w:pPr>
            <w:r>
              <w:rPr>
                <w:rFonts w:eastAsia="Times New Roman"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B6770" w14:textId="77777777" w:rsidR="00061339" w:rsidRDefault="00061339" w:rsidP="002275DB">
            <w:pPr>
              <w:rPr>
                <w:rFonts w:eastAsia="Times New Roman"/>
              </w:rPr>
            </w:pPr>
            <w:r>
              <w:rPr>
                <w:rFonts w:eastAsia="Times New Roman" w:cs="Arial"/>
                <w:color w:val="000000"/>
                <w:sz w:val="16"/>
                <w:szCs w:val="16"/>
              </w:rPr>
              <w:t>S2-211656</w:t>
            </w:r>
          </w:p>
        </w:tc>
      </w:tr>
      <w:tr w:rsidR="00061339" w14:paraId="56D1E90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5DA94"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F2958" w14:textId="77777777" w:rsidR="00061339" w:rsidRDefault="00061339" w:rsidP="002275DB">
            <w:pPr>
              <w:rPr>
                <w:rFonts w:eastAsia="Times New Roman"/>
              </w:rPr>
            </w:pPr>
            <w:r>
              <w:rPr>
                <w:rFonts w:eastAsia="Times New Roman" w:cs="Arial"/>
                <w:color w:val="000000"/>
                <w:sz w:val="16"/>
                <w:szCs w:val="16"/>
              </w:rPr>
              <w:t>S2-211656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1FD0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57460"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E5780" w14:textId="77777777" w:rsidR="00061339" w:rsidRDefault="00061339" w:rsidP="002275DB">
            <w:pPr>
              <w:rPr>
                <w:rFonts w:eastAsia="Times New Roman"/>
              </w:rPr>
            </w:pPr>
            <w:r>
              <w:rPr>
                <w:rFonts w:eastAsia="Times New Roman" w:cs="Arial"/>
                <w:color w:val="000000"/>
                <w:sz w:val="16"/>
                <w:szCs w:val="16"/>
              </w:rPr>
              <w:t>Ericsson, Futurewei, Convida Wireless, Charter, China Unicom, ETRI; Cisco, China Mobile, Lenovo, Motorola Mobility, Qualcomm, ZTE, Philips, Intel, MATRIXX Software, SHARP, InterDigital, LG Electronics, NEC, Samsung, OPPO, T-Mobile USA, NICT, DISH Network, vivo, KPN, CableLabs, Sennheiser, Siemens, MediaTek Inc., Nokia, Nokia Shanghai Bell, Microsoft, MITRE,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F8E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9B70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E8E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92A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E90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282FC"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7FA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E6577" w14:textId="77777777" w:rsidR="00061339" w:rsidRDefault="00061339" w:rsidP="002275DB">
            <w:pPr>
              <w:rPr>
                <w:rFonts w:eastAsia="Times New Roman"/>
              </w:rPr>
            </w:pPr>
            <w:r>
              <w:rPr>
                <w:rFonts w:eastAsia="Times New Roman" w:cs="Arial"/>
                <w:color w:val="000000"/>
                <w:sz w:val="16"/>
                <w:szCs w:val="16"/>
              </w:rPr>
              <w:t>Revision of SP-211617.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766E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2F871" w14:textId="77777777" w:rsidR="00061339" w:rsidRDefault="00061339" w:rsidP="002275DB">
            <w:pPr>
              <w:rPr>
                <w:rFonts w:eastAsia="Times New Roman"/>
              </w:rPr>
            </w:pPr>
          </w:p>
        </w:tc>
      </w:tr>
      <w:tr w:rsidR="00061339" w14:paraId="06D01F6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6BCCA"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57125" w14:textId="77777777" w:rsidR="00061339" w:rsidRDefault="00061339" w:rsidP="002275DB">
            <w:pPr>
              <w:rPr>
                <w:rFonts w:eastAsia="Times New Roman"/>
              </w:rPr>
            </w:pPr>
            <w:r>
              <w:rPr>
                <w:rFonts w:eastAsia="Times New Roman" w:cs="Arial"/>
                <w:color w:val="000000"/>
                <w:sz w:val="16"/>
                <w:szCs w:val="16"/>
              </w:rPr>
              <w:t>S2-211569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2512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07EFE" w14:textId="77777777" w:rsidR="00061339" w:rsidRDefault="00061339" w:rsidP="002275DB">
            <w:pPr>
              <w:rPr>
                <w:rFonts w:eastAsia="Times New Roman"/>
              </w:rPr>
            </w:pPr>
            <w:r>
              <w:rPr>
                <w:rFonts w:eastAsia="Times New Roman" w:cs="Arial"/>
                <w:color w:val="000000"/>
                <w:sz w:val="16"/>
                <w:szCs w:val="16"/>
              </w:rPr>
              <w:t>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49BBB"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73D6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ABA6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D1D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EED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735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4A111"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3D7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6D5A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SP-211197r02. SP-211569rev_02 agreed. Revised to SP-211618.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F498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48A73" w14:textId="77777777" w:rsidR="00061339" w:rsidRDefault="00061339" w:rsidP="002275DB">
            <w:pPr>
              <w:rPr>
                <w:rFonts w:eastAsia="Times New Roman"/>
              </w:rPr>
            </w:pPr>
            <w:r>
              <w:rPr>
                <w:rFonts w:eastAsia="Times New Roman" w:cs="Arial"/>
                <w:color w:val="000000"/>
                <w:sz w:val="16"/>
                <w:szCs w:val="16"/>
              </w:rPr>
              <w:t>S2-211618</w:t>
            </w:r>
          </w:p>
        </w:tc>
      </w:tr>
      <w:tr w:rsidR="00061339" w14:paraId="0E593D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203D7"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A433E" w14:textId="77777777" w:rsidR="00061339" w:rsidRDefault="00061339" w:rsidP="002275DB">
            <w:pPr>
              <w:rPr>
                <w:rFonts w:eastAsia="Times New Roman"/>
              </w:rPr>
            </w:pPr>
            <w:r>
              <w:rPr>
                <w:rFonts w:eastAsia="Times New Roman" w:cs="Arial"/>
                <w:color w:val="000000"/>
                <w:sz w:val="16"/>
                <w:szCs w:val="16"/>
              </w:rPr>
              <w:t>S2-211618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2905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84C3F" w14:textId="77777777" w:rsidR="00061339" w:rsidRDefault="00061339" w:rsidP="002275DB">
            <w:pPr>
              <w:rPr>
                <w:rFonts w:eastAsia="Times New Roman"/>
              </w:rPr>
            </w:pPr>
            <w:r>
              <w:rPr>
                <w:rFonts w:eastAsia="Times New Roman" w:cs="Arial"/>
                <w:color w:val="000000"/>
                <w:sz w:val="16"/>
                <w:szCs w:val="16"/>
              </w:rPr>
              <w:t>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1E348"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053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8FFF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FA3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FCF9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B21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1294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6E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84B3" w14:textId="77777777" w:rsidR="00061339" w:rsidRDefault="00061339" w:rsidP="002275DB">
            <w:pPr>
              <w:rPr>
                <w:rFonts w:eastAsia="Times New Roman"/>
              </w:rPr>
            </w:pPr>
            <w:r>
              <w:rPr>
                <w:rFonts w:eastAsia="Times New Roman" w:cs="Arial"/>
                <w:color w:val="000000"/>
                <w:sz w:val="16"/>
                <w:szCs w:val="16"/>
              </w:rPr>
              <w:t>Revision of SP-211569_rev02. Approved. Corrections at CC#5. Revised to SP-211652.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9AFA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37CD8" w14:textId="77777777" w:rsidR="00061339" w:rsidRDefault="00061339" w:rsidP="002275DB">
            <w:pPr>
              <w:rPr>
                <w:rFonts w:eastAsia="Times New Roman"/>
              </w:rPr>
            </w:pPr>
            <w:r>
              <w:rPr>
                <w:rFonts w:eastAsia="Times New Roman" w:cs="Arial"/>
                <w:color w:val="000000"/>
                <w:sz w:val="16"/>
                <w:szCs w:val="16"/>
              </w:rPr>
              <w:t>S2-211652</w:t>
            </w:r>
          </w:p>
        </w:tc>
      </w:tr>
      <w:tr w:rsidR="00061339" w14:paraId="456575D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E87E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FB1A2" w14:textId="77777777" w:rsidR="00061339" w:rsidRDefault="00061339" w:rsidP="002275DB">
            <w:pPr>
              <w:rPr>
                <w:rFonts w:eastAsia="Times New Roman"/>
              </w:rPr>
            </w:pPr>
            <w:r>
              <w:rPr>
                <w:rFonts w:eastAsia="Times New Roman" w:cs="Arial"/>
                <w:color w:val="000000"/>
                <w:sz w:val="16"/>
                <w:szCs w:val="16"/>
              </w:rPr>
              <w:t>S2-211652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E671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5FC5B" w14:textId="77777777" w:rsidR="00061339" w:rsidRDefault="00061339" w:rsidP="002275DB">
            <w:pPr>
              <w:rPr>
                <w:rFonts w:eastAsia="Times New Roman"/>
              </w:rPr>
            </w:pPr>
            <w:r>
              <w:rPr>
                <w:rFonts w:eastAsia="Times New Roman" w:cs="Arial"/>
                <w:color w:val="000000"/>
                <w:sz w:val="16"/>
                <w:szCs w:val="16"/>
              </w:rPr>
              <w:t>New SID: 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EF379"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 Microsoft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F16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0AB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C7E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E80E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55A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51A88"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7B24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EB2E5" w14:textId="77777777" w:rsidR="00061339" w:rsidRDefault="00061339" w:rsidP="002275DB">
            <w:pPr>
              <w:rPr>
                <w:rFonts w:eastAsia="Times New Roman"/>
              </w:rPr>
            </w:pPr>
            <w:r>
              <w:rPr>
                <w:rFonts w:eastAsia="Times New Roman" w:cs="Arial"/>
                <w:color w:val="000000"/>
                <w:sz w:val="16"/>
                <w:szCs w:val="16"/>
              </w:rPr>
              <w:t>Revision of SP-211618.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1CD0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2D36A" w14:textId="77777777" w:rsidR="00061339" w:rsidRDefault="00061339" w:rsidP="002275DB">
            <w:pPr>
              <w:rPr>
                <w:rFonts w:eastAsia="Times New Roman"/>
              </w:rPr>
            </w:pPr>
          </w:p>
        </w:tc>
      </w:tr>
      <w:tr w:rsidR="00061339" w14:paraId="0DDC2BC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71F35"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2D7C" w14:textId="77777777" w:rsidR="00061339" w:rsidRDefault="00061339" w:rsidP="002275DB">
            <w:pPr>
              <w:rPr>
                <w:rFonts w:eastAsia="Times New Roman"/>
              </w:rPr>
            </w:pPr>
            <w:r>
              <w:rPr>
                <w:rFonts w:eastAsia="Times New Roman" w:cs="Arial"/>
                <w:color w:val="000000"/>
                <w:sz w:val="16"/>
                <w:szCs w:val="16"/>
              </w:rPr>
              <w:t>S2-211570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EA3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BA5FA" w14:textId="77777777" w:rsidR="00061339" w:rsidRDefault="00061339" w:rsidP="002275DB">
            <w:pPr>
              <w:rPr>
                <w:rFonts w:eastAsia="Times New Roman"/>
              </w:rPr>
            </w:pPr>
            <w:r>
              <w:rPr>
                <w:rFonts w:eastAsia="Times New Roman"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B66E7"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770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75A6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3AB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E2D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745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DFC8D"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E8BB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7A7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SP-211198r02. SP-</w:t>
            </w:r>
            <w:r>
              <w:rPr>
                <w:rFonts w:eastAsia="Times New Roman" w:cs="Arial"/>
                <w:color w:val="000000"/>
                <w:sz w:val="16"/>
                <w:szCs w:val="16"/>
              </w:rPr>
              <w:lastRenderedPageBreak/>
              <w:t>211570rev_05 agreed. Revised to SP-211619.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10DA8" w14:textId="77777777" w:rsidR="00061339" w:rsidRDefault="00061339" w:rsidP="002275DB">
            <w:pPr>
              <w:rPr>
                <w:rFonts w:eastAsia="Times New Roman"/>
              </w:rPr>
            </w:pPr>
            <w:r>
              <w:rPr>
                <w:rFonts w:eastAsia="Times New Roman"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5CB7D" w14:textId="77777777" w:rsidR="00061339" w:rsidRDefault="00061339" w:rsidP="002275DB">
            <w:pPr>
              <w:rPr>
                <w:rFonts w:eastAsia="Times New Roman"/>
              </w:rPr>
            </w:pPr>
            <w:r>
              <w:rPr>
                <w:rFonts w:eastAsia="Times New Roman" w:cs="Arial"/>
                <w:color w:val="000000"/>
                <w:sz w:val="16"/>
                <w:szCs w:val="16"/>
              </w:rPr>
              <w:t>S2-211619</w:t>
            </w:r>
          </w:p>
        </w:tc>
      </w:tr>
      <w:tr w:rsidR="00061339" w14:paraId="2104A26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8B2C2"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E962A" w14:textId="77777777" w:rsidR="00061339" w:rsidRDefault="00061339" w:rsidP="002275DB">
            <w:pPr>
              <w:rPr>
                <w:rFonts w:eastAsia="Times New Roman"/>
              </w:rPr>
            </w:pPr>
            <w:r>
              <w:rPr>
                <w:rFonts w:eastAsia="Times New Roman" w:cs="Arial"/>
                <w:color w:val="000000"/>
                <w:sz w:val="16"/>
                <w:szCs w:val="16"/>
              </w:rPr>
              <w:t>S2-211619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3B35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48BB1" w14:textId="77777777" w:rsidR="00061339" w:rsidRDefault="00061339" w:rsidP="002275DB">
            <w:pPr>
              <w:rPr>
                <w:rFonts w:eastAsia="Times New Roman"/>
              </w:rPr>
            </w:pPr>
            <w:r>
              <w:rPr>
                <w:rFonts w:eastAsia="Times New Roman"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FD2C7"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5EF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2142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D05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627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D9C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394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F23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05D6C" w14:textId="77777777" w:rsidR="00061339" w:rsidRDefault="00061339" w:rsidP="002275DB">
            <w:pPr>
              <w:rPr>
                <w:rFonts w:eastAsia="Times New Roman"/>
              </w:rPr>
            </w:pPr>
            <w:r>
              <w:rPr>
                <w:rFonts w:eastAsia="Times New Roman" w:cs="Arial"/>
                <w:color w:val="000000"/>
                <w:sz w:val="16"/>
                <w:szCs w:val="16"/>
              </w:rPr>
              <w:t>Revision of SP-211570_rev05. Approved. Corrections at CC#5. Revised to SP-211653.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CDED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AA0D" w14:textId="77777777" w:rsidR="00061339" w:rsidRDefault="00061339" w:rsidP="002275DB">
            <w:pPr>
              <w:rPr>
                <w:rFonts w:eastAsia="Times New Roman"/>
              </w:rPr>
            </w:pPr>
            <w:r>
              <w:rPr>
                <w:rFonts w:eastAsia="Times New Roman" w:cs="Arial"/>
                <w:color w:val="000000"/>
                <w:sz w:val="16"/>
                <w:szCs w:val="16"/>
              </w:rPr>
              <w:t>S2-211653</w:t>
            </w:r>
          </w:p>
        </w:tc>
      </w:tr>
      <w:tr w:rsidR="00061339" w14:paraId="4CA390F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7B9B6"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C68F6" w14:textId="77777777" w:rsidR="00061339" w:rsidRDefault="00061339" w:rsidP="002275DB">
            <w:pPr>
              <w:rPr>
                <w:rFonts w:eastAsia="Times New Roman"/>
              </w:rPr>
            </w:pPr>
            <w:r>
              <w:rPr>
                <w:rFonts w:eastAsia="Times New Roman" w:cs="Arial"/>
                <w:color w:val="000000"/>
                <w:sz w:val="16"/>
                <w:szCs w:val="16"/>
              </w:rPr>
              <w:t>S2-211653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38A2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7931E" w14:textId="77777777" w:rsidR="00061339" w:rsidRDefault="00061339" w:rsidP="002275DB">
            <w:pPr>
              <w:rPr>
                <w:rFonts w:eastAsia="Times New Roman"/>
              </w:rPr>
            </w:pPr>
            <w:r>
              <w:rPr>
                <w:rFonts w:eastAsia="Times New Roman" w:cs="Arial"/>
                <w:color w:val="000000"/>
                <w:sz w:val="16"/>
                <w:szCs w:val="16"/>
              </w:rPr>
              <w:t>New SID: Study on Proximity-based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3D265"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B47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4A00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CA4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A5D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056A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A382A"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96CC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E55F2" w14:textId="77777777" w:rsidR="00061339" w:rsidRDefault="00061339" w:rsidP="002275DB">
            <w:pPr>
              <w:rPr>
                <w:rFonts w:eastAsia="Times New Roman"/>
              </w:rPr>
            </w:pPr>
            <w:r>
              <w:rPr>
                <w:rFonts w:eastAsia="Times New Roman" w:cs="Arial"/>
                <w:color w:val="000000"/>
                <w:sz w:val="16"/>
                <w:szCs w:val="16"/>
              </w:rPr>
              <w:t>Revision of SP-211619.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40E5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6FFE3" w14:textId="77777777" w:rsidR="00061339" w:rsidRDefault="00061339" w:rsidP="002275DB">
            <w:pPr>
              <w:rPr>
                <w:rFonts w:eastAsia="Times New Roman"/>
              </w:rPr>
            </w:pPr>
          </w:p>
        </w:tc>
      </w:tr>
      <w:tr w:rsidR="00061339" w14:paraId="4F7DF1B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D23FB"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A1C44" w14:textId="77777777" w:rsidR="00061339" w:rsidRDefault="00061339" w:rsidP="002275DB">
            <w:pPr>
              <w:rPr>
                <w:rFonts w:eastAsia="Times New Roman"/>
              </w:rPr>
            </w:pPr>
            <w:r>
              <w:rPr>
                <w:rFonts w:eastAsia="Times New Roman" w:cs="Arial"/>
                <w:color w:val="000000"/>
                <w:sz w:val="16"/>
                <w:szCs w:val="16"/>
              </w:rPr>
              <w:t>S2-211585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B2C8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71580" w14:textId="77777777" w:rsidR="00061339" w:rsidRDefault="00061339" w:rsidP="002275DB">
            <w:pPr>
              <w:rPr>
                <w:rFonts w:eastAsia="Times New Roman"/>
              </w:rPr>
            </w:pPr>
            <w:r>
              <w:rPr>
                <w:rFonts w:eastAsia="Times New Roman"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091AA"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0E92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D07B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82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6B7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C08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010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676D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A0407" w14:textId="77777777" w:rsidR="00061339" w:rsidRDefault="00061339" w:rsidP="002275DB">
            <w:pPr>
              <w:rPr>
                <w:rFonts w:eastAsia="Times New Roman"/>
                <w:sz w:val="24"/>
                <w:szCs w:val="24"/>
              </w:rPr>
            </w:pPr>
            <w:r>
              <w:rPr>
                <w:rFonts w:eastAsia="Times New Roman" w:cs="Arial"/>
                <w:color w:val="000000"/>
                <w:sz w:val="16"/>
                <w:szCs w:val="16"/>
              </w:rPr>
              <w:t>Revision of Prioritization Workshop SP-211156. SP-211585rev_04 agreed. Revised to SP-211620.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45EC"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C7695" w14:textId="77777777" w:rsidR="00061339" w:rsidRDefault="00061339" w:rsidP="002275DB">
            <w:pPr>
              <w:rPr>
                <w:rFonts w:eastAsia="Times New Roman"/>
              </w:rPr>
            </w:pPr>
            <w:r>
              <w:rPr>
                <w:rFonts w:eastAsia="Times New Roman" w:cs="Arial"/>
                <w:color w:val="000000"/>
                <w:sz w:val="16"/>
                <w:szCs w:val="16"/>
              </w:rPr>
              <w:t>S2-211620</w:t>
            </w:r>
          </w:p>
        </w:tc>
      </w:tr>
      <w:tr w:rsidR="00061339" w14:paraId="4828CD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FE808"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544DC" w14:textId="77777777" w:rsidR="00061339" w:rsidRDefault="00061339" w:rsidP="002275DB">
            <w:pPr>
              <w:rPr>
                <w:rFonts w:eastAsia="Times New Roman"/>
              </w:rPr>
            </w:pPr>
            <w:r>
              <w:rPr>
                <w:rFonts w:eastAsia="Times New Roman" w:cs="Arial"/>
                <w:color w:val="000000"/>
                <w:sz w:val="16"/>
                <w:szCs w:val="16"/>
              </w:rPr>
              <w:t>S2-211620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F907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66904" w14:textId="77777777" w:rsidR="00061339" w:rsidRDefault="00061339" w:rsidP="002275DB">
            <w:pPr>
              <w:rPr>
                <w:rFonts w:eastAsia="Times New Roman"/>
              </w:rPr>
            </w:pPr>
            <w:r>
              <w:rPr>
                <w:rFonts w:eastAsia="Times New Roman" w:cs="Arial"/>
                <w:color w:val="000000"/>
                <w:sz w:val="16"/>
                <w:szCs w:val="16"/>
              </w:rPr>
              <w:t>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7B059"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4FD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A45A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F5E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BDE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EB6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9C927"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A4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FF8B1" w14:textId="77777777" w:rsidR="00061339" w:rsidRDefault="00061339" w:rsidP="002275DB">
            <w:pPr>
              <w:rPr>
                <w:rFonts w:eastAsia="Times New Roman"/>
              </w:rPr>
            </w:pPr>
            <w:r>
              <w:rPr>
                <w:rFonts w:eastAsia="Times New Roman" w:cs="Arial"/>
                <w:color w:val="000000"/>
                <w:sz w:val="16"/>
                <w:szCs w:val="16"/>
              </w:rPr>
              <w:t>Revision of SP-211585_rev04. Approved. Corrections at CC#5. Revised to SP-211654.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49DE6"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A8DA4" w14:textId="77777777" w:rsidR="00061339" w:rsidRDefault="00061339" w:rsidP="002275DB">
            <w:pPr>
              <w:rPr>
                <w:rFonts w:eastAsia="Times New Roman"/>
              </w:rPr>
            </w:pPr>
            <w:r>
              <w:rPr>
                <w:rFonts w:eastAsia="Times New Roman" w:cs="Arial"/>
                <w:color w:val="000000"/>
                <w:sz w:val="16"/>
                <w:szCs w:val="16"/>
              </w:rPr>
              <w:t>S2-211654</w:t>
            </w:r>
          </w:p>
        </w:tc>
      </w:tr>
      <w:tr w:rsidR="00061339" w14:paraId="491336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2E455"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E7C07" w14:textId="77777777" w:rsidR="00061339" w:rsidRDefault="00061339" w:rsidP="002275DB">
            <w:pPr>
              <w:rPr>
                <w:rFonts w:eastAsia="Times New Roman"/>
              </w:rPr>
            </w:pPr>
            <w:r>
              <w:rPr>
                <w:rFonts w:eastAsia="Times New Roman" w:cs="Arial"/>
                <w:color w:val="000000"/>
                <w:sz w:val="16"/>
                <w:szCs w:val="16"/>
              </w:rPr>
              <w:t>S2-211654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8E8A4"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BC17" w14:textId="77777777" w:rsidR="00061339" w:rsidRDefault="00061339" w:rsidP="002275DB">
            <w:pPr>
              <w:rPr>
                <w:rFonts w:eastAsia="Times New Roman"/>
              </w:rPr>
            </w:pPr>
            <w:r>
              <w:rPr>
                <w:rFonts w:eastAsia="Times New Roman"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97009"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BCD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A40B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257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2BF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27D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61235"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5729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AD883" w14:textId="77777777" w:rsidR="00061339" w:rsidRDefault="00061339" w:rsidP="002275DB">
            <w:pPr>
              <w:rPr>
                <w:rFonts w:eastAsia="Times New Roman"/>
              </w:rPr>
            </w:pPr>
            <w:r>
              <w:rPr>
                <w:rFonts w:eastAsia="Times New Roman" w:cs="Arial"/>
                <w:color w:val="000000"/>
                <w:sz w:val="16"/>
                <w:szCs w:val="16"/>
              </w:rPr>
              <w:t>Revision of SP-211620.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0ED8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47ED9" w14:textId="77777777" w:rsidR="00061339" w:rsidRDefault="00061339" w:rsidP="002275DB">
            <w:pPr>
              <w:rPr>
                <w:rFonts w:eastAsia="Times New Roman"/>
              </w:rPr>
            </w:pPr>
          </w:p>
        </w:tc>
      </w:tr>
      <w:tr w:rsidR="00061339" w14:paraId="453A67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00C9B"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0413E" w14:textId="77777777" w:rsidR="00061339" w:rsidRDefault="00061339" w:rsidP="002275DB">
            <w:pPr>
              <w:rPr>
                <w:rFonts w:eastAsia="Times New Roman"/>
              </w:rPr>
            </w:pPr>
            <w:r>
              <w:rPr>
                <w:rFonts w:eastAsia="Times New Roman" w:cs="Arial"/>
                <w:color w:val="000000"/>
                <w:sz w:val="16"/>
                <w:szCs w:val="16"/>
              </w:rPr>
              <w:t>S2-211537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3C47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3C4A8" w14:textId="77777777" w:rsidR="00061339" w:rsidRDefault="00061339" w:rsidP="002275DB">
            <w:pPr>
              <w:rPr>
                <w:rFonts w:eastAsia="Times New Roman"/>
              </w:rPr>
            </w:pPr>
            <w:r>
              <w:rPr>
                <w:rFonts w:eastAsia="Times New Roman" w:cs="Arial"/>
                <w:color w:val="000000"/>
                <w:sz w:val="16"/>
                <w:szCs w:val="16"/>
              </w:rPr>
              <w:t>Handling Machine Emergency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C398F" w14:textId="77777777" w:rsidR="00061339" w:rsidRDefault="00061339" w:rsidP="002275DB">
            <w:pPr>
              <w:rPr>
                <w:rFonts w:eastAsia="Times New Roman"/>
              </w:rPr>
            </w:pPr>
            <w:r>
              <w:rPr>
                <w:rFonts w:eastAsia="Times New Roman"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900E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4BBF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AE9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B36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E3A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6B404"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4E03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3AAE" w14:textId="77777777" w:rsidR="00061339" w:rsidRDefault="00061339" w:rsidP="002275DB">
            <w:pPr>
              <w:rPr>
                <w:rFonts w:eastAsia="Times New Roman"/>
                <w:sz w:val="24"/>
                <w:szCs w:val="24"/>
              </w:rPr>
            </w:pPr>
            <w:r>
              <w:rPr>
                <w:rFonts w:eastAsia="Times New Roman" w:cs="Arial"/>
                <w:color w:val="000000"/>
                <w:sz w:val="16"/>
                <w:szCs w:val="16"/>
              </w:rPr>
              <w:t>CC#4: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9EE92"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203D9" w14:textId="77777777" w:rsidR="00061339" w:rsidRDefault="00061339" w:rsidP="002275DB">
            <w:pPr>
              <w:rPr>
                <w:rFonts w:eastAsia="Times New Roman"/>
              </w:rPr>
            </w:pPr>
          </w:p>
        </w:tc>
      </w:tr>
      <w:tr w:rsidR="00061339" w14:paraId="4913935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3723E"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2AE21" w14:textId="77777777" w:rsidR="00061339" w:rsidRDefault="00061339" w:rsidP="002275DB">
            <w:pPr>
              <w:rPr>
                <w:rFonts w:eastAsia="Times New Roman"/>
              </w:rPr>
            </w:pPr>
            <w:r>
              <w:rPr>
                <w:rFonts w:eastAsia="Times New Roman" w:cs="Arial"/>
                <w:color w:val="000000"/>
                <w:sz w:val="16"/>
                <w:szCs w:val="16"/>
              </w:rPr>
              <w:t>S2-211538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F20B2"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63E7B" w14:textId="77777777" w:rsidR="00061339" w:rsidRDefault="00061339" w:rsidP="002275DB">
            <w:pPr>
              <w:rPr>
                <w:rFonts w:eastAsia="Times New Roman"/>
              </w:rPr>
            </w:pPr>
            <w:r>
              <w:rPr>
                <w:rFonts w:eastAsia="Times New Roman" w:cs="Arial"/>
                <w:color w:val="000000"/>
                <w:sz w:val="16"/>
                <w:szCs w:val="16"/>
              </w:rPr>
              <w:t>Enabling User Initiated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7CB27" w14:textId="77777777" w:rsidR="00061339" w:rsidRDefault="00061339" w:rsidP="002275DB">
            <w:pPr>
              <w:rPr>
                <w:rFonts w:eastAsia="Times New Roman"/>
              </w:rPr>
            </w:pPr>
            <w:r>
              <w:rPr>
                <w:rFonts w:eastAsia="Times New Roman"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9622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8050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4DB1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5F8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ACC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B4C6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E12D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651CB" w14:textId="77777777" w:rsidR="00061339" w:rsidRDefault="00061339" w:rsidP="002275DB">
            <w:pPr>
              <w:rPr>
                <w:rFonts w:eastAsia="Times New Roman"/>
                <w:sz w:val="24"/>
                <w:szCs w:val="24"/>
              </w:rPr>
            </w:pPr>
            <w:r>
              <w:rPr>
                <w:rFonts w:eastAsia="Times New Roman" w:cs="Arial"/>
                <w:color w:val="000000"/>
                <w:sz w:val="16"/>
                <w:szCs w:val="16"/>
              </w:rPr>
              <w:t>CC#4: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CCAB7"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8C98" w14:textId="77777777" w:rsidR="00061339" w:rsidRDefault="00061339" w:rsidP="002275DB">
            <w:pPr>
              <w:rPr>
                <w:rFonts w:eastAsia="Times New Roman"/>
              </w:rPr>
            </w:pPr>
          </w:p>
        </w:tc>
      </w:tr>
      <w:tr w:rsidR="00061339" w14:paraId="14E4B6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733B7"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AA2E" w14:textId="77777777" w:rsidR="00061339" w:rsidRDefault="00061339" w:rsidP="002275DB">
            <w:pPr>
              <w:rPr>
                <w:rFonts w:eastAsia="Times New Roman"/>
              </w:rPr>
            </w:pPr>
            <w:r>
              <w:rPr>
                <w:rFonts w:eastAsia="Times New Roman" w:cs="Arial"/>
                <w:color w:val="000000"/>
                <w:sz w:val="16"/>
                <w:szCs w:val="16"/>
              </w:rPr>
              <w:t>S2-211546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8711E"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84D89" w14:textId="77777777" w:rsidR="00061339" w:rsidRDefault="00061339" w:rsidP="002275DB">
            <w:pPr>
              <w:rPr>
                <w:rFonts w:eastAsia="Times New Roman"/>
              </w:rPr>
            </w:pPr>
            <w:r>
              <w:rPr>
                <w:rFonts w:eastAsia="Times New Roman" w:cs="Arial"/>
                <w:color w:val="000000"/>
                <w:sz w:val="16"/>
                <w:szCs w:val="16"/>
              </w:rPr>
              <w:t>Public Safety Priority for SA WG2 Release 18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35F1B" w14:textId="77777777" w:rsidR="00061339" w:rsidRDefault="00061339" w:rsidP="002275DB">
            <w:pPr>
              <w:rPr>
                <w:rFonts w:eastAsia="Times New Roman"/>
              </w:rPr>
            </w:pPr>
            <w:r>
              <w:rPr>
                <w:rFonts w:eastAsia="Times New Roman" w:cs="Arial"/>
                <w:color w:val="000000"/>
                <w:sz w:val="16"/>
                <w:szCs w:val="16"/>
              </w:rPr>
              <w:t>FirstNet, AT&amp;T, UK Home Office, Erillisverkot, SyncTechno Inc, Softil, BDBOS, Netherlands Police, Nkom, MINISTERE DE L'INTERIEUR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45C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0AEC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EAC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886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115D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EAABF"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9479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C3C67" w14:textId="77777777" w:rsidR="00061339" w:rsidRDefault="00061339" w:rsidP="002275DB">
            <w:pPr>
              <w:rPr>
                <w:rFonts w:eastAsia="Times New Roman"/>
                <w:sz w:val="24"/>
                <w:szCs w:val="24"/>
              </w:rPr>
            </w:pPr>
            <w:r>
              <w:rPr>
                <w:rFonts w:eastAsia="Times New Roman" w:cs="Arial"/>
                <w:color w:val="000000"/>
                <w:sz w:val="16"/>
                <w:szCs w:val="16"/>
              </w:rPr>
              <w:t>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61F6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E7394" w14:textId="77777777" w:rsidR="00061339" w:rsidRDefault="00061339" w:rsidP="002275DB">
            <w:pPr>
              <w:rPr>
                <w:rFonts w:eastAsia="Times New Roman"/>
              </w:rPr>
            </w:pPr>
          </w:p>
        </w:tc>
      </w:tr>
      <w:tr w:rsidR="00061339" w14:paraId="475AAA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AEC46" w14:textId="77777777" w:rsidR="00061339" w:rsidRDefault="00061339" w:rsidP="002275D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6F153" w14:textId="77777777" w:rsidR="00061339" w:rsidRDefault="00061339" w:rsidP="002275DB">
            <w:pPr>
              <w:rPr>
                <w:rFonts w:eastAsia="Times New Roman"/>
              </w:rPr>
            </w:pPr>
            <w:r>
              <w:rPr>
                <w:rFonts w:eastAsia="Times New Roman" w:cs="Arial"/>
                <w:color w:val="000000"/>
                <w:sz w:val="16"/>
                <w:szCs w:val="16"/>
              </w:rPr>
              <w:t>S2-211655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4EA52"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E3EA7" w14:textId="77777777" w:rsidR="00061339" w:rsidRDefault="00061339" w:rsidP="002275DB">
            <w:pPr>
              <w:rPr>
                <w:rFonts w:eastAsia="Times New Roman"/>
              </w:rPr>
            </w:pPr>
            <w:r>
              <w:rPr>
                <w:rFonts w:eastAsia="Times New Roman" w:cs="Arial"/>
                <w:color w:val="000000"/>
                <w:sz w:val="16"/>
                <w:szCs w:val="16"/>
              </w:rPr>
              <w:t>List of Approved SA WG2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677F8"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51CC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D637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DCB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051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218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FF8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9675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EF8D5" w14:textId="77777777" w:rsidR="00061339" w:rsidRDefault="00061339" w:rsidP="002275DB">
            <w:pPr>
              <w:rPr>
                <w:rFonts w:eastAsia="Times New Roman"/>
                <w:sz w:val="24"/>
                <w:szCs w:val="24"/>
              </w:rPr>
            </w:pPr>
            <w:r>
              <w:rPr>
                <w:rFonts w:eastAsia="Times New Roman" w:cs="Arial"/>
                <w:color w:val="000000"/>
                <w:sz w:val="16"/>
                <w:szCs w:val="16"/>
              </w:rPr>
              <w:t>Revised to SP-211657.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CD71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3C99F" w14:textId="77777777" w:rsidR="00061339" w:rsidRDefault="00061339" w:rsidP="002275DB">
            <w:pPr>
              <w:rPr>
                <w:rFonts w:eastAsia="Times New Roman"/>
              </w:rPr>
            </w:pPr>
            <w:r>
              <w:rPr>
                <w:rFonts w:eastAsia="Times New Roman" w:cs="Arial"/>
                <w:color w:val="000000"/>
                <w:sz w:val="16"/>
                <w:szCs w:val="16"/>
              </w:rPr>
              <w:t>S2-211657</w:t>
            </w:r>
          </w:p>
        </w:tc>
      </w:tr>
      <w:tr w:rsidR="00061339" w14:paraId="72CFDEC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79D10" w14:textId="77777777" w:rsidR="00061339" w:rsidRDefault="00061339" w:rsidP="002275DB">
            <w:pPr>
              <w:rPr>
                <w:rFonts w:eastAsia="Times New Roman"/>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17529" w14:textId="77777777" w:rsidR="00061339" w:rsidRDefault="00061339" w:rsidP="002275DB">
            <w:pPr>
              <w:rPr>
                <w:rFonts w:eastAsia="Times New Roman"/>
              </w:rPr>
            </w:pPr>
            <w:r>
              <w:rPr>
                <w:rFonts w:eastAsia="Times New Roman" w:cs="Arial"/>
                <w:color w:val="000000"/>
                <w:sz w:val="16"/>
                <w:szCs w:val="16"/>
              </w:rPr>
              <w:t>S2-211657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87399"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775EC" w14:textId="77777777" w:rsidR="00061339" w:rsidRDefault="00061339" w:rsidP="002275DB">
            <w:pPr>
              <w:rPr>
                <w:rFonts w:eastAsia="Times New Roman"/>
              </w:rPr>
            </w:pPr>
            <w:r>
              <w:rPr>
                <w:rFonts w:eastAsia="Times New Roman" w:cs="Arial"/>
                <w:color w:val="000000"/>
                <w:sz w:val="16"/>
                <w:szCs w:val="16"/>
              </w:rPr>
              <w:t>List of Approved SA WG2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3A133" w14:textId="77777777" w:rsidR="00061339" w:rsidRDefault="00061339" w:rsidP="002275D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BD96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0F16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9EF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AA8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23E5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F2E4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F58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D2028" w14:textId="77777777" w:rsidR="00061339" w:rsidRDefault="00061339" w:rsidP="002275DB">
            <w:pPr>
              <w:rPr>
                <w:rFonts w:eastAsia="Times New Roman"/>
                <w:sz w:val="24"/>
                <w:szCs w:val="24"/>
              </w:rPr>
            </w:pPr>
            <w:r>
              <w:rPr>
                <w:rFonts w:eastAsia="Times New Roman" w:cs="Arial"/>
                <w:color w:val="000000"/>
                <w:sz w:val="16"/>
                <w:szCs w:val="16"/>
              </w:rPr>
              <w:t>Revision of SP-211655. CC#5: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75F7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7511F" w14:textId="77777777" w:rsidR="00061339" w:rsidRDefault="00061339" w:rsidP="002275DB">
            <w:pPr>
              <w:rPr>
                <w:rFonts w:eastAsia="Times New Roman"/>
              </w:rPr>
            </w:pPr>
          </w:p>
        </w:tc>
      </w:tr>
      <w:tr w:rsidR="00061339" w14:paraId="4683E52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1CA24" w14:textId="77777777" w:rsidR="00061339" w:rsidRDefault="00061339" w:rsidP="002275DB">
            <w:pPr>
              <w:rPr>
                <w:rFonts w:eastAsia="Times New Roman"/>
                <w:sz w:val="24"/>
                <w:szCs w:val="24"/>
              </w:rPr>
            </w:pPr>
            <w:r>
              <w:rPr>
                <w:rFonts w:eastAsia="Times New Roman" w:cs="Arial"/>
                <w:color w:val="000000"/>
                <w:sz w:val="16"/>
                <w:szCs w:val="16"/>
              </w:rPr>
              <w:lastRenderedPageBreak/>
              <w:t>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47EBF" w14:textId="77777777" w:rsidR="00061339" w:rsidRDefault="00061339" w:rsidP="002275DB">
            <w:pPr>
              <w:rPr>
                <w:rFonts w:eastAsia="Times New Roman"/>
              </w:rPr>
            </w:pPr>
            <w:r>
              <w:rPr>
                <w:rFonts w:eastAsia="Times New Roman" w:cs="Arial"/>
                <w:color w:val="000000"/>
                <w:sz w:val="16"/>
                <w:szCs w:val="16"/>
              </w:rPr>
              <w:t>S2-211533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F6405"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CC664" w14:textId="77777777" w:rsidR="00061339" w:rsidRDefault="00061339" w:rsidP="002275DB">
            <w:pPr>
              <w:rPr>
                <w:rFonts w:eastAsia="Times New Roman"/>
              </w:rPr>
            </w:pPr>
            <w:r>
              <w:rPr>
                <w:rFonts w:eastAsia="Times New Roman" w:cs="Arial"/>
                <w:color w:val="000000"/>
                <w:sz w:val="16"/>
                <w:szCs w:val="16"/>
              </w:rPr>
              <w:t>Proposed timeline for Rel-19 Stage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3DB79"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SA WG1 Chair, 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76F12"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CF5A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817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A66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04C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6FA5E" w14:textId="77777777" w:rsidR="00061339" w:rsidRDefault="00061339" w:rsidP="002275D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FED3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C6DF6" w14:textId="77777777" w:rsidR="00061339" w:rsidRDefault="00061339" w:rsidP="002275DB">
            <w:pPr>
              <w:rPr>
                <w:rFonts w:eastAsia="Times New Roman"/>
                <w:sz w:val="24"/>
                <w:szCs w:val="24"/>
              </w:rPr>
            </w:pPr>
            <w:r>
              <w:rPr>
                <w:rFonts w:eastAsia="Times New Roman" w:cs="Arial"/>
                <w:color w:val="000000"/>
                <w:sz w:val="16"/>
                <w:szCs w:val="16"/>
              </w:rPr>
              <w:t>CC#2: For further discussion. 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506F"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1728A" w14:textId="77777777" w:rsidR="00061339" w:rsidRDefault="00061339" w:rsidP="002275DB">
            <w:pPr>
              <w:rPr>
                <w:rFonts w:eastAsia="Times New Roman"/>
              </w:rPr>
            </w:pPr>
          </w:p>
        </w:tc>
      </w:tr>
      <w:tr w:rsidR="00061339" w14:paraId="1DBFA0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B253E"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0A313" w14:textId="77777777" w:rsidR="00061339" w:rsidRDefault="00061339" w:rsidP="002275DB">
            <w:pPr>
              <w:rPr>
                <w:rFonts w:eastAsia="Times New Roman"/>
              </w:rPr>
            </w:pPr>
            <w:r>
              <w:rPr>
                <w:rFonts w:eastAsia="Times New Roman" w:cs="Arial"/>
                <w:color w:val="000000"/>
                <w:sz w:val="16"/>
                <w:szCs w:val="16"/>
              </w:rPr>
              <w:t>S2-211345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CEAC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82DE2" w14:textId="77777777" w:rsidR="00061339" w:rsidRDefault="00061339" w:rsidP="002275DB">
            <w:pPr>
              <w:rPr>
                <w:rFonts w:eastAsia="Times New Roman"/>
              </w:rPr>
            </w:pPr>
            <w:r>
              <w:rPr>
                <w:rFonts w:eastAsia="Times New Roman" w:cs="Arial"/>
                <w:color w:val="000000"/>
                <w:sz w:val="16"/>
                <w:szCs w:val="16"/>
              </w:rPr>
              <w:t>CRs for Corrections to EVS Fixed-Point &amp; alternative Fixed Point Source Code, Floating Point Source Code and Update of Test Vectors (26.442, 26.443, 26.444 and 26.452) [WI Code: EVS_codec-SA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52385"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09F3A" w14:textId="77777777" w:rsidR="00061339" w:rsidRDefault="00061339" w:rsidP="002275DB">
            <w:pPr>
              <w:rPr>
                <w:rFonts w:eastAsia="Times New Roman"/>
              </w:rPr>
            </w:pPr>
            <w:r>
              <w:rPr>
                <w:rFonts w:eastAsia="Times New Roman" w:cs="Arial"/>
                <w:color w:val="000000"/>
                <w:sz w:val="16"/>
                <w:szCs w:val="16"/>
              </w:rPr>
              <w:t>26.442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93BD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9F4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0E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D48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AE8FD" w14:textId="77777777" w:rsidR="00061339" w:rsidRDefault="00061339" w:rsidP="002275DB">
            <w:pPr>
              <w:rPr>
                <w:rFonts w:eastAsia="Times New Roman"/>
              </w:rPr>
            </w:pPr>
            <w:r>
              <w:rPr>
                <w:rFonts w:eastAsia="Times New Roman"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93542" w14:textId="77777777" w:rsidR="00061339" w:rsidRDefault="00061339" w:rsidP="002275DB">
            <w:pPr>
              <w:rPr>
                <w:rFonts w:eastAsia="Times New Roman"/>
              </w:rPr>
            </w:pPr>
            <w:r>
              <w:rPr>
                <w:rFonts w:eastAsia="Times New Roman" w:cs="Arial"/>
                <w:color w:val="000000"/>
                <w:sz w:val="16"/>
                <w:szCs w:val="16"/>
              </w:rPr>
              <w:t>EVS_codec-SA4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D0EDB" w14:textId="77777777" w:rsidR="00061339" w:rsidRDefault="00061339" w:rsidP="002275DB">
            <w:pPr>
              <w:rPr>
                <w:rFonts w:eastAsia="Times New Roman"/>
              </w:rPr>
            </w:pPr>
            <w:r>
              <w:rPr>
                <w:rFonts w:eastAsia="Times New Roman" w:cs="Arial"/>
                <w:color w:val="000000"/>
                <w:sz w:val="16"/>
                <w:szCs w:val="16"/>
              </w:rPr>
              <w:t>CC#1: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F8DE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7093" w14:textId="77777777" w:rsidR="00061339" w:rsidRDefault="00061339" w:rsidP="002275DB">
            <w:pPr>
              <w:rPr>
                <w:rFonts w:eastAsia="Times New Roman"/>
              </w:rPr>
            </w:pPr>
          </w:p>
        </w:tc>
      </w:tr>
      <w:tr w:rsidR="00061339" w14:paraId="1BB1739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CEFAA"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322C6" w14:textId="77777777" w:rsidR="00061339" w:rsidRDefault="00061339" w:rsidP="002275DB">
            <w:pPr>
              <w:rPr>
                <w:rFonts w:eastAsia="Times New Roman"/>
              </w:rPr>
            </w:pPr>
            <w:r>
              <w:rPr>
                <w:rFonts w:eastAsia="Times New Roman" w:cs="Arial"/>
                <w:color w:val="000000"/>
                <w:sz w:val="16"/>
                <w:szCs w:val="16"/>
              </w:rPr>
              <w:t>S2-211571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9F3DA"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CB7A8" w14:textId="77777777" w:rsidR="00061339" w:rsidRDefault="00061339" w:rsidP="002275DB">
            <w:pPr>
              <w:rPr>
                <w:rFonts w:eastAsia="Times New Roman"/>
              </w:rPr>
            </w:pPr>
            <w:r>
              <w:rPr>
                <w:rFonts w:eastAsia="Times New Roman" w:cs="Arial"/>
                <w:color w:val="000000"/>
                <w:sz w:val="16"/>
                <w:szCs w:val="16"/>
              </w:rPr>
              <w:t>23.228 CR1250 (Rel-12, 'F'):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E6A1F"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9E2AD"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A08A1" w14:textId="77777777" w:rsidR="00061339" w:rsidRDefault="00061339" w:rsidP="002275DB">
            <w:pPr>
              <w:rPr>
                <w:rFonts w:eastAsia="Times New Roman"/>
              </w:rPr>
            </w:pPr>
            <w:r>
              <w:rPr>
                <w:rFonts w:eastAsia="Times New Roman" w:cs="Arial"/>
                <w:color w:val="000000"/>
                <w:sz w:val="16"/>
                <w:szCs w:val="16"/>
              </w:rPr>
              <w:t>1250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9AC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25ECA"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B3230" w14:textId="77777777" w:rsidR="00061339" w:rsidRDefault="00061339" w:rsidP="002275DB">
            <w:pPr>
              <w:rPr>
                <w:rFonts w:eastAsia="Times New Roman"/>
              </w:rPr>
            </w:pPr>
            <w:r>
              <w:rPr>
                <w:rFonts w:eastAsia="Times New Roman" w:cs="Arial"/>
                <w:color w:val="000000"/>
                <w:sz w:val="16"/>
                <w:szCs w:val="16"/>
              </w:rPr>
              <w:t>12.10.0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14E3B" w14:textId="77777777" w:rsidR="00061339" w:rsidRDefault="00061339" w:rsidP="002275DB">
            <w:pPr>
              <w:rPr>
                <w:rFonts w:eastAsia="Times New Roman"/>
              </w:rPr>
            </w:pPr>
            <w:r>
              <w:rPr>
                <w:rFonts w:eastAsia="Times New Roman"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2EB67"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D8A37" w14:textId="77777777" w:rsidR="00061339" w:rsidRDefault="00061339" w:rsidP="002275DB">
            <w:pPr>
              <w:rPr>
                <w:rFonts w:eastAsia="Times New Roman"/>
              </w:rPr>
            </w:pPr>
            <w:r>
              <w:rPr>
                <w:rFonts w:eastAsia="Times New Roman" w:cs="Arial"/>
                <w:color w:val="000000"/>
                <w:sz w:val="16"/>
                <w:szCs w:val="16"/>
              </w:rPr>
              <w:t>CC#2: Check Category.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C118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8848A" w14:textId="77777777" w:rsidR="00061339" w:rsidRDefault="00061339" w:rsidP="002275DB">
            <w:pPr>
              <w:rPr>
                <w:rFonts w:eastAsia="Times New Roman"/>
              </w:rPr>
            </w:pPr>
          </w:p>
        </w:tc>
      </w:tr>
      <w:tr w:rsidR="00061339" w14:paraId="0B6EEA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BDF9E"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E64A0" w14:textId="77777777" w:rsidR="00061339" w:rsidRDefault="00061339" w:rsidP="002275DB">
            <w:pPr>
              <w:rPr>
                <w:rFonts w:eastAsia="Times New Roman"/>
              </w:rPr>
            </w:pPr>
            <w:r>
              <w:rPr>
                <w:rFonts w:eastAsia="Times New Roman" w:cs="Arial"/>
                <w:color w:val="000000"/>
                <w:sz w:val="16"/>
                <w:szCs w:val="16"/>
              </w:rPr>
              <w:t>S2-211572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718C1"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D91A9" w14:textId="77777777" w:rsidR="00061339" w:rsidRDefault="00061339" w:rsidP="002275DB">
            <w:pPr>
              <w:rPr>
                <w:rFonts w:eastAsia="Times New Roman"/>
              </w:rPr>
            </w:pPr>
            <w:r>
              <w:rPr>
                <w:rFonts w:eastAsia="Times New Roman" w:cs="Arial"/>
                <w:color w:val="000000"/>
                <w:sz w:val="16"/>
                <w:szCs w:val="16"/>
              </w:rPr>
              <w:t>23.228 CR1251 (Rel-13,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9C974"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21E70"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68A7A" w14:textId="77777777" w:rsidR="00061339" w:rsidRDefault="00061339" w:rsidP="002275DB">
            <w:pPr>
              <w:rPr>
                <w:rFonts w:eastAsia="Times New Roman"/>
              </w:rPr>
            </w:pPr>
            <w:r>
              <w:rPr>
                <w:rFonts w:eastAsia="Times New Roman" w:cs="Arial"/>
                <w:color w:val="000000"/>
                <w:sz w:val="16"/>
                <w:szCs w:val="16"/>
              </w:rPr>
              <w:t>1251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B31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12B08"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C8382" w14:textId="77777777" w:rsidR="00061339" w:rsidRDefault="00061339" w:rsidP="002275DB">
            <w:pPr>
              <w:rPr>
                <w:rFonts w:eastAsia="Times New Roman"/>
              </w:rPr>
            </w:pPr>
            <w:r>
              <w:rPr>
                <w:rFonts w:eastAsia="Times New Roman" w:cs="Arial"/>
                <w:color w:val="000000"/>
                <w:sz w:val="16"/>
                <w:szCs w:val="16"/>
              </w:rPr>
              <w:t>13.8.0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DF581" w14:textId="77777777" w:rsidR="00061339" w:rsidRDefault="00061339" w:rsidP="002275DB">
            <w:pPr>
              <w:rPr>
                <w:rFonts w:eastAsia="Times New Roman"/>
              </w:rPr>
            </w:pPr>
            <w:r>
              <w:rPr>
                <w:rFonts w:eastAsia="Times New Roman" w:cs="Arial"/>
                <w:color w:val="000000"/>
                <w:sz w:val="16"/>
                <w:szCs w:val="16"/>
              </w:rPr>
              <w:t>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0498D"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29171"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2997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6E012" w14:textId="77777777" w:rsidR="00061339" w:rsidRDefault="00061339" w:rsidP="002275DB">
            <w:pPr>
              <w:rPr>
                <w:rFonts w:eastAsia="Times New Roman"/>
              </w:rPr>
            </w:pPr>
          </w:p>
        </w:tc>
      </w:tr>
      <w:tr w:rsidR="00061339" w14:paraId="2EE39D5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795E"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4E61C" w14:textId="77777777" w:rsidR="00061339" w:rsidRDefault="00061339" w:rsidP="002275DB">
            <w:pPr>
              <w:rPr>
                <w:rFonts w:eastAsia="Times New Roman"/>
              </w:rPr>
            </w:pPr>
            <w:r>
              <w:rPr>
                <w:rFonts w:eastAsia="Times New Roman" w:cs="Arial"/>
                <w:color w:val="000000"/>
                <w:sz w:val="16"/>
                <w:szCs w:val="16"/>
              </w:rPr>
              <w:t>S2-211573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ADA4"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E54E0" w14:textId="77777777" w:rsidR="00061339" w:rsidRDefault="00061339" w:rsidP="002275DB">
            <w:pPr>
              <w:rPr>
                <w:rFonts w:eastAsia="Times New Roman"/>
              </w:rPr>
            </w:pPr>
            <w:r>
              <w:rPr>
                <w:rFonts w:eastAsia="Times New Roman" w:cs="Arial"/>
                <w:color w:val="000000"/>
                <w:sz w:val="16"/>
                <w:szCs w:val="16"/>
              </w:rPr>
              <w:t>23.228 CR1252 (Rel-14,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B0F95"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1AADB"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48AB2" w14:textId="77777777" w:rsidR="00061339" w:rsidRDefault="00061339" w:rsidP="002275DB">
            <w:pPr>
              <w:rPr>
                <w:rFonts w:eastAsia="Times New Roman"/>
              </w:rPr>
            </w:pPr>
            <w:r>
              <w:rPr>
                <w:rFonts w:eastAsia="Times New Roman" w:cs="Arial"/>
                <w:color w:val="000000"/>
                <w:sz w:val="16"/>
                <w:szCs w:val="16"/>
              </w:rPr>
              <w:t>1252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9A1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87B37"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B8DE0" w14:textId="77777777" w:rsidR="00061339" w:rsidRDefault="00061339" w:rsidP="002275DB">
            <w:pPr>
              <w:rPr>
                <w:rFonts w:eastAsia="Times New Roman"/>
              </w:rPr>
            </w:pPr>
            <w:r>
              <w:rPr>
                <w:rFonts w:eastAsia="Times New Roman" w:cs="Arial"/>
                <w:color w:val="000000"/>
                <w:sz w:val="16"/>
                <w:szCs w:val="16"/>
              </w:rPr>
              <w:t>14.6.0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E9A3F" w14:textId="77777777" w:rsidR="00061339" w:rsidRDefault="00061339" w:rsidP="002275DB">
            <w:pPr>
              <w:rPr>
                <w:rFonts w:eastAsia="Times New Roman"/>
              </w:rPr>
            </w:pPr>
            <w:r>
              <w:rPr>
                <w:rFonts w:eastAsia="Times New Roman" w:cs="Arial"/>
                <w:color w:val="000000"/>
                <w:sz w:val="16"/>
                <w:szCs w:val="16"/>
              </w:rPr>
              <w:t>Rel-14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54DA"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4139A"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0BDB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A9C87" w14:textId="77777777" w:rsidR="00061339" w:rsidRDefault="00061339" w:rsidP="002275DB">
            <w:pPr>
              <w:rPr>
                <w:rFonts w:eastAsia="Times New Roman"/>
              </w:rPr>
            </w:pPr>
          </w:p>
        </w:tc>
      </w:tr>
      <w:tr w:rsidR="00061339" w14:paraId="21144ED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8ED12"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BC824" w14:textId="77777777" w:rsidR="00061339" w:rsidRDefault="00061339" w:rsidP="002275DB">
            <w:pPr>
              <w:rPr>
                <w:rFonts w:eastAsia="Times New Roman"/>
              </w:rPr>
            </w:pPr>
            <w:r>
              <w:rPr>
                <w:rFonts w:eastAsia="Times New Roman" w:cs="Arial"/>
                <w:color w:val="000000"/>
                <w:sz w:val="16"/>
                <w:szCs w:val="16"/>
              </w:rPr>
              <w:t>S2-211574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A0FFB"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3D040" w14:textId="77777777" w:rsidR="00061339" w:rsidRDefault="00061339" w:rsidP="002275DB">
            <w:pPr>
              <w:rPr>
                <w:rFonts w:eastAsia="Times New Roman"/>
              </w:rPr>
            </w:pPr>
            <w:r>
              <w:rPr>
                <w:rFonts w:eastAsia="Times New Roman" w:cs="Arial"/>
                <w:color w:val="000000"/>
                <w:sz w:val="16"/>
                <w:szCs w:val="16"/>
              </w:rPr>
              <w:t>23.228 CR1253 (Rel-15,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8E656"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96F33"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BCEF8" w14:textId="77777777" w:rsidR="00061339" w:rsidRDefault="00061339" w:rsidP="002275DB">
            <w:pPr>
              <w:rPr>
                <w:rFonts w:eastAsia="Times New Roman"/>
              </w:rPr>
            </w:pPr>
            <w:r>
              <w:rPr>
                <w:rFonts w:eastAsia="Times New Roman" w:cs="Arial"/>
                <w:color w:val="000000"/>
                <w:sz w:val="16"/>
                <w:szCs w:val="16"/>
              </w:rPr>
              <w:t>1253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FD8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3192E"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9BBF4" w14:textId="77777777" w:rsidR="00061339" w:rsidRDefault="00061339" w:rsidP="002275DB">
            <w:pPr>
              <w:rPr>
                <w:rFonts w:eastAsia="Times New Roman"/>
              </w:rPr>
            </w:pPr>
            <w:r>
              <w:rPr>
                <w:rFonts w:eastAsia="Times New Roman" w:cs="Arial"/>
                <w:color w:val="000000"/>
                <w:sz w:val="16"/>
                <w:szCs w:val="16"/>
              </w:rPr>
              <w:t>15.4.0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C22A1" w14:textId="77777777" w:rsidR="00061339" w:rsidRDefault="00061339" w:rsidP="002275DB">
            <w:pPr>
              <w:rPr>
                <w:rFonts w:eastAsia="Times New Roman"/>
              </w:rPr>
            </w:pPr>
            <w:r>
              <w:rPr>
                <w:rFonts w:eastAsia="Times New Roman"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97406"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4EC8F"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416C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96D57" w14:textId="77777777" w:rsidR="00061339" w:rsidRDefault="00061339" w:rsidP="002275DB">
            <w:pPr>
              <w:rPr>
                <w:rFonts w:eastAsia="Times New Roman"/>
              </w:rPr>
            </w:pPr>
          </w:p>
        </w:tc>
      </w:tr>
      <w:tr w:rsidR="00061339" w14:paraId="0CAADDB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061D9"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84F8" w14:textId="77777777" w:rsidR="00061339" w:rsidRDefault="00061339" w:rsidP="002275DB">
            <w:pPr>
              <w:rPr>
                <w:rFonts w:eastAsia="Times New Roman"/>
              </w:rPr>
            </w:pPr>
            <w:r>
              <w:rPr>
                <w:rFonts w:eastAsia="Times New Roman" w:cs="Arial"/>
                <w:color w:val="000000"/>
                <w:sz w:val="16"/>
                <w:szCs w:val="16"/>
              </w:rPr>
              <w:t>S2-211575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7EE58"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F6E0E" w14:textId="77777777" w:rsidR="00061339" w:rsidRDefault="00061339" w:rsidP="002275DB">
            <w:pPr>
              <w:rPr>
                <w:rFonts w:eastAsia="Times New Roman"/>
              </w:rPr>
            </w:pPr>
            <w:r>
              <w:rPr>
                <w:rFonts w:eastAsia="Times New Roman" w:cs="Arial"/>
                <w:color w:val="000000"/>
                <w:sz w:val="16"/>
                <w:szCs w:val="16"/>
              </w:rPr>
              <w:t>23.228 CR1254 (Rel-16,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DB885"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CB150"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B3296" w14:textId="77777777" w:rsidR="00061339" w:rsidRDefault="00061339" w:rsidP="002275DB">
            <w:pPr>
              <w:rPr>
                <w:rFonts w:eastAsia="Times New Roman"/>
              </w:rPr>
            </w:pPr>
            <w:r>
              <w:rPr>
                <w:rFonts w:eastAsia="Times New Roman" w:cs="Arial"/>
                <w:color w:val="000000"/>
                <w:sz w:val="16"/>
                <w:szCs w:val="16"/>
              </w:rPr>
              <w:t>1254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8D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75AD1"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CEDC" w14:textId="77777777" w:rsidR="00061339" w:rsidRDefault="00061339" w:rsidP="002275DB">
            <w:pPr>
              <w:rPr>
                <w:rFonts w:eastAsia="Times New Roman"/>
              </w:rPr>
            </w:pPr>
            <w:r>
              <w:rPr>
                <w:rFonts w:eastAsia="Times New Roman" w:cs="Arial"/>
                <w:color w:val="000000"/>
                <w:sz w:val="16"/>
                <w:szCs w:val="16"/>
              </w:rPr>
              <w:t>16.6.0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3739D"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70F86"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B6394"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8097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1F3A" w14:textId="77777777" w:rsidR="00061339" w:rsidRDefault="00061339" w:rsidP="002275DB">
            <w:pPr>
              <w:rPr>
                <w:rFonts w:eastAsia="Times New Roman"/>
              </w:rPr>
            </w:pPr>
          </w:p>
        </w:tc>
      </w:tr>
      <w:tr w:rsidR="00061339" w14:paraId="68AEEE5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8BA2E" w14:textId="77777777" w:rsidR="00061339" w:rsidRDefault="00061339" w:rsidP="002275DB">
            <w:pPr>
              <w:rPr>
                <w:rFonts w:eastAsia="Times New Roman"/>
                <w:sz w:val="24"/>
                <w:szCs w:val="24"/>
              </w:rPr>
            </w:pPr>
            <w:r>
              <w:rPr>
                <w:rFonts w:eastAsia="Times New Roman"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B447C" w14:textId="77777777" w:rsidR="00061339" w:rsidRDefault="00061339" w:rsidP="002275DB">
            <w:pPr>
              <w:rPr>
                <w:rFonts w:eastAsia="Times New Roman"/>
              </w:rPr>
            </w:pPr>
            <w:r>
              <w:rPr>
                <w:rFonts w:eastAsia="Times New Roman" w:cs="Arial"/>
                <w:color w:val="000000"/>
                <w:sz w:val="16"/>
                <w:szCs w:val="16"/>
              </w:rPr>
              <w:t>S2-211576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37B7"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4C43" w14:textId="77777777" w:rsidR="00061339" w:rsidRDefault="00061339" w:rsidP="002275DB">
            <w:pPr>
              <w:rPr>
                <w:rFonts w:eastAsia="Times New Roman"/>
              </w:rPr>
            </w:pPr>
            <w:r>
              <w:rPr>
                <w:rFonts w:eastAsia="Times New Roman" w:cs="Arial"/>
                <w:color w:val="000000"/>
                <w:sz w:val="16"/>
                <w:szCs w:val="16"/>
              </w:rPr>
              <w:t>23.228 CR1255 (Rel-17, 'A'): 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F6594"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C44B"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F4FCE" w14:textId="77777777" w:rsidR="00061339" w:rsidRDefault="00061339" w:rsidP="002275DB">
            <w:pPr>
              <w:rPr>
                <w:rFonts w:eastAsia="Times New Roman"/>
              </w:rPr>
            </w:pPr>
            <w:r>
              <w:rPr>
                <w:rFonts w:eastAsia="Times New Roman" w:cs="Arial"/>
                <w:color w:val="000000"/>
                <w:sz w:val="16"/>
                <w:szCs w:val="16"/>
              </w:rPr>
              <w:t>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574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3CE42"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C9FCF"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B818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4A36F"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EA42F" w14:textId="77777777" w:rsidR="00061339" w:rsidRDefault="00061339" w:rsidP="002275DB">
            <w:pPr>
              <w:rPr>
                <w:rFonts w:eastAsia="Times New Roman"/>
              </w:rPr>
            </w:pPr>
            <w:r>
              <w:rPr>
                <w:rFonts w:eastAsia="Times New Roman" w:cs="Arial"/>
                <w:color w:val="000000"/>
                <w:sz w:val="16"/>
                <w:szCs w:val="16"/>
              </w:rPr>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D3DC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880B8" w14:textId="77777777" w:rsidR="00061339" w:rsidRDefault="00061339" w:rsidP="002275DB">
            <w:pPr>
              <w:rPr>
                <w:rFonts w:eastAsia="Times New Roman"/>
              </w:rPr>
            </w:pPr>
          </w:p>
        </w:tc>
      </w:tr>
      <w:tr w:rsidR="00061339" w14:paraId="58E65E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A0467" w14:textId="77777777" w:rsidR="00061339" w:rsidRDefault="00061339" w:rsidP="002275DB">
            <w:pPr>
              <w:rPr>
                <w:rFonts w:eastAsia="Times New Roman"/>
                <w:sz w:val="24"/>
                <w:szCs w:val="24"/>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7AEDF" w14:textId="77777777" w:rsidR="00061339" w:rsidRDefault="00061339" w:rsidP="002275DB">
            <w:pPr>
              <w:rPr>
                <w:rFonts w:eastAsia="Times New Roman"/>
              </w:rPr>
            </w:pPr>
            <w:r>
              <w:rPr>
                <w:rFonts w:eastAsia="Times New Roman" w:cs="Arial"/>
                <w:color w:val="000000"/>
                <w:sz w:val="16"/>
                <w:szCs w:val="16"/>
              </w:rPr>
              <w:t>S2-211369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C777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074AF" w14:textId="77777777" w:rsidR="00061339" w:rsidRDefault="00061339" w:rsidP="002275DB">
            <w:pPr>
              <w:rPr>
                <w:rFonts w:eastAsia="Times New Roman"/>
              </w:rPr>
            </w:pPr>
            <w:r>
              <w:rPr>
                <w:rFonts w:eastAsia="Times New Roman" w:cs="Arial"/>
                <w:color w:val="000000"/>
                <w:sz w:val="16"/>
                <w:szCs w:val="16"/>
              </w:rPr>
              <w:t>Rel-14 CRs on Security Assurance Specification for 3GPP network products (SCAS)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956F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9D8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C751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4060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8609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E21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92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2CFBB" w14:textId="77777777" w:rsidR="00061339" w:rsidRDefault="00061339" w:rsidP="002275DB">
            <w:pPr>
              <w:rPr>
                <w:rFonts w:eastAsia="Times New Roman"/>
                <w:sz w:val="24"/>
                <w:szCs w:val="24"/>
              </w:rPr>
            </w:pPr>
            <w:r>
              <w:rPr>
                <w:rFonts w:eastAsia="Times New Roman" w:cs="Arial"/>
                <w:color w:val="000000"/>
                <w:sz w:val="16"/>
                <w:szCs w:val="16"/>
              </w:rPr>
              <w:t>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7F70D" w14:textId="77777777" w:rsidR="00061339" w:rsidRDefault="00061339" w:rsidP="002275DB">
            <w:pPr>
              <w:rPr>
                <w:rFonts w:eastAsia="Times New Roman"/>
              </w:rPr>
            </w:pPr>
            <w:r>
              <w:rPr>
                <w:rFonts w:eastAsia="Times New Roman" w:cs="Arial"/>
                <w:color w:val="000000"/>
                <w:sz w:val="16"/>
                <w:szCs w:val="16"/>
              </w:rPr>
              <w:t>CC#4: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777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C6CC9" w14:textId="77777777" w:rsidR="00061339" w:rsidRDefault="00061339" w:rsidP="002275DB">
            <w:pPr>
              <w:rPr>
                <w:rFonts w:eastAsia="Times New Roman"/>
              </w:rPr>
            </w:pPr>
          </w:p>
        </w:tc>
      </w:tr>
      <w:tr w:rsidR="00061339" w14:paraId="447225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205F8"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BCAAA" w14:textId="77777777" w:rsidR="00061339" w:rsidRDefault="00061339" w:rsidP="002275DB">
            <w:pPr>
              <w:rPr>
                <w:rFonts w:eastAsia="Times New Roman"/>
              </w:rPr>
            </w:pPr>
            <w:r>
              <w:rPr>
                <w:rFonts w:eastAsia="Times New Roman" w:cs="Arial"/>
                <w:color w:val="000000"/>
                <w:sz w:val="16"/>
                <w:szCs w:val="16"/>
              </w:rPr>
              <w:t>S2-211370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AD83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58481" w14:textId="77777777" w:rsidR="00061339" w:rsidRDefault="00061339" w:rsidP="002275DB">
            <w:pPr>
              <w:rPr>
                <w:rFonts w:eastAsia="Times New Roman"/>
              </w:rPr>
            </w:pPr>
            <w:r>
              <w:rPr>
                <w:rFonts w:eastAsia="Times New Roman"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9307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60D4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7CC1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D2E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ADB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55C8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AA81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045E9" w14:textId="77777777" w:rsidR="00061339" w:rsidRDefault="00061339" w:rsidP="002275DB">
            <w:pPr>
              <w:rPr>
                <w:rFonts w:eastAsia="Times New Roman"/>
                <w:sz w:val="24"/>
                <w:szCs w:val="24"/>
              </w:rPr>
            </w:pPr>
            <w:r>
              <w:rPr>
                <w:rFonts w:eastAsia="Times New Roman" w:cs="Arial"/>
                <w:color w:val="000000"/>
                <w:sz w:val="16"/>
                <w:szCs w:val="16"/>
              </w:rPr>
              <w:t>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6F2A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6F56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19EB3" w14:textId="77777777" w:rsidR="00061339" w:rsidRDefault="00061339" w:rsidP="002275DB">
            <w:pPr>
              <w:rPr>
                <w:rFonts w:eastAsia="Times New Roman"/>
              </w:rPr>
            </w:pPr>
          </w:p>
        </w:tc>
      </w:tr>
      <w:tr w:rsidR="00061339" w14:paraId="2AA348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4BF78"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25369" w14:textId="77777777" w:rsidR="00061339" w:rsidRDefault="00061339" w:rsidP="002275DB">
            <w:pPr>
              <w:rPr>
                <w:rFonts w:eastAsia="Times New Roman"/>
              </w:rPr>
            </w:pPr>
            <w:r>
              <w:rPr>
                <w:rFonts w:eastAsia="Times New Roman" w:cs="Arial"/>
                <w:color w:val="000000"/>
                <w:sz w:val="16"/>
                <w:szCs w:val="16"/>
              </w:rPr>
              <w:t>S2-211376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69D7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B7AB" w14:textId="77777777" w:rsidR="00061339" w:rsidRDefault="00061339" w:rsidP="002275DB">
            <w:pPr>
              <w:rPr>
                <w:rFonts w:eastAsia="Times New Roman"/>
              </w:rPr>
            </w:pPr>
            <w:r>
              <w:rPr>
                <w:rFonts w:eastAsia="Times New Roman" w:cs="Arial"/>
                <w:color w:val="000000"/>
                <w:sz w:val="16"/>
                <w:szCs w:val="16"/>
              </w:rPr>
              <w:t>Rel-15 CRs on MC Security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D6C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7E7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BCE1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DF2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43B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811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2560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AF795" w14:textId="77777777" w:rsidR="00061339" w:rsidRDefault="00061339" w:rsidP="002275DB">
            <w:pPr>
              <w:rPr>
                <w:rFonts w:eastAsia="Times New Roman"/>
                <w:sz w:val="24"/>
                <w:szCs w:val="24"/>
              </w:rPr>
            </w:pPr>
            <w:r>
              <w:rPr>
                <w:rFonts w:eastAsia="Times New Roman" w:cs="Arial"/>
                <w:color w:val="000000"/>
                <w:sz w:val="16"/>
                <w:szCs w:val="16"/>
              </w:rPr>
              <w:t>eMCSec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8B99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5957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524D8" w14:textId="77777777" w:rsidR="00061339" w:rsidRDefault="00061339" w:rsidP="002275DB">
            <w:pPr>
              <w:rPr>
                <w:rFonts w:eastAsia="Times New Roman"/>
              </w:rPr>
            </w:pPr>
          </w:p>
        </w:tc>
      </w:tr>
      <w:tr w:rsidR="00061339" w14:paraId="664028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24B9D" w14:textId="77777777" w:rsidR="00061339" w:rsidRDefault="00061339" w:rsidP="002275D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BA006" w14:textId="77777777" w:rsidR="00061339" w:rsidRDefault="00061339" w:rsidP="002275DB">
            <w:pPr>
              <w:rPr>
                <w:rFonts w:eastAsia="Times New Roman"/>
              </w:rPr>
            </w:pPr>
            <w:r>
              <w:rPr>
                <w:rFonts w:eastAsia="Times New Roman" w:cs="Arial"/>
                <w:color w:val="000000"/>
                <w:sz w:val="16"/>
                <w:szCs w:val="16"/>
              </w:rPr>
              <w:t>S2-211456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E5C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A4788" w14:textId="77777777" w:rsidR="00061339" w:rsidRDefault="00061339" w:rsidP="002275DB">
            <w:pPr>
              <w:rPr>
                <w:rFonts w:eastAsia="Times New Roman"/>
              </w:rPr>
            </w:pPr>
            <w:r>
              <w:rPr>
                <w:rFonts w:eastAsia="Times New Roman" w:cs="Arial"/>
                <w:color w:val="000000"/>
                <w:sz w:val="16"/>
                <w:szCs w:val="16"/>
              </w:rPr>
              <w:t>Rel-15 CRs on Management and orchestration of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6FB6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6A35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3FD3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525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9C4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91B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FFE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02FBA" w14:textId="77777777" w:rsidR="00061339" w:rsidRDefault="00061339" w:rsidP="002275DB">
            <w:pPr>
              <w:rPr>
                <w:rFonts w:eastAsia="Times New Roman"/>
                <w:sz w:val="24"/>
                <w:szCs w:val="24"/>
              </w:rPr>
            </w:pPr>
            <w:r>
              <w:rPr>
                <w:rFonts w:eastAsia="Times New Roman" w:cs="Arial"/>
                <w:color w:val="000000"/>
                <w:sz w:val="16"/>
                <w:szCs w:val="16"/>
              </w:rPr>
              <w:t>NETSLICE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B15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7F88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53DCA" w14:textId="77777777" w:rsidR="00061339" w:rsidRDefault="00061339" w:rsidP="002275DB">
            <w:pPr>
              <w:rPr>
                <w:rFonts w:eastAsia="Times New Roman"/>
              </w:rPr>
            </w:pPr>
          </w:p>
        </w:tc>
      </w:tr>
      <w:tr w:rsidR="00061339" w14:paraId="38C32E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CBB37" w14:textId="77777777" w:rsidR="00061339" w:rsidRDefault="00061339" w:rsidP="002275DB">
            <w:pPr>
              <w:rPr>
                <w:rFonts w:eastAsia="Times New Roman"/>
                <w:sz w:val="24"/>
                <w:szCs w:val="24"/>
              </w:rPr>
            </w:pPr>
            <w:r>
              <w:rPr>
                <w:rFonts w:eastAsia="Times New Roman" w:cs="Arial"/>
                <w:color w:val="000000"/>
                <w:sz w:val="16"/>
                <w:szCs w:val="16"/>
              </w:rPr>
              <w:lastRenderedPageBreak/>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6F4FC" w14:textId="77777777" w:rsidR="00061339" w:rsidRDefault="00061339" w:rsidP="002275DB">
            <w:pPr>
              <w:rPr>
                <w:rFonts w:eastAsia="Times New Roman"/>
              </w:rPr>
            </w:pPr>
            <w:r>
              <w:rPr>
                <w:rFonts w:eastAsia="Times New Roman" w:cs="Arial"/>
                <w:color w:val="000000"/>
                <w:sz w:val="16"/>
                <w:szCs w:val="16"/>
              </w:rPr>
              <w:t>S2-211478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56B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97FC7" w14:textId="77777777" w:rsidR="00061339" w:rsidRDefault="00061339" w:rsidP="002275DB">
            <w:pPr>
              <w:rPr>
                <w:rFonts w:eastAsia="Times New Roman"/>
              </w:rPr>
            </w:pPr>
            <w:r>
              <w:rPr>
                <w:rFonts w:eastAsia="Times New Roman"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7DD7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724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F096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981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A272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CFD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5B00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F96CD" w14:textId="77777777" w:rsidR="00061339" w:rsidRDefault="00061339" w:rsidP="002275DB">
            <w:pPr>
              <w:rPr>
                <w:rFonts w:eastAsia="Times New Roman"/>
                <w:sz w:val="24"/>
                <w:szCs w:val="24"/>
              </w:rPr>
            </w:pPr>
            <w:r>
              <w:rPr>
                <w:rFonts w:eastAsia="Times New Roman" w:cs="Arial"/>
                <w:color w:val="000000"/>
                <w:sz w:val="16"/>
                <w:szCs w:val="16"/>
              </w:rPr>
              <w:t>NETSLICE-5GNRM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8F32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5710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E8439" w14:textId="77777777" w:rsidR="00061339" w:rsidRDefault="00061339" w:rsidP="002275DB">
            <w:pPr>
              <w:rPr>
                <w:rFonts w:eastAsia="Times New Roman"/>
              </w:rPr>
            </w:pPr>
          </w:p>
        </w:tc>
      </w:tr>
      <w:tr w:rsidR="00061339" w14:paraId="57EBEB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38D79"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72475" w14:textId="77777777" w:rsidR="00061339" w:rsidRDefault="00061339" w:rsidP="002275DB">
            <w:pPr>
              <w:rPr>
                <w:rFonts w:eastAsia="Times New Roman"/>
              </w:rPr>
            </w:pPr>
            <w:r>
              <w:rPr>
                <w:rFonts w:eastAsia="Times New Roman" w:cs="Arial"/>
                <w:color w:val="000000"/>
                <w:sz w:val="16"/>
                <w:szCs w:val="16"/>
              </w:rPr>
              <w:t>S2-211564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EA3F9"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70E1" w14:textId="77777777" w:rsidR="00061339" w:rsidRDefault="00061339" w:rsidP="002275DB">
            <w:pPr>
              <w:rPr>
                <w:rFonts w:eastAsia="Times New Roman"/>
              </w:rPr>
            </w:pPr>
            <w:r>
              <w:rPr>
                <w:rFonts w:eastAsia="Times New Roman" w:cs="Arial"/>
                <w:color w:val="000000"/>
                <w:sz w:val="16"/>
                <w:szCs w:val="16"/>
              </w:rPr>
              <w:t>Discussion related to SP-211377 on removal of unspecified expiration of AV in 5G AKA in Rel-16 and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5762"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16F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66C0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224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1D5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1178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0A2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54B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D7385" w14:textId="77777777" w:rsidR="00061339" w:rsidRDefault="00061339" w:rsidP="002275DB">
            <w:pPr>
              <w:rPr>
                <w:rFonts w:eastAsia="Times New Roman"/>
                <w:sz w:val="24"/>
                <w:szCs w:val="24"/>
              </w:rPr>
            </w:pPr>
            <w:r>
              <w:rPr>
                <w:rFonts w:eastAsia="Times New Roman" w:cs="Arial"/>
                <w:color w:val="000000"/>
                <w:sz w:val="16"/>
                <w:szCs w:val="16"/>
              </w:rPr>
              <w:t>Proposes sending 33.501 CR1218R1 and 33.501 CR1219R1 in CR Pack SP-211377 back to SA WG3. CC#2: For further discussion. CC#4: companies to discuss and provide a clarification of the required responsibilities for TSG SA#95-e.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573E2"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B7247" w14:textId="77777777" w:rsidR="00061339" w:rsidRDefault="00061339" w:rsidP="002275DB">
            <w:pPr>
              <w:rPr>
                <w:rFonts w:eastAsia="Times New Roman"/>
              </w:rPr>
            </w:pPr>
          </w:p>
        </w:tc>
      </w:tr>
      <w:tr w:rsidR="00061339" w14:paraId="3FC48F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63D94"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50C0A" w14:textId="77777777" w:rsidR="00061339" w:rsidRDefault="00061339" w:rsidP="002275DB">
            <w:pPr>
              <w:rPr>
                <w:rFonts w:eastAsia="Times New Roman"/>
              </w:rPr>
            </w:pPr>
            <w:r>
              <w:rPr>
                <w:rFonts w:eastAsia="Times New Roman" w:cs="Arial"/>
                <w:color w:val="000000"/>
                <w:sz w:val="16"/>
                <w:szCs w:val="16"/>
              </w:rPr>
              <w:t>S2-211377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BBB1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54AED" w14:textId="77777777" w:rsidR="00061339" w:rsidRDefault="00061339" w:rsidP="002275D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863C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7AE1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F87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26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884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52A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9536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21D7D" w14:textId="77777777" w:rsidR="00061339" w:rsidRDefault="00061339" w:rsidP="002275D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23AA5" w14:textId="77777777" w:rsidR="00061339" w:rsidRDefault="00061339" w:rsidP="002275DB">
            <w:pPr>
              <w:rPr>
                <w:rFonts w:eastAsia="Times New Roman"/>
              </w:rPr>
            </w:pPr>
            <w:r>
              <w:rPr>
                <w:rFonts w:eastAsia="Times New Roman" w:cs="Arial"/>
                <w:color w:val="000000"/>
                <w:sz w:val="16"/>
                <w:szCs w:val="16"/>
              </w:rPr>
              <w:t>SP-211564 proposes sending 33.501 CR1218R1 and 33.501 CR1219R1 back to SA WG3. CC#2: For further discussion. CC#4: These CRs were returned to SA WG3.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0BDE9"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251B0" w14:textId="77777777" w:rsidR="00061339" w:rsidRDefault="00061339" w:rsidP="002275DB">
            <w:pPr>
              <w:rPr>
                <w:rFonts w:eastAsia="Times New Roman"/>
              </w:rPr>
            </w:pPr>
          </w:p>
        </w:tc>
      </w:tr>
      <w:tr w:rsidR="00061339" w14:paraId="2D9192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999CB"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E03CC" w14:textId="77777777" w:rsidR="00061339" w:rsidRDefault="00061339" w:rsidP="002275DB">
            <w:pPr>
              <w:rPr>
                <w:rFonts w:eastAsia="Times New Roman"/>
              </w:rPr>
            </w:pPr>
            <w:r>
              <w:rPr>
                <w:rFonts w:eastAsia="Times New Roman" w:cs="Arial"/>
                <w:color w:val="000000"/>
                <w:sz w:val="16"/>
                <w:szCs w:val="16"/>
              </w:rPr>
              <w:t>S2-211495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4771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A4A62" w14:textId="77777777" w:rsidR="00061339" w:rsidRDefault="00061339" w:rsidP="002275DB">
            <w:pPr>
              <w:rPr>
                <w:rFonts w:eastAsia="Times New Roman"/>
              </w:rPr>
            </w:pPr>
            <w:r>
              <w:rPr>
                <w:rFonts w:eastAsia="Times New Roman" w:cs="Arial"/>
                <w:color w:val="000000"/>
                <w:sz w:val="16"/>
                <w:szCs w:val="16"/>
              </w:rPr>
              <w:t>Stage 1 CRs on QoS_Mon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469F2"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1224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0FC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058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9A9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B2E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36A4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0B26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820D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167C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7C8DD" w14:textId="77777777" w:rsidR="00061339" w:rsidRDefault="00061339" w:rsidP="002275DB">
            <w:pPr>
              <w:rPr>
                <w:rFonts w:eastAsia="Times New Roman"/>
              </w:rPr>
            </w:pPr>
          </w:p>
        </w:tc>
      </w:tr>
      <w:tr w:rsidR="00061339" w14:paraId="5F6BCA7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7D518"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6CA1D" w14:textId="77777777" w:rsidR="00061339" w:rsidRDefault="00061339" w:rsidP="002275DB">
            <w:pPr>
              <w:rPr>
                <w:rFonts w:eastAsia="Times New Roman"/>
              </w:rPr>
            </w:pPr>
            <w:r>
              <w:rPr>
                <w:rFonts w:eastAsia="Times New Roman" w:cs="Arial"/>
                <w:color w:val="000000"/>
                <w:sz w:val="16"/>
                <w:szCs w:val="16"/>
              </w:rPr>
              <w:t>S2-211499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4B6E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A1CEE" w14:textId="77777777" w:rsidR="00061339" w:rsidRDefault="00061339" w:rsidP="002275DB">
            <w:pPr>
              <w:rPr>
                <w:rFonts w:eastAsia="Times New Roman"/>
              </w:rPr>
            </w:pPr>
            <w:r>
              <w:rPr>
                <w:rFonts w:eastAsia="Times New Roman" w:cs="Arial"/>
                <w:color w:val="000000"/>
                <w:sz w:val="16"/>
                <w:szCs w:val="16"/>
              </w:rPr>
              <w:t>Stage 1 CRs on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49BD8"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8EF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7E64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2D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7F6B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0AF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A9CD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FAB8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9E6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098C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EF73" w14:textId="77777777" w:rsidR="00061339" w:rsidRDefault="00061339" w:rsidP="002275DB">
            <w:pPr>
              <w:rPr>
                <w:rFonts w:eastAsia="Times New Roman"/>
              </w:rPr>
            </w:pPr>
          </w:p>
        </w:tc>
      </w:tr>
      <w:tr w:rsidR="00061339" w14:paraId="5574B8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43B0F"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A9A58" w14:textId="77777777" w:rsidR="00061339" w:rsidRDefault="00061339" w:rsidP="002275DB">
            <w:pPr>
              <w:rPr>
                <w:rFonts w:eastAsia="Times New Roman"/>
              </w:rPr>
            </w:pPr>
            <w:r>
              <w:rPr>
                <w:rFonts w:eastAsia="Times New Roman" w:cs="Arial"/>
                <w:color w:val="000000"/>
                <w:sz w:val="16"/>
                <w:szCs w:val="16"/>
              </w:rPr>
              <w:t>S2-211271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0116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7E0A1" w14:textId="77777777" w:rsidR="00061339" w:rsidRDefault="00061339" w:rsidP="002275DB">
            <w:pPr>
              <w:rPr>
                <w:rFonts w:eastAsia="Times New Roman"/>
              </w:rPr>
            </w:pPr>
            <w:r>
              <w:rPr>
                <w:rFonts w:eastAsia="Times New Roman" w:cs="Arial"/>
                <w:color w:val="000000"/>
                <w:sz w:val="16"/>
                <w:szCs w:val="16"/>
              </w:rPr>
              <w:t>CRs on RACS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1360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D8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049E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FBCD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C7E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C66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37E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619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67D6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6136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497EA" w14:textId="77777777" w:rsidR="00061339" w:rsidRDefault="00061339" w:rsidP="002275DB">
            <w:pPr>
              <w:rPr>
                <w:rFonts w:eastAsia="Times New Roman"/>
              </w:rPr>
            </w:pPr>
          </w:p>
        </w:tc>
      </w:tr>
      <w:tr w:rsidR="00061339" w14:paraId="6483D2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87DBF"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CF40E" w14:textId="77777777" w:rsidR="00061339" w:rsidRDefault="00061339" w:rsidP="002275DB">
            <w:pPr>
              <w:rPr>
                <w:rFonts w:eastAsia="Times New Roman"/>
              </w:rPr>
            </w:pPr>
            <w:r>
              <w:rPr>
                <w:rFonts w:eastAsia="Times New Roman" w:cs="Arial"/>
                <w:color w:val="000000"/>
                <w:sz w:val="16"/>
                <w:szCs w:val="16"/>
              </w:rPr>
              <w:t>S2-211272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BE0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65042" w14:textId="77777777" w:rsidR="00061339" w:rsidRDefault="00061339" w:rsidP="002275DB">
            <w:pPr>
              <w:rPr>
                <w:rFonts w:eastAsia="Times New Roman"/>
              </w:rPr>
            </w:pPr>
            <w:r>
              <w:rPr>
                <w:rFonts w:eastAsia="Times New Roman" w:cs="Arial"/>
                <w:color w:val="000000"/>
                <w:sz w:val="16"/>
                <w:szCs w:val="16"/>
              </w:rPr>
              <w:t>CR on ATSSS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1F0E3"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2E02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DE7A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D91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835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AF6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D1D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1D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ED8F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7205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FF5C1" w14:textId="77777777" w:rsidR="00061339" w:rsidRDefault="00061339" w:rsidP="002275DB">
            <w:pPr>
              <w:rPr>
                <w:rFonts w:eastAsia="Times New Roman"/>
              </w:rPr>
            </w:pPr>
          </w:p>
        </w:tc>
      </w:tr>
      <w:tr w:rsidR="00061339" w14:paraId="00FC75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4BC24"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6D65" w14:textId="77777777" w:rsidR="00061339" w:rsidRDefault="00061339" w:rsidP="002275DB">
            <w:pPr>
              <w:rPr>
                <w:rFonts w:eastAsia="Times New Roman"/>
              </w:rPr>
            </w:pPr>
            <w:r>
              <w:rPr>
                <w:rFonts w:eastAsia="Times New Roman" w:cs="Arial"/>
                <w:color w:val="000000"/>
                <w:sz w:val="16"/>
                <w:szCs w:val="16"/>
              </w:rPr>
              <w:t>S2-211273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B9E0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92576" w14:textId="77777777" w:rsidR="00061339" w:rsidRDefault="00061339" w:rsidP="002275DB">
            <w:pPr>
              <w:rPr>
                <w:rFonts w:eastAsia="Times New Roman"/>
              </w:rPr>
            </w:pPr>
            <w:r>
              <w:rPr>
                <w:rFonts w:eastAsia="Times New Roman" w:cs="Arial"/>
                <w:color w:val="000000"/>
                <w:sz w:val="16"/>
                <w:szCs w:val="16"/>
              </w:rPr>
              <w:t>CRs on 5G_eLCS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F1A4C"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0CE5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7EB3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87F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2FE4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1BC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55B4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C1D0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21B5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EA56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B417E" w14:textId="77777777" w:rsidR="00061339" w:rsidRDefault="00061339" w:rsidP="002275DB">
            <w:pPr>
              <w:rPr>
                <w:rFonts w:eastAsia="Times New Roman"/>
              </w:rPr>
            </w:pPr>
          </w:p>
        </w:tc>
      </w:tr>
      <w:tr w:rsidR="00061339" w14:paraId="681CBDA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1BFD7"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98D72" w14:textId="77777777" w:rsidR="00061339" w:rsidRDefault="00061339" w:rsidP="002275DB">
            <w:pPr>
              <w:rPr>
                <w:rFonts w:eastAsia="Times New Roman"/>
              </w:rPr>
            </w:pPr>
            <w:r>
              <w:rPr>
                <w:rFonts w:eastAsia="Times New Roman" w:cs="Arial"/>
                <w:color w:val="000000"/>
                <w:sz w:val="16"/>
                <w:szCs w:val="16"/>
              </w:rPr>
              <w:t>S2-211274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3AD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1F736" w14:textId="77777777" w:rsidR="00061339" w:rsidRDefault="00061339" w:rsidP="002275DB">
            <w:pPr>
              <w:rPr>
                <w:rFonts w:eastAsia="Times New Roman"/>
              </w:rPr>
            </w:pPr>
            <w:r>
              <w:rPr>
                <w:rFonts w:eastAsia="Times New Roman" w:cs="Arial"/>
                <w:color w:val="000000"/>
                <w:sz w:val="16"/>
                <w:szCs w:val="16"/>
              </w:rPr>
              <w:t>CRs on 5WWC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5B9C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57F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F64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3C5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EEC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30EB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96B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143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00A3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505F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1FB90" w14:textId="77777777" w:rsidR="00061339" w:rsidRDefault="00061339" w:rsidP="002275DB">
            <w:pPr>
              <w:rPr>
                <w:rFonts w:eastAsia="Times New Roman"/>
              </w:rPr>
            </w:pPr>
          </w:p>
        </w:tc>
      </w:tr>
      <w:tr w:rsidR="00061339" w14:paraId="5FC8C42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53ACA" w14:textId="77777777" w:rsidR="00061339" w:rsidRDefault="00061339" w:rsidP="002275DB">
            <w:pPr>
              <w:rPr>
                <w:rFonts w:eastAsia="Times New Roman"/>
                <w:sz w:val="24"/>
                <w:szCs w:val="24"/>
              </w:rPr>
            </w:pPr>
            <w:r>
              <w:rPr>
                <w:rFonts w:eastAsia="Times New Roman"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D1FEA" w14:textId="77777777" w:rsidR="00061339" w:rsidRDefault="00061339" w:rsidP="002275DB">
            <w:pPr>
              <w:rPr>
                <w:rFonts w:eastAsia="Times New Roman"/>
              </w:rPr>
            </w:pPr>
            <w:r>
              <w:rPr>
                <w:rFonts w:eastAsia="Times New Roman" w:cs="Arial"/>
                <w:color w:val="000000"/>
                <w:sz w:val="16"/>
                <w:szCs w:val="16"/>
              </w:rPr>
              <w:t>S2-211275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E274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4BAE2" w14:textId="77777777" w:rsidR="00061339" w:rsidRDefault="00061339" w:rsidP="002275DB">
            <w:pPr>
              <w:rPr>
                <w:rFonts w:eastAsia="Times New Roman"/>
              </w:rPr>
            </w:pPr>
            <w:r>
              <w:rPr>
                <w:rFonts w:eastAsia="Times New Roman" w:cs="Arial"/>
                <w:color w:val="000000"/>
                <w:sz w:val="16"/>
                <w:szCs w:val="16"/>
              </w:rPr>
              <w:t>CRs on eNA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25AE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516F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0036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EC3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0C4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C75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6BF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181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3107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C2A4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EDFB3" w14:textId="77777777" w:rsidR="00061339" w:rsidRDefault="00061339" w:rsidP="002275DB">
            <w:pPr>
              <w:rPr>
                <w:rFonts w:eastAsia="Times New Roman"/>
              </w:rPr>
            </w:pPr>
          </w:p>
        </w:tc>
      </w:tr>
      <w:tr w:rsidR="00061339" w14:paraId="21093C0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AA646"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9A08B" w14:textId="77777777" w:rsidR="00061339" w:rsidRDefault="00061339" w:rsidP="002275DB">
            <w:pPr>
              <w:rPr>
                <w:rFonts w:eastAsia="Times New Roman"/>
              </w:rPr>
            </w:pPr>
            <w:r>
              <w:rPr>
                <w:rFonts w:eastAsia="Times New Roman" w:cs="Arial"/>
                <w:color w:val="000000"/>
                <w:sz w:val="16"/>
                <w:szCs w:val="16"/>
              </w:rPr>
              <w:t>S2-211276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101E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23203"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CRs on ETSUN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5810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468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07B0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DA97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C25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F6FE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531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0D4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4EF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937F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5D214" w14:textId="77777777" w:rsidR="00061339" w:rsidRDefault="00061339" w:rsidP="002275DB">
            <w:pPr>
              <w:rPr>
                <w:rFonts w:eastAsia="Times New Roman"/>
              </w:rPr>
            </w:pPr>
          </w:p>
        </w:tc>
      </w:tr>
      <w:tr w:rsidR="00061339" w14:paraId="17ECA4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1C969"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8C9AA" w14:textId="77777777" w:rsidR="00061339" w:rsidRDefault="00061339" w:rsidP="002275DB">
            <w:pPr>
              <w:rPr>
                <w:rFonts w:eastAsia="Times New Roman"/>
              </w:rPr>
            </w:pPr>
            <w:r>
              <w:rPr>
                <w:rFonts w:eastAsia="Times New Roman" w:cs="Arial"/>
                <w:color w:val="000000"/>
                <w:sz w:val="16"/>
                <w:szCs w:val="16"/>
              </w:rPr>
              <w:t>S2-211277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D56C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7BA5B" w14:textId="77777777" w:rsidR="00061339" w:rsidRDefault="00061339" w:rsidP="002275DB">
            <w:pPr>
              <w:rPr>
                <w:rFonts w:eastAsia="Times New Roman"/>
              </w:rPr>
            </w:pPr>
            <w:r>
              <w:rPr>
                <w:rFonts w:eastAsia="Times New Roman" w:cs="Arial"/>
                <w:color w:val="000000"/>
                <w:sz w:val="16"/>
                <w:szCs w:val="16"/>
              </w:rPr>
              <w:t>CRs on eV2XARC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524A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AF9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B01C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F10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7FB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D32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8DD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DE46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F332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B52A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0D44" w14:textId="77777777" w:rsidR="00061339" w:rsidRDefault="00061339" w:rsidP="002275DB">
            <w:pPr>
              <w:rPr>
                <w:rFonts w:eastAsia="Times New Roman"/>
              </w:rPr>
            </w:pPr>
          </w:p>
        </w:tc>
      </w:tr>
      <w:tr w:rsidR="00061339" w14:paraId="763549F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072B5"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D7547" w14:textId="77777777" w:rsidR="00061339" w:rsidRDefault="00061339" w:rsidP="002275DB">
            <w:pPr>
              <w:rPr>
                <w:rFonts w:eastAsia="Times New Roman"/>
              </w:rPr>
            </w:pPr>
            <w:r>
              <w:rPr>
                <w:rFonts w:eastAsia="Times New Roman" w:cs="Arial"/>
                <w:color w:val="000000"/>
                <w:sz w:val="16"/>
                <w:szCs w:val="16"/>
              </w:rPr>
              <w:t>S2-211278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8F17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37548" w14:textId="77777777" w:rsidR="00061339" w:rsidRDefault="00061339" w:rsidP="002275DB">
            <w:pPr>
              <w:rPr>
                <w:rFonts w:eastAsia="Times New Roman"/>
              </w:rPr>
            </w:pPr>
            <w:r>
              <w:rPr>
                <w:rFonts w:eastAsia="Times New Roman" w:cs="Arial"/>
                <w:color w:val="000000"/>
                <w:sz w:val="16"/>
                <w:szCs w:val="16"/>
              </w:rPr>
              <w:t>CRs on Vertical_LAN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7474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7A1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2DF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5F3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024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753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6B62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7492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BD4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031A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D7384" w14:textId="77777777" w:rsidR="00061339" w:rsidRDefault="00061339" w:rsidP="002275DB">
            <w:pPr>
              <w:rPr>
                <w:rFonts w:eastAsia="Times New Roman"/>
              </w:rPr>
            </w:pPr>
          </w:p>
        </w:tc>
      </w:tr>
      <w:tr w:rsidR="00061339" w14:paraId="1F9A1E5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49A92"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AC934" w14:textId="77777777" w:rsidR="00061339" w:rsidRDefault="00061339" w:rsidP="002275DB">
            <w:pPr>
              <w:rPr>
                <w:rFonts w:eastAsia="Times New Roman"/>
              </w:rPr>
            </w:pPr>
            <w:r>
              <w:rPr>
                <w:rFonts w:eastAsia="Times New Roman" w:cs="Arial"/>
                <w:color w:val="000000"/>
                <w:sz w:val="16"/>
                <w:szCs w:val="16"/>
              </w:rPr>
              <w:t>S2-211279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5949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2A113" w14:textId="77777777" w:rsidR="00061339" w:rsidRDefault="00061339" w:rsidP="002275DB">
            <w:pPr>
              <w:rPr>
                <w:rFonts w:eastAsia="Times New Roman"/>
              </w:rPr>
            </w:pPr>
            <w:r>
              <w:rPr>
                <w:rFonts w:eastAsia="Times New Roman" w:cs="Arial"/>
                <w:color w:val="000000"/>
                <w:sz w:val="16"/>
                <w:szCs w:val="16"/>
              </w:rPr>
              <w:t>CRs on TEI16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A3A8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44B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0DF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977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0B3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BF2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FD6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F84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6BDF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353A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CDEBE" w14:textId="77777777" w:rsidR="00061339" w:rsidRDefault="00061339" w:rsidP="002275DB">
            <w:pPr>
              <w:rPr>
                <w:rFonts w:eastAsia="Times New Roman"/>
              </w:rPr>
            </w:pPr>
          </w:p>
        </w:tc>
      </w:tr>
      <w:tr w:rsidR="00061339" w14:paraId="7EFC01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A474B"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DECBA" w14:textId="77777777" w:rsidR="00061339" w:rsidRDefault="00061339" w:rsidP="002275DB">
            <w:pPr>
              <w:rPr>
                <w:rFonts w:eastAsia="Times New Roman"/>
              </w:rPr>
            </w:pPr>
            <w:r>
              <w:rPr>
                <w:rFonts w:eastAsia="Times New Roman" w:cs="Arial"/>
                <w:color w:val="000000"/>
                <w:sz w:val="16"/>
                <w:szCs w:val="16"/>
              </w:rPr>
              <w:t>S2-211380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F656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0EA7F" w14:textId="77777777" w:rsidR="00061339" w:rsidRDefault="00061339" w:rsidP="002275DB">
            <w:pPr>
              <w:rPr>
                <w:rFonts w:eastAsia="Times New Roman"/>
              </w:rPr>
            </w:pPr>
            <w:r>
              <w:rPr>
                <w:rFonts w:eastAsia="Times New Roman" w:cs="Arial"/>
                <w:color w:val="000000"/>
                <w:sz w:val="16"/>
                <w:szCs w:val="16"/>
              </w:rPr>
              <w:t>Rel-16 CRs on Security for 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0BCB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4834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C5F7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6D53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F2E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5A8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D1A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71335" w14:textId="77777777" w:rsidR="00061339" w:rsidRDefault="00061339" w:rsidP="002275DB">
            <w:pPr>
              <w:rPr>
                <w:rFonts w:eastAsia="Times New Roman"/>
                <w:sz w:val="24"/>
                <w:szCs w:val="24"/>
              </w:rPr>
            </w:pPr>
            <w:r>
              <w:rPr>
                <w:rFonts w:eastAsia="Times New Roman" w:cs="Arial"/>
                <w:color w:val="000000"/>
                <w:sz w:val="16"/>
                <w:szCs w:val="16"/>
              </w:rPr>
              <w:t>NR_IAB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8B69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18CA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CEB4E" w14:textId="77777777" w:rsidR="00061339" w:rsidRDefault="00061339" w:rsidP="002275DB">
            <w:pPr>
              <w:rPr>
                <w:rFonts w:eastAsia="Times New Roman"/>
              </w:rPr>
            </w:pPr>
          </w:p>
        </w:tc>
      </w:tr>
      <w:tr w:rsidR="00061339" w14:paraId="3ED4F7E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4AA37"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2C416" w14:textId="77777777" w:rsidR="00061339" w:rsidRDefault="00061339" w:rsidP="002275DB">
            <w:pPr>
              <w:rPr>
                <w:rFonts w:eastAsia="Times New Roman"/>
              </w:rPr>
            </w:pPr>
            <w:r>
              <w:rPr>
                <w:rFonts w:eastAsia="Times New Roman" w:cs="Arial"/>
                <w:color w:val="000000"/>
                <w:sz w:val="16"/>
                <w:szCs w:val="16"/>
              </w:rPr>
              <w:t>S2-211381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9847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BA878" w14:textId="77777777" w:rsidR="00061339" w:rsidRDefault="00061339" w:rsidP="002275DB">
            <w:pPr>
              <w:rPr>
                <w:rFonts w:eastAsia="Times New Roman"/>
              </w:rPr>
            </w:pPr>
            <w:r>
              <w:rPr>
                <w:rFonts w:eastAsia="Times New Roman"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AB1E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7A82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A09A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020D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85FD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F0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95B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C672B" w14:textId="77777777" w:rsidR="00061339" w:rsidRDefault="00061339" w:rsidP="002275DB">
            <w:pPr>
              <w:rPr>
                <w:rFonts w:eastAsia="Times New Roman"/>
                <w:sz w:val="24"/>
                <w:szCs w:val="24"/>
              </w:rPr>
            </w:pPr>
            <w:r>
              <w:rPr>
                <w:rFonts w:eastAsia="Times New Roman" w:cs="Arial"/>
                <w:color w:val="000000"/>
                <w:sz w:val="16"/>
                <w:szCs w:val="16"/>
              </w:rPr>
              <w:t>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EC6B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A627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0AFCC" w14:textId="77777777" w:rsidR="00061339" w:rsidRDefault="00061339" w:rsidP="002275DB">
            <w:pPr>
              <w:rPr>
                <w:rFonts w:eastAsia="Times New Roman"/>
              </w:rPr>
            </w:pPr>
          </w:p>
        </w:tc>
      </w:tr>
      <w:tr w:rsidR="00061339" w14:paraId="48BE751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74E1C"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C3EF1" w14:textId="77777777" w:rsidR="00061339" w:rsidRDefault="00061339" w:rsidP="002275DB">
            <w:pPr>
              <w:rPr>
                <w:rFonts w:eastAsia="Times New Roman"/>
              </w:rPr>
            </w:pPr>
            <w:r>
              <w:rPr>
                <w:rFonts w:eastAsia="Times New Roman" w:cs="Arial"/>
                <w:color w:val="000000"/>
                <w:sz w:val="16"/>
                <w:szCs w:val="16"/>
              </w:rPr>
              <w:t>S2-211408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79B4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D2366" w14:textId="77777777" w:rsidR="00061339" w:rsidRDefault="00061339" w:rsidP="002275DB">
            <w:pPr>
              <w:rPr>
                <w:rFonts w:eastAsia="Times New Roman"/>
              </w:rPr>
            </w:pPr>
            <w:r>
              <w:rPr>
                <w:rFonts w:eastAsia="Times New Roman"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3DEC3"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5CF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4959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AC2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B04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DD6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B29BA"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C8011" w14:textId="77777777" w:rsidR="00061339" w:rsidRDefault="00061339" w:rsidP="002275DB">
            <w:pPr>
              <w:rPr>
                <w:rFonts w:eastAsia="Times New Roman"/>
              </w:rPr>
            </w:pPr>
            <w:r>
              <w:rPr>
                <w:rFonts w:eastAsia="Times New Roman"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9D3B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B28C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867AE" w14:textId="77777777" w:rsidR="00061339" w:rsidRDefault="00061339" w:rsidP="002275DB">
            <w:pPr>
              <w:rPr>
                <w:rFonts w:eastAsia="Times New Roman"/>
              </w:rPr>
            </w:pPr>
          </w:p>
        </w:tc>
      </w:tr>
      <w:tr w:rsidR="00061339" w14:paraId="7226BEF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00A37"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4C5A9" w14:textId="77777777" w:rsidR="00061339" w:rsidRDefault="00061339" w:rsidP="002275DB">
            <w:pPr>
              <w:rPr>
                <w:rFonts w:eastAsia="Times New Roman"/>
              </w:rPr>
            </w:pPr>
            <w:r>
              <w:rPr>
                <w:rFonts w:eastAsia="Times New Roman" w:cs="Arial"/>
                <w:color w:val="000000"/>
                <w:sz w:val="16"/>
                <w:szCs w:val="16"/>
              </w:rPr>
              <w:t>S2-211346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FAA8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DD77B" w14:textId="77777777" w:rsidR="00061339" w:rsidRDefault="00061339" w:rsidP="002275DB">
            <w:pPr>
              <w:rPr>
                <w:rFonts w:eastAsia="Times New Roman"/>
              </w:rPr>
            </w:pPr>
            <w:r>
              <w:rPr>
                <w:rFonts w:eastAsia="Times New Roman" w:cs="Arial"/>
                <w:color w:val="000000"/>
                <w:sz w:val="16"/>
                <w:szCs w:val="16"/>
              </w:rPr>
              <w:t>CR for reference fixes to TV Video Profiles (26.116) [WI Code: TEI16, TVProf-SA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6CBD"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86D73" w14:textId="77777777" w:rsidR="00061339" w:rsidRDefault="00061339" w:rsidP="002275DB">
            <w:pPr>
              <w:rPr>
                <w:rFonts w:eastAsia="Times New Roman"/>
              </w:rPr>
            </w:pPr>
            <w:r>
              <w:rPr>
                <w:rFonts w:eastAsia="Times New Roman" w:cs="Arial"/>
                <w:color w:val="000000"/>
                <w:sz w:val="16"/>
                <w:szCs w:val="16"/>
              </w:rPr>
              <w:t>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B7F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C66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7F3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785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65D38"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1726" w14:textId="77777777" w:rsidR="00061339" w:rsidRDefault="00061339" w:rsidP="002275DB">
            <w:pPr>
              <w:rPr>
                <w:rFonts w:eastAsia="Times New Roman"/>
              </w:rPr>
            </w:pPr>
            <w:r>
              <w:rPr>
                <w:rFonts w:eastAsia="Times New Roman" w:cs="Arial"/>
                <w:color w:val="000000"/>
                <w:sz w:val="16"/>
                <w:szCs w:val="16"/>
              </w:rPr>
              <w:t>TEI16, TVProf-SA4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BAC3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9FE7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4E9B7" w14:textId="77777777" w:rsidR="00061339" w:rsidRDefault="00061339" w:rsidP="002275DB">
            <w:pPr>
              <w:rPr>
                <w:rFonts w:eastAsia="Times New Roman"/>
              </w:rPr>
            </w:pPr>
          </w:p>
        </w:tc>
      </w:tr>
      <w:tr w:rsidR="00061339" w14:paraId="321294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8C705"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7FB22" w14:textId="77777777" w:rsidR="00061339" w:rsidRDefault="00061339" w:rsidP="002275DB">
            <w:pPr>
              <w:rPr>
                <w:rFonts w:eastAsia="Times New Roman"/>
              </w:rPr>
            </w:pPr>
            <w:r>
              <w:rPr>
                <w:rFonts w:eastAsia="Times New Roman" w:cs="Arial"/>
                <w:color w:val="000000"/>
                <w:sz w:val="16"/>
                <w:szCs w:val="16"/>
              </w:rPr>
              <w:t>S2-211454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A2BE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333FB" w14:textId="77777777" w:rsidR="00061339" w:rsidRDefault="00061339" w:rsidP="002275D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DEFB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1F68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C6C8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CEAE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DB5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7630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02D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D86F9" w14:textId="77777777" w:rsidR="00061339" w:rsidRDefault="00061339" w:rsidP="002275D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FAED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414C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EBF03" w14:textId="77777777" w:rsidR="00061339" w:rsidRDefault="00061339" w:rsidP="002275DB">
            <w:pPr>
              <w:rPr>
                <w:rFonts w:eastAsia="Times New Roman"/>
              </w:rPr>
            </w:pPr>
          </w:p>
        </w:tc>
      </w:tr>
      <w:tr w:rsidR="00061339" w14:paraId="7BEAD8F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3DB2"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07C1A" w14:textId="77777777" w:rsidR="00061339" w:rsidRDefault="00061339" w:rsidP="002275DB">
            <w:pPr>
              <w:rPr>
                <w:rFonts w:eastAsia="Times New Roman"/>
              </w:rPr>
            </w:pPr>
            <w:r>
              <w:rPr>
                <w:rFonts w:eastAsia="Times New Roman" w:cs="Arial"/>
                <w:color w:val="000000"/>
                <w:sz w:val="16"/>
                <w:szCs w:val="16"/>
              </w:rPr>
              <w:t>S2-211458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5D24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FD529" w14:textId="77777777" w:rsidR="00061339" w:rsidRDefault="00061339" w:rsidP="002275DB">
            <w:pPr>
              <w:rPr>
                <w:rFonts w:eastAsia="Times New Roman"/>
              </w:rPr>
            </w:pPr>
            <w:r>
              <w:rPr>
                <w:rFonts w:eastAsia="Times New Roman"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1861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23ED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12B6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9CB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328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E4D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0B39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6A49C" w14:textId="77777777" w:rsidR="00061339" w:rsidRDefault="00061339" w:rsidP="002275DB">
            <w:pPr>
              <w:rPr>
                <w:rFonts w:eastAsia="Times New Roman"/>
                <w:sz w:val="24"/>
                <w:szCs w:val="24"/>
              </w:rPr>
            </w:pPr>
            <w:r>
              <w:rPr>
                <w:rFonts w:eastAsia="Times New Roman"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5DF1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B8CA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0D292" w14:textId="77777777" w:rsidR="00061339" w:rsidRDefault="00061339" w:rsidP="002275DB">
            <w:pPr>
              <w:rPr>
                <w:rFonts w:eastAsia="Times New Roman"/>
              </w:rPr>
            </w:pPr>
          </w:p>
        </w:tc>
      </w:tr>
      <w:tr w:rsidR="00061339" w14:paraId="1EFEE39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8931"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61A9B" w14:textId="77777777" w:rsidR="00061339" w:rsidRDefault="00061339" w:rsidP="002275DB">
            <w:pPr>
              <w:rPr>
                <w:rFonts w:eastAsia="Times New Roman"/>
              </w:rPr>
            </w:pPr>
            <w:r>
              <w:rPr>
                <w:rFonts w:eastAsia="Times New Roman" w:cs="Arial"/>
                <w:color w:val="000000"/>
                <w:sz w:val="16"/>
                <w:szCs w:val="16"/>
              </w:rPr>
              <w:t>S2-211460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7853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FB307" w14:textId="77777777" w:rsidR="00061339" w:rsidRDefault="00061339" w:rsidP="002275DB">
            <w:pPr>
              <w:rPr>
                <w:rFonts w:eastAsia="Times New Roman"/>
              </w:rPr>
            </w:pPr>
            <w:r>
              <w:rPr>
                <w:rFonts w:eastAsia="Times New Roman" w:cs="Arial"/>
                <w:color w:val="000000"/>
                <w:sz w:val="16"/>
                <w:szCs w:val="16"/>
              </w:rPr>
              <w:t>Rel-16 CRs on Energy efficiency of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F80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EC7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8054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FEB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3001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7CD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16CC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5CF86" w14:textId="77777777" w:rsidR="00061339" w:rsidRDefault="00061339" w:rsidP="002275DB">
            <w:pPr>
              <w:rPr>
                <w:rFonts w:eastAsia="Times New Roman"/>
                <w:sz w:val="24"/>
                <w:szCs w:val="24"/>
              </w:rPr>
            </w:pPr>
            <w:r>
              <w:rPr>
                <w:rFonts w:eastAsia="Times New Roman" w:cs="Arial"/>
                <w:color w:val="000000"/>
                <w:sz w:val="16"/>
                <w:szCs w:val="16"/>
              </w:rPr>
              <w:t>EE_5G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7365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CD90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0CE8" w14:textId="77777777" w:rsidR="00061339" w:rsidRDefault="00061339" w:rsidP="002275DB">
            <w:pPr>
              <w:rPr>
                <w:rFonts w:eastAsia="Times New Roman"/>
              </w:rPr>
            </w:pPr>
          </w:p>
        </w:tc>
      </w:tr>
      <w:tr w:rsidR="00061339" w14:paraId="1180BF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D0FDD"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6511F" w14:textId="77777777" w:rsidR="00061339" w:rsidRDefault="00061339" w:rsidP="002275DB">
            <w:pPr>
              <w:rPr>
                <w:rFonts w:eastAsia="Times New Roman"/>
              </w:rPr>
            </w:pPr>
            <w:r>
              <w:rPr>
                <w:rFonts w:eastAsia="Times New Roman" w:cs="Arial"/>
                <w:color w:val="000000"/>
                <w:sz w:val="16"/>
                <w:szCs w:val="16"/>
              </w:rPr>
              <w:t>S2-211462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3092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3C103" w14:textId="77777777" w:rsidR="00061339" w:rsidRDefault="00061339" w:rsidP="002275DB">
            <w:pPr>
              <w:rPr>
                <w:rFonts w:eastAsia="Times New Roman"/>
              </w:rPr>
            </w:pPr>
            <w:r>
              <w:rPr>
                <w:rFonts w:eastAsia="Times New Roman" w:cs="Arial"/>
                <w:color w:val="000000"/>
                <w:sz w:val="16"/>
                <w:szCs w:val="16"/>
              </w:rPr>
              <w:t>Rel-16 CRs on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07CB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E20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E010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AB3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5560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16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9C41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D43B" w14:textId="77777777" w:rsidR="00061339" w:rsidRDefault="00061339" w:rsidP="002275DB">
            <w:pPr>
              <w:rPr>
                <w:rFonts w:eastAsia="Times New Roman"/>
                <w:sz w:val="24"/>
                <w:szCs w:val="24"/>
              </w:rPr>
            </w:pPr>
            <w:r>
              <w:rPr>
                <w:rFonts w:eastAsia="Times New Roman" w:cs="Arial"/>
                <w:color w:val="000000"/>
                <w:sz w:val="16"/>
                <w:szCs w:val="16"/>
              </w:rPr>
              <w:t>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1D8A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0D32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0AB19" w14:textId="77777777" w:rsidR="00061339" w:rsidRDefault="00061339" w:rsidP="002275DB">
            <w:pPr>
              <w:rPr>
                <w:rFonts w:eastAsia="Times New Roman"/>
              </w:rPr>
            </w:pPr>
          </w:p>
        </w:tc>
      </w:tr>
      <w:tr w:rsidR="00061339" w14:paraId="681DDA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1DD38"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6204" w14:textId="77777777" w:rsidR="00061339" w:rsidRDefault="00061339" w:rsidP="002275DB">
            <w:pPr>
              <w:rPr>
                <w:rFonts w:eastAsia="Times New Roman"/>
              </w:rPr>
            </w:pPr>
            <w:r>
              <w:rPr>
                <w:rFonts w:eastAsia="Times New Roman" w:cs="Arial"/>
                <w:color w:val="000000"/>
                <w:sz w:val="16"/>
                <w:szCs w:val="16"/>
              </w:rPr>
              <w:t>S2-211464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D27E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03A01" w14:textId="77777777" w:rsidR="00061339" w:rsidRDefault="00061339" w:rsidP="002275DB">
            <w:pPr>
              <w:rPr>
                <w:rFonts w:eastAsia="Times New Roman"/>
              </w:rPr>
            </w:pPr>
            <w:r>
              <w:rPr>
                <w:rFonts w:eastAsia="Times New Roman" w:cs="Arial"/>
                <w:color w:val="000000"/>
                <w:sz w:val="16"/>
                <w:szCs w:val="16"/>
              </w:rPr>
              <w:t>Rel-16 CRs on Enhancement of 3GPP management system for multiple tenant environment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E32F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54E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FDE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D1F3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3BB6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9354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D12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E711" w14:textId="77777777" w:rsidR="00061339" w:rsidRDefault="00061339" w:rsidP="002275DB">
            <w:pPr>
              <w:rPr>
                <w:rFonts w:eastAsia="Times New Roman"/>
                <w:sz w:val="24"/>
                <w:szCs w:val="24"/>
              </w:rPr>
            </w:pPr>
            <w:r>
              <w:rPr>
                <w:rFonts w:eastAsia="Times New Roman" w:cs="Arial"/>
                <w:color w:val="000000"/>
                <w:sz w:val="16"/>
                <w:szCs w:val="16"/>
              </w:rPr>
              <w:t>MEMTANE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5CD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03C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0579C" w14:textId="77777777" w:rsidR="00061339" w:rsidRDefault="00061339" w:rsidP="002275DB">
            <w:pPr>
              <w:rPr>
                <w:rFonts w:eastAsia="Times New Roman"/>
              </w:rPr>
            </w:pPr>
          </w:p>
        </w:tc>
      </w:tr>
      <w:tr w:rsidR="00061339" w14:paraId="4933DD0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86278" w14:textId="77777777" w:rsidR="00061339" w:rsidRDefault="00061339" w:rsidP="002275DB">
            <w:pPr>
              <w:rPr>
                <w:rFonts w:eastAsia="Times New Roman"/>
                <w:sz w:val="24"/>
                <w:szCs w:val="24"/>
              </w:rPr>
            </w:pPr>
            <w:r>
              <w:rPr>
                <w:rFonts w:eastAsia="Times New Roman"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68097" w14:textId="77777777" w:rsidR="00061339" w:rsidRDefault="00061339" w:rsidP="002275DB">
            <w:pPr>
              <w:rPr>
                <w:rFonts w:eastAsia="Times New Roman"/>
              </w:rPr>
            </w:pPr>
            <w:r>
              <w:rPr>
                <w:rFonts w:eastAsia="Times New Roman" w:cs="Arial"/>
                <w:color w:val="000000"/>
                <w:sz w:val="16"/>
                <w:szCs w:val="16"/>
              </w:rPr>
              <w:t>S2-211470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0096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4B6FE" w14:textId="77777777" w:rsidR="00061339" w:rsidRDefault="00061339" w:rsidP="002275DB">
            <w:pPr>
              <w:rPr>
                <w:rFonts w:eastAsia="Times New Roman"/>
              </w:rPr>
            </w:pPr>
            <w:r>
              <w:rPr>
                <w:rFonts w:eastAsia="Times New Roman" w:cs="Arial"/>
                <w:color w:val="000000"/>
                <w:sz w:val="16"/>
                <w:szCs w:val="16"/>
              </w:rPr>
              <w:t>Rel-16 CRs on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CDF5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1588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F502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19D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F0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996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90F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36302" w14:textId="77777777" w:rsidR="00061339" w:rsidRDefault="00061339" w:rsidP="002275DB">
            <w:pPr>
              <w:rPr>
                <w:rFonts w:eastAsia="Times New Roman"/>
                <w:sz w:val="24"/>
                <w:szCs w:val="24"/>
              </w:rPr>
            </w:pPr>
            <w:r>
              <w:rPr>
                <w:rFonts w:eastAsia="Times New Roman" w:cs="Arial"/>
                <w:color w:val="000000"/>
                <w:sz w:val="16"/>
                <w:szCs w:val="16"/>
              </w:rPr>
              <w:t>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9EBD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86B3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634CA" w14:textId="77777777" w:rsidR="00061339" w:rsidRDefault="00061339" w:rsidP="002275DB">
            <w:pPr>
              <w:rPr>
                <w:rFonts w:eastAsia="Times New Roman"/>
              </w:rPr>
            </w:pPr>
          </w:p>
        </w:tc>
      </w:tr>
      <w:tr w:rsidR="00061339" w14:paraId="5290E8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27555"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3565" w14:textId="77777777" w:rsidR="00061339" w:rsidRDefault="00061339" w:rsidP="002275DB">
            <w:pPr>
              <w:rPr>
                <w:rFonts w:eastAsia="Times New Roman"/>
              </w:rPr>
            </w:pPr>
            <w:r>
              <w:rPr>
                <w:rFonts w:eastAsia="Times New Roman" w:cs="Arial"/>
                <w:color w:val="000000"/>
                <w:sz w:val="16"/>
                <w:szCs w:val="16"/>
              </w:rPr>
              <w:t>S2-211472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90C4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9D10B" w14:textId="77777777" w:rsidR="00061339" w:rsidRDefault="00061339" w:rsidP="002275DB">
            <w:pPr>
              <w:rPr>
                <w:rFonts w:eastAsia="Times New Roman"/>
              </w:rPr>
            </w:pPr>
            <w:r>
              <w:rPr>
                <w:rFonts w:eastAsia="Times New Roman" w:cs="Arial"/>
                <w:color w:val="000000"/>
                <w:sz w:val="16"/>
                <w:szCs w:val="16"/>
              </w:rPr>
              <w:t>Rel-16 CRs on Methodology for 5G management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5827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BDA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8894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816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524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3A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C163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0A7A" w14:textId="77777777" w:rsidR="00061339" w:rsidRDefault="00061339" w:rsidP="002275DB">
            <w:pPr>
              <w:rPr>
                <w:rFonts w:eastAsia="Times New Roman"/>
                <w:sz w:val="24"/>
                <w:szCs w:val="24"/>
              </w:rPr>
            </w:pPr>
            <w:r>
              <w:rPr>
                <w:rFonts w:eastAsia="Times New Roman" w:cs="Arial"/>
                <w:color w:val="000000"/>
                <w:sz w:val="16"/>
                <w:szCs w:val="16"/>
              </w:rPr>
              <w:t>METHOGY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AB86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0DED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2E53C" w14:textId="77777777" w:rsidR="00061339" w:rsidRDefault="00061339" w:rsidP="002275DB">
            <w:pPr>
              <w:rPr>
                <w:rFonts w:eastAsia="Times New Roman"/>
              </w:rPr>
            </w:pPr>
          </w:p>
        </w:tc>
      </w:tr>
      <w:tr w:rsidR="00061339" w14:paraId="1AB38E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6DE3E"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8B9A6" w14:textId="77777777" w:rsidR="00061339" w:rsidRDefault="00061339" w:rsidP="002275DB">
            <w:pPr>
              <w:rPr>
                <w:rFonts w:eastAsia="Times New Roman"/>
              </w:rPr>
            </w:pPr>
            <w:r>
              <w:rPr>
                <w:rFonts w:eastAsia="Times New Roman" w:cs="Arial"/>
                <w:color w:val="000000"/>
                <w:sz w:val="16"/>
                <w:szCs w:val="16"/>
              </w:rPr>
              <w:t>S2-211475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7204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EDB5A" w14:textId="77777777" w:rsidR="00061339" w:rsidRDefault="00061339" w:rsidP="002275DB">
            <w:pPr>
              <w:rPr>
                <w:rFonts w:eastAsia="Times New Roman"/>
              </w:rPr>
            </w:pPr>
            <w:r>
              <w:rPr>
                <w:rFonts w:eastAsia="Times New Roman"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1DA1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7BE3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9A13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BB0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084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A64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8C25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53250" w14:textId="77777777" w:rsidR="00061339" w:rsidRDefault="00061339" w:rsidP="002275DB">
            <w:pPr>
              <w:rPr>
                <w:rFonts w:eastAsia="Times New Roman"/>
                <w:sz w:val="24"/>
                <w:szCs w:val="24"/>
              </w:rPr>
            </w:pPr>
            <w:r>
              <w:rPr>
                <w:rFonts w:eastAsia="Times New Roman" w:cs="Arial"/>
                <w:color w:val="000000"/>
                <w:sz w:val="16"/>
                <w:szCs w:val="16"/>
              </w:rPr>
              <w:t>eNRM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820A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A38C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02EE4" w14:textId="77777777" w:rsidR="00061339" w:rsidRDefault="00061339" w:rsidP="002275DB">
            <w:pPr>
              <w:rPr>
                <w:rFonts w:eastAsia="Times New Roman"/>
              </w:rPr>
            </w:pPr>
          </w:p>
        </w:tc>
      </w:tr>
      <w:tr w:rsidR="00061339" w14:paraId="556D05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EB0BD"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F3F31" w14:textId="77777777" w:rsidR="00061339" w:rsidRDefault="00061339" w:rsidP="002275DB">
            <w:pPr>
              <w:rPr>
                <w:rFonts w:eastAsia="Times New Roman"/>
              </w:rPr>
            </w:pPr>
            <w:r>
              <w:rPr>
                <w:rFonts w:eastAsia="Times New Roman" w:cs="Arial"/>
                <w:color w:val="000000"/>
                <w:sz w:val="16"/>
                <w:szCs w:val="16"/>
              </w:rPr>
              <w:t>S2-211477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8107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BB07F" w14:textId="77777777" w:rsidR="00061339" w:rsidRDefault="00061339" w:rsidP="002275DB">
            <w:pPr>
              <w:rPr>
                <w:rFonts w:eastAsia="Times New Roman"/>
              </w:rPr>
            </w:pPr>
            <w:r>
              <w:rPr>
                <w:rFonts w:eastAsia="Times New Roman"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EABE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F73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8DBD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73E3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ADD2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245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8065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1C0A" w14:textId="77777777" w:rsidR="00061339" w:rsidRDefault="00061339" w:rsidP="002275DB">
            <w:pPr>
              <w:rPr>
                <w:rFonts w:eastAsia="Times New Roman"/>
                <w:sz w:val="24"/>
                <w:szCs w:val="24"/>
              </w:rPr>
            </w:pPr>
            <w:r>
              <w:rPr>
                <w:rFonts w:eastAsia="Times New Roman"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5880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0003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5BE29" w14:textId="77777777" w:rsidR="00061339" w:rsidRDefault="00061339" w:rsidP="002275DB">
            <w:pPr>
              <w:rPr>
                <w:rFonts w:eastAsia="Times New Roman"/>
              </w:rPr>
            </w:pPr>
          </w:p>
        </w:tc>
      </w:tr>
      <w:tr w:rsidR="00061339" w14:paraId="00B4966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6FE6"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6AEBB" w14:textId="77777777" w:rsidR="00061339" w:rsidRDefault="00061339" w:rsidP="002275DB">
            <w:pPr>
              <w:rPr>
                <w:rFonts w:eastAsia="Times New Roman"/>
              </w:rPr>
            </w:pPr>
            <w:r>
              <w:rPr>
                <w:rFonts w:eastAsia="Times New Roman" w:cs="Arial"/>
                <w:color w:val="000000"/>
                <w:sz w:val="16"/>
                <w:szCs w:val="16"/>
              </w:rPr>
              <w:t>S2-211485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A368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A4616" w14:textId="77777777" w:rsidR="00061339" w:rsidRDefault="00061339" w:rsidP="002275DB">
            <w:pPr>
              <w:rPr>
                <w:rFonts w:eastAsia="Times New Roman"/>
              </w:rPr>
            </w:pPr>
            <w:r>
              <w:rPr>
                <w:rFonts w:eastAsia="Times New Roman"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F958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9411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263A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69B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075F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A90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CA2F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4D505" w14:textId="77777777" w:rsidR="00061339" w:rsidRDefault="00061339" w:rsidP="002275D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CDAE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6078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C0124" w14:textId="77777777" w:rsidR="00061339" w:rsidRDefault="00061339" w:rsidP="002275DB">
            <w:pPr>
              <w:rPr>
                <w:rFonts w:eastAsia="Times New Roman"/>
              </w:rPr>
            </w:pPr>
          </w:p>
        </w:tc>
      </w:tr>
      <w:tr w:rsidR="00061339" w14:paraId="1D7410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B118D" w14:textId="77777777" w:rsidR="00061339" w:rsidRDefault="00061339" w:rsidP="002275D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D106B" w14:textId="77777777" w:rsidR="00061339" w:rsidRDefault="00061339" w:rsidP="002275DB">
            <w:pPr>
              <w:rPr>
                <w:rFonts w:eastAsia="Times New Roman"/>
              </w:rPr>
            </w:pPr>
            <w:r>
              <w:rPr>
                <w:rFonts w:eastAsia="Times New Roman" w:cs="Arial"/>
                <w:color w:val="000000"/>
                <w:sz w:val="16"/>
                <w:szCs w:val="16"/>
              </w:rPr>
              <w:t>S2-211520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BE3C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E8D3A" w14:textId="77777777" w:rsidR="00061339" w:rsidRDefault="00061339" w:rsidP="002275DB">
            <w:pPr>
              <w:rPr>
                <w:rFonts w:eastAsia="Times New Roman"/>
              </w:rPr>
            </w:pPr>
            <w:r>
              <w:rPr>
                <w:rFonts w:eastAsia="Times New Roman" w:cs="Arial"/>
                <w:color w:val="000000"/>
                <w:sz w:val="16"/>
                <w:szCs w:val="16"/>
              </w:rPr>
              <w:t>Rel-16 CRs to TS23283 for eMCCI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CE9E6"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5F1E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DDA1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5C1B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6330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02B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3AB2C"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AAE45" w14:textId="77777777" w:rsidR="00061339" w:rsidRDefault="00061339" w:rsidP="002275DB">
            <w:pPr>
              <w:rPr>
                <w:rFonts w:eastAsia="Times New Roman"/>
              </w:rPr>
            </w:pPr>
            <w:r>
              <w:rPr>
                <w:rFonts w:eastAsia="Times New Roman" w:cs="Arial"/>
                <w:color w:val="000000"/>
                <w:sz w:val="16"/>
                <w:szCs w:val="16"/>
              </w:rPr>
              <w:t>eMCCI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C6D8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1989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70768" w14:textId="77777777" w:rsidR="00061339" w:rsidRDefault="00061339" w:rsidP="002275DB">
            <w:pPr>
              <w:rPr>
                <w:rFonts w:eastAsia="Times New Roman"/>
              </w:rPr>
            </w:pPr>
          </w:p>
        </w:tc>
      </w:tr>
      <w:tr w:rsidR="00061339" w14:paraId="16E703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89286"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9E350" w14:textId="77777777" w:rsidR="00061339" w:rsidRDefault="00061339" w:rsidP="002275DB">
            <w:pPr>
              <w:rPr>
                <w:rFonts w:eastAsia="Times New Roman"/>
              </w:rPr>
            </w:pPr>
            <w:r>
              <w:rPr>
                <w:rFonts w:eastAsia="Times New Roman" w:cs="Arial"/>
                <w:color w:val="000000"/>
                <w:sz w:val="16"/>
                <w:szCs w:val="16"/>
              </w:rPr>
              <w:t>S2-211487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25C9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CF3E" w14:textId="77777777" w:rsidR="00061339" w:rsidRDefault="00061339" w:rsidP="002275DB">
            <w:pPr>
              <w:rPr>
                <w:rFonts w:eastAsia="Times New Roman"/>
              </w:rPr>
            </w:pPr>
            <w:r>
              <w:rPr>
                <w:rFonts w:eastAsia="Times New Roman" w:cs="Arial"/>
                <w:color w:val="000000"/>
                <w:sz w:val="16"/>
                <w:szCs w:val="16"/>
              </w:rPr>
              <w:t>Stage 1 CRs on 5GSAT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954D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7A0D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2BD9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0F1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151F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1A9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3EB4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5EB0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EBB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FCD1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B41C5" w14:textId="77777777" w:rsidR="00061339" w:rsidRDefault="00061339" w:rsidP="002275DB">
            <w:pPr>
              <w:rPr>
                <w:rFonts w:eastAsia="Times New Roman"/>
              </w:rPr>
            </w:pPr>
          </w:p>
        </w:tc>
      </w:tr>
      <w:tr w:rsidR="00061339" w14:paraId="41BE39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4D260"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76E22" w14:textId="77777777" w:rsidR="00061339" w:rsidRDefault="00061339" w:rsidP="002275DB">
            <w:pPr>
              <w:rPr>
                <w:rFonts w:eastAsia="Times New Roman"/>
              </w:rPr>
            </w:pPr>
            <w:r>
              <w:rPr>
                <w:rFonts w:eastAsia="Times New Roman" w:cs="Arial"/>
                <w:color w:val="000000"/>
                <w:sz w:val="16"/>
                <w:szCs w:val="16"/>
              </w:rPr>
              <w:t>S2-211491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169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3C192" w14:textId="77777777" w:rsidR="00061339" w:rsidRDefault="00061339" w:rsidP="002275DB">
            <w:pPr>
              <w:rPr>
                <w:rFonts w:eastAsia="Times New Roman"/>
              </w:rPr>
            </w:pPr>
            <w:r>
              <w:rPr>
                <w:rFonts w:eastAsia="Times New Roman" w:cs="Arial"/>
                <w:color w:val="000000"/>
                <w:sz w:val="16"/>
                <w:szCs w:val="16"/>
              </w:rPr>
              <w:t>Stage 1 CRs on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5D269"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5CDD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6F78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25C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7AA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2F8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621F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102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8D9B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406D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707AC" w14:textId="77777777" w:rsidR="00061339" w:rsidRDefault="00061339" w:rsidP="002275DB">
            <w:pPr>
              <w:rPr>
                <w:rFonts w:eastAsia="Times New Roman"/>
              </w:rPr>
            </w:pPr>
          </w:p>
        </w:tc>
      </w:tr>
      <w:tr w:rsidR="00061339" w14:paraId="37A8E9A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8C812"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022ED" w14:textId="77777777" w:rsidR="00061339" w:rsidRDefault="00061339" w:rsidP="002275DB">
            <w:pPr>
              <w:rPr>
                <w:rFonts w:eastAsia="Times New Roman"/>
              </w:rPr>
            </w:pPr>
            <w:r>
              <w:rPr>
                <w:rFonts w:eastAsia="Times New Roman" w:cs="Arial"/>
                <w:color w:val="000000"/>
                <w:sz w:val="16"/>
                <w:szCs w:val="16"/>
              </w:rPr>
              <w:t>S2-211492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87D0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1E983" w14:textId="77777777" w:rsidR="00061339" w:rsidRDefault="00061339" w:rsidP="002275DB">
            <w:pPr>
              <w:rPr>
                <w:rFonts w:eastAsia="Times New Roman"/>
              </w:rPr>
            </w:pPr>
            <w:r>
              <w:rPr>
                <w:rFonts w:eastAsia="Times New Roman" w:cs="Arial"/>
                <w:color w:val="000000"/>
                <w:sz w:val="16"/>
                <w:szCs w:val="16"/>
              </w:rPr>
              <w:t>Stage 1 CRs on MSP2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815C1"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750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747C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9B8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7F3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45C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0314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FE5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1AF5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0694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2DBDA" w14:textId="77777777" w:rsidR="00061339" w:rsidRDefault="00061339" w:rsidP="002275DB">
            <w:pPr>
              <w:rPr>
                <w:rFonts w:eastAsia="Times New Roman"/>
              </w:rPr>
            </w:pPr>
          </w:p>
        </w:tc>
      </w:tr>
      <w:tr w:rsidR="00061339" w14:paraId="3C66B7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77823" w14:textId="77777777" w:rsidR="00061339" w:rsidRDefault="00061339" w:rsidP="002275D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8CED4" w14:textId="77777777" w:rsidR="00061339" w:rsidRDefault="00061339" w:rsidP="002275DB">
            <w:pPr>
              <w:rPr>
                <w:rFonts w:eastAsia="Times New Roman"/>
              </w:rPr>
            </w:pPr>
            <w:r>
              <w:rPr>
                <w:rFonts w:eastAsia="Times New Roman" w:cs="Arial"/>
                <w:color w:val="000000"/>
                <w:sz w:val="16"/>
                <w:szCs w:val="16"/>
              </w:rPr>
              <w:t>S2-211500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3550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11E32" w14:textId="77777777" w:rsidR="00061339" w:rsidRDefault="00061339" w:rsidP="002275DB">
            <w:pPr>
              <w:rPr>
                <w:rFonts w:eastAsia="Times New Roman"/>
              </w:rPr>
            </w:pPr>
            <w:r>
              <w:rPr>
                <w:rFonts w:eastAsia="Times New Roman"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0304A"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975B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546A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4E4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51FB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F17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22A7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4A4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FDBD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2887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A65F8" w14:textId="77777777" w:rsidR="00061339" w:rsidRDefault="00061339" w:rsidP="002275DB">
            <w:pPr>
              <w:rPr>
                <w:rFonts w:eastAsia="Times New Roman"/>
              </w:rPr>
            </w:pPr>
          </w:p>
        </w:tc>
      </w:tr>
      <w:tr w:rsidR="00061339" w14:paraId="7154588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882E0"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1A477" w14:textId="77777777" w:rsidR="00061339" w:rsidRDefault="00061339" w:rsidP="002275DB">
            <w:pPr>
              <w:rPr>
                <w:rFonts w:eastAsia="Times New Roman"/>
              </w:rPr>
            </w:pPr>
            <w:r>
              <w:rPr>
                <w:rFonts w:eastAsia="Times New Roman" w:cs="Arial"/>
                <w:color w:val="000000"/>
                <w:sz w:val="16"/>
                <w:szCs w:val="16"/>
              </w:rPr>
              <w:t>S2-211536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41F1"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1BD26" w14:textId="77777777" w:rsidR="00061339" w:rsidRDefault="00061339" w:rsidP="002275DB">
            <w:pPr>
              <w:rPr>
                <w:rFonts w:eastAsia="Times New Roman"/>
              </w:rPr>
            </w:pPr>
            <w:r>
              <w:rPr>
                <w:rFonts w:eastAsia="Times New Roman" w:cs="Arial"/>
                <w:color w:val="000000"/>
                <w:sz w:val="16"/>
                <w:szCs w:val="16"/>
              </w:rPr>
              <w:t>23.501 CR3335R3 (Rel-17, 'F'): On Connection Release and Paging Restriction during a Mobility Registration Update in a TA outside the current Registration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4BB9" w14:textId="77777777" w:rsidR="00061339" w:rsidRDefault="00061339" w:rsidP="002275DB">
            <w:pPr>
              <w:rPr>
                <w:rFonts w:eastAsia="Times New Roman"/>
              </w:rPr>
            </w:pPr>
            <w:r>
              <w:rPr>
                <w:rFonts w:eastAsia="Times New Roman" w:cs="Arial"/>
                <w:color w:val="000000"/>
                <w:sz w:val="16"/>
                <w:szCs w:val="16"/>
              </w:rPr>
              <w:t>Nokia, Nokia Shanghai Bell,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FC7DA"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2F99E" w14:textId="77777777" w:rsidR="00061339" w:rsidRDefault="00061339" w:rsidP="002275DB">
            <w:pPr>
              <w:rPr>
                <w:rFonts w:eastAsia="Times New Roman"/>
              </w:rPr>
            </w:pPr>
            <w:r>
              <w:rPr>
                <w:rFonts w:eastAsia="Times New Roman" w:cs="Arial"/>
                <w:color w:val="000000"/>
                <w:sz w:val="16"/>
                <w:szCs w:val="16"/>
              </w:rPr>
              <w:t>3335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F1352"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4DA00"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C0817"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F4F3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FE526"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6C4A9" w14:textId="77777777" w:rsidR="00061339" w:rsidRDefault="00061339" w:rsidP="002275DB">
            <w:pPr>
              <w:rPr>
                <w:rFonts w:eastAsia="Times New Roman"/>
              </w:rPr>
            </w:pPr>
            <w:r>
              <w:rPr>
                <w:rFonts w:eastAsia="Times New Roman" w:cs="Arial"/>
                <w:color w:val="000000"/>
                <w:sz w:val="16"/>
                <w:szCs w:val="16"/>
              </w:rPr>
              <w:t>23.501 CR3335R3. Revision of S2-2108152 (partially merged at SA2#148-e).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369C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DBDBA" w14:textId="77777777" w:rsidR="00061339" w:rsidRDefault="00061339" w:rsidP="002275DB">
            <w:pPr>
              <w:rPr>
                <w:rFonts w:eastAsia="Times New Roman"/>
              </w:rPr>
            </w:pPr>
          </w:p>
        </w:tc>
      </w:tr>
      <w:tr w:rsidR="00061339" w14:paraId="14E71F5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4B8E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5BCE6" w14:textId="77777777" w:rsidR="00061339" w:rsidRDefault="00061339" w:rsidP="002275DB">
            <w:pPr>
              <w:rPr>
                <w:rFonts w:eastAsia="Times New Roman"/>
              </w:rPr>
            </w:pPr>
            <w:r>
              <w:rPr>
                <w:rFonts w:eastAsia="Times New Roman" w:cs="Arial"/>
                <w:color w:val="000000"/>
                <w:sz w:val="16"/>
                <w:szCs w:val="16"/>
              </w:rPr>
              <w:t>S2-211560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C94A0"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EAC7E" w14:textId="77777777" w:rsidR="00061339" w:rsidRDefault="00061339" w:rsidP="002275DB">
            <w:pPr>
              <w:rPr>
                <w:rFonts w:eastAsia="Times New Roman"/>
              </w:rPr>
            </w:pPr>
            <w:r>
              <w:rPr>
                <w:rFonts w:eastAsia="Times New Roman" w:cs="Arial"/>
                <w:color w:val="000000"/>
                <w:sz w:val="16"/>
                <w:szCs w:val="16"/>
              </w:rPr>
              <w:t>23.502 CR3216R3 (Rel-17, 'B'): Support of Paging subgrouping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4CF7" w14:textId="77777777" w:rsidR="00061339" w:rsidRDefault="00061339" w:rsidP="002275DB">
            <w:pPr>
              <w:rPr>
                <w:rFonts w:eastAsia="Times New Roman"/>
              </w:rPr>
            </w:pPr>
            <w:r>
              <w:rPr>
                <w:rFonts w:eastAsia="Times New Roman" w:cs="Arial"/>
                <w:color w:val="000000"/>
                <w:sz w:val="16"/>
                <w:szCs w:val="16"/>
              </w:rPr>
              <w:t>Qualcomm Inc., Nokia, Nokia Shanghai, MediaTek Inc., OPPO,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18EDA"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2030F" w14:textId="77777777" w:rsidR="00061339" w:rsidRDefault="00061339" w:rsidP="002275DB">
            <w:pPr>
              <w:rPr>
                <w:rFonts w:eastAsia="Times New Roman"/>
              </w:rPr>
            </w:pPr>
            <w:r>
              <w:rPr>
                <w:rFonts w:eastAsia="Times New Roman" w:cs="Arial"/>
                <w:color w:val="000000"/>
                <w:sz w:val="16"/>
                <w:szCs w:val="16"/>
              </w:rPr>
              <w:t>3216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C2354"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40EEE"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D89E3"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FC9F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F659"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EAA93" w14:textId="77777777" w:rsidR="00061339" w:rsidRDefault="00061339" w:rsidP="002275DB">
            <w:pPr>
              <w:rPr>
                <w:rFonts w:eastAsia="Times New Roman"/>
              </w:rPr>
            </w:pPr>
            <w:r>
              <w:rPr>
                <w:rFonts w:eastAsia="Times New Roman" w:cs="Arial"/>
                <w:color w:val="000000"/>
                <w:sz w:val="16"/>
                <w:szCs w:val="16"/>
              </w:rPr>
              <w:t>Revision of Postponed S2-2108944 (23.502 CR3216). CC#2: SP-211560r01 approved. Revised to SP-211623.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26EA5"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B6DFB" w14:textId="77777777" w:rsidR="00061339" w:rsidRDefault="00061339" w:rsidP="002275DB">
            <w:pPr>
              <w:rPr>
                <w:rFonts w:eastAsia="Times New Roman"/>
              </w:rPr>
            </w:pPr>
            <w:r>
              <w:rPr>
                <w:rFonts w:eastAsia="Times New Roman" w:cs="Arial"/>
                <w:color w:val="000000"/>
                <w:sz w:val="16"/>
                <w:szCs w:val="16"/>
              </w:rPr>
              <w:t>S2-211623</w:t>
            </w:r>
          </w:p>
        </w:tc>
      </w:tr>
      <w:tr w:rsidR="00061339" w14:paraId="129B055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8ED79" w14:textId="77777777" w:rsidR="00061339" w:rsidRDefault="00061339" w:rsidP="002275DB">
            <w:pPr>
              <w:rPr>
                <w:rFonts w:eastAsia="Times New Roman"/>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AF148" w14:textId="77777777" w:rsidR="00061339" w:rsidRDefault="00061339" w:rsidP="002275DB">
            <w:pPr>
              <w:rPr>
                <w:rFonts w:eastAsia="Times New Roman"/>
              </w:rPr>
            </w:pPr>
            <w:r>
              <w:rPr>
                <w:rFonts w:eastAsia="Times New Roman" w:cs="Arial"/>
                <w:color w:val="000000"/>
                <w:sz w:val="16"/>
                <w:szCs w:val="16"/>
              </w:rPr>
              <w:t>S2-211623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72515"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67857" w14:textId="77777777" w:rsidR="00061339" w:rsidRDefault="00061339" w:rsidP="002275DB">
            <w:pPr>
              <w:rPr>
                <w:rFonts w:eastAsia="Times New Roman"/>
              </w:rPr>
            </w:pPr>
            <w:r>
              <w:rPr>
                <w:rFonts w:eastAsia="Times New Roman" w:cs="Arial"/>
                <w:color w:val="000000"/>
                <w:sz w:val="16"/>
                <w:szCs w:val="16"/>
              </w:rPr>
              <w:t>23.502 CR3216R4 (Rel-17, 'B'): Support of Paging subgrouping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34FB1" w14:textId="77777777" w:rsidR="00061339" w:rsidRDefault="00061339" w:rsidP="002275DB">
            <w:pPr>
              <w:rPr>
                <w:rFonts w:eastAsia="Times New Roman"/>
              </w:rPr>
            </w:pPr>
            <w:r>
              <w:rPr>
                <w:rFonts w:eastAsia="Times New Roman" w:cs="Arial"/>
                <w:color w:val="000000"/>
                <w:sz w:val="16"/>
                <w:szCs w:val="16"/>
              </w:rPr>
              <w:t>Qualcomm Inc., Nokia, Nokia Shanghai, MediaTek Inc., OPPO, Huawei, HiSilicon,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4E19E"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0133D" w14:textId="77777777" w:rsidR="00061339" w:rsidRDefault="00061339" w:rsidP="002275DB">
            <w:pPr>
              <w:rPr>
                <w:rFonts w:eastAsia="Times New Roman"/>
              </w:rPr>
            </w:pPr>
            <w:r>
              <w:rPr>
                <w:rFonts w:eastAsia="Times New Roman" w:cs="Arial"/>
                <w:color w:val="000000"/>
                <w:sz w:val="16"/>
                <w:szCs w:val="16"/>
              </w:rPr>
              <w:t>3216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EBE69" w14:textId="77777777" w:rsidR="00061339" w:rsidRDefault="00061339" w:rsidP="002275D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BA546"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0542E"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A5C5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4C068"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630F9" w14:textId="77777777" w:rsidR="00061339" w:rsidRDefault="00061339" w:rsidP="002275DB">
            <w:pPr>
              <w:rPr>
                <w:rFonts w:eastAsia="Times New Roman"/>
              </w:rPr>
            </w:pPr>
            <w:r>
              <w:rPr>
                <w:rFonts w:eastAsia="Times New Roman" w:cs="Arial"/>
                <w:color w:val="000000"/>
                <w:sz w:val="16"/>
                <w:szCs w:val="16"/>
              </w:rPr>
              <w:t>Revision of SP-211560r01.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1761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CC5BF" w14:textId="77777777" w:rsidR="00061339" w:rsidRDefault="00061339" w:rsidP="002275DB">
            <w:pPr>
              <w:rPr>
                <w:rFonts w:eastAsia="Times New Roman"/>
              </w:rPr>
            </w:pPr>
          </w:p>
        </w:tc>
      </w:tr>
      <w:tr w:rsidR="00061339" w14:paraId="124CEDF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94D2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18385" w14:textId="77777777" w:rsidR="00061339" w:rsidRDefault="00061339" w:rsidP="002275DB">
            <w:pPr>
              <w:rPr>
                <w:rFonts w:eastAsia="Times New Roman"/>
              </w:rPr>
            </w:pPr>
            <w:r>
              <w:rPr>
                <w:rFonts w:eastAsia="Times New Roman" w:cs="Arial"/>
                <w:color w:val="000000"/>
                <w:sz w:val="16"/>
                <w:szCs w:val="16"/>
              </w:rPr>
              <w:t>S2-211542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F618E"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4F10" w14:textId="77777777" w:rsidR="00061339" w:rsidRDefault="00061339" w:rsidP="002275DB">
            <w:pPr>
              <w:rPr>
                <w:rFonts w:eastAsia="Times New Roman"/>
              </w:rPr>
            </w:pPr>
            <w:r>
              <w:rPr>
                <w:rFonts w:eastAsia="Times New Roman" w:cs="Arial"/>
                <w:color w:val="000000"/>
                <w:sz w:val="16"/>
                <w:szCs w:val="16"/>
              </w:rPr>
              <w:t>23.304 CR0027R5 (Rel-17, 'F'): EN resolve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C07C8"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35DDF" w14:textId="77777777" w:rsidR="00061339" w:rsidRDefault="00061339" w:rsidP="002275D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5022A" w14:textId="77777777" w:rsidR="00061339" w:rsidRDefault="00061339" w:rsidP="002275DB">
            <w:pPr>
              <w:rPr>
                <w:rFonts w:eastAsia="Times New Roman"/>
              </w:rPr>
            </w:pPr>
            <w:r>
              <w:rPr>
                <w:rFonts w:eastAsia="Times New Roman" w:cs="Arial"/>
                <w:color w:val="000000"/>
                <w:sz w:val="16"/>
                <w:szCs w:val="16"/>
              </w:rPr>
              <w:t>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0CA0A" w14:textId="77777777" w:rsidR="00061339" w:rsidRDefault="00061339" w:rsidP="002275D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3D818"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5F13A"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4161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1A6C" w14:textId="77777777" w:rsidR="00061339" w:rsidRDefault="00061339" w:rsidP="002275D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F6A70" w14:textId="77777777" w:rsidR="00061339" w:rsidRDefault="00061339" w:rsidP="002275DB">
            <w:pPr>
              <w:rPr>
                <w:rFonts w:eastAsia="Times New Roman"/>
              </w:rPr>
            </w:pPr>
            <w:r>
              <w:rPr>
                <w:rFonts w:eastAsia="Times New Roman" w:cs="Arial"/>
                <w:color w:val="000000"/>
                <w:sz w:val="16"/>
                <w:szCs w:val="16"/>
              </w:rPr>
              <w:t>Revision of 23.304 CR0027R1 in CR Pack SP-211281. CC#2: 23.304 CR0027R1 in CR Pack SP-211281 was returned to SA WG2.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3364A"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66211" w14:textId="77777777" w:rsidR="00061339" w:rsidRDefault="00061339" w:rsidP="002275DB">
            <w:pPr>
              <w:rPr>
                <w:rFonts w:eastAsia="Times New Roman"/>
              </w:rPr>
            </w:pPr>
          </w:p>
        </w:tc>
      </w:tr>
      <w:tr w:rsidR="00061339" w14:paraId="4CFD414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1AA4B"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ED45D" w14:textId="77777777" w:rsidR="00061339" w:rsidRDefault="00061339" w:rsidP="002275DB">
            <w:pPr>
              <w:rPr>
                <w:rFonts w:eastAsia="Times New Roman"/>
              </w:rPr>
            </w:pPr>
            <w:r>
              <w:rPr>
                <w:rFonts w:eastAsia="Times New Roman" w:cs="Arial"/>
                <w:color w:val="000000"/>
                <w:sz w:val="16"/>
                <w:szCs w:val="16"/>
              </w:rPr>
              <w:t>S2-211281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5DAC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82E09" w14:textId="77777777" w:rsidR="00061339" w:rsidRDefault="00061339" w:rsidP="002275D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AEC6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C232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D730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372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BE6C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1D3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A72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D135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C8E15" w14:textId="77777777" w:rsidR="00061339" w:rsidRDefault="00061339" w:rsidP="002275DB">
            <w:pPr>
              <w:rPr>
                <w:rFonts w:eastAsia="Times New Roman"/>
                <w:sz w:val="24"/>
                <w:szCs w:val="24"/>
              </w:rPr>
            </w:pPr>
            <w:r>
              <w:rPr>
                <w:rFonts w:eastAsia="Times New Roman" w:cs="Arial"/>
                <w:color w:val="000000"/>
                <w:sz w:val="16"/>
                <w:szCs w:val="16"/>
              </w:rPr>
              <w:t>Revision of 23.304 CR0027R1 proposed in SP-211542. CC#2: 23.304 CR0027R1 was postponed and the remaining CRs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3976B"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4AAE7" w14:textId="77777777" w:rsidR="00061339" w:rsidRDefault="00061339" w:rsidP="002275DB">
            <w:pPr>
              <w:rPr>
                <w:rFonts w:eastAsia="Times New Roman"/>
              </w:rPr>
            </w:pPr>
          </w:p>
        </w:tc>
      </w:tr>
      <w:tr w:rsidR="00061339" w14:paraId="69327C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D0C3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A7D43" w14:textId="77777777" w:rsidR="00061339" w:rsidRDefault="00061339" w:rsidP="002275DB">
            <w:pPr>
              <w:rPr>
                <w:rFonts w:eastAsia="Times New Roman"/>
              </w:rPr>
            </w:pPr>
            <w:r>
              <w:rPr>
                <w:rFonts w:eastAsia="Times New Roman" w:cs="Arial"/>
                <w:color w:val="000000"/>
                <w:sz w:val="16"/>
                <w:szCs w:val="16"/>
              </w:rPr>
              <w:t>S2-211543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440AB"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1A4FB" w14:textId="77777777" w:rsidR="00061339" w:rsidRDefault="00061339" w:rsidP="002275DB">
            <w:pPr>
              <w:rPr>
                <w:rFonts w:eastAsia="Times New Roman"/>
              </w:rPr>
            </w:pPr>
            <w:r>
              <w:rPr>
                <w:rFonts w:eastAsia="Times New Roman" w:cs="Arial"/>
                <w:color w:val="000000"/>
                <w:sz w:val="16"/>
                <w:szCs w:val="16"/>
              </w:rPr>
              <w:t>23.501 CR3302R1 (Rel-17, 'A'): Correction on PMF protocol stack for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30840" w14:textId="77777777" w:rsidR="00061339" w:rsidRDefault="00061339" w:rsidP="002275DB">
            <w:pPr>
              <w:rPr>
                <w:rFonts w:eastAsia="Times New Roman"/>
              </w:rPr>
            </w:pPr>
            <w:r>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05BA4"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854A2" w14:textId="77777777" w:rsidR="00061339" w:rsidRDefault="00061339" w:rsidP="002275DB">
            <w:pPr>
              <w:rPr>
                <w:rFonts w:eastAsia="Times New Roman"/>
              </w:rPr>
            </w:pPr>
            <w:r>
              <w:rPr>
                <w:rFonts w:eastAsia="Times New Roman" w:cs="Arial"/>
                <w:color w:val="000000"/>
                <w:sz w:val="16"/>
                <w:szCs w:val="16"/>
              </w:rPr>
              <w:t>3302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38B38"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097F2"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1E606"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2361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2F0BE" w14:textId="77777777" w:rsidR="00061339" w:rsidRDefault="00061339" w:rsidP="002275DB">
            <w:pPr>
              <w:rPr>
                <w:rFonts w:eastAsia="Times New Roman"/>
              </w:rPr>
            </w:pPr>
            <w:r>
              <w:rPr>
                <w:rFonts w:eastAsia="Times New Roman" w:cs="Arial"/>
                <w:color w:val="000000"/>
                <w:sz w:val="16"/>
                <w:szCs w:val="16"/>
              </w:rPr>
              <w:t>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A8CAE" w14:textId="77777777" w:rsidR="00061339" w:rsidRDefault="00061339" w:rsidP="002275DB">
            <w:pPr>
              <w:rPr>
                <w:rFonts w:eastAsia="Times New Roman"/>
              </w:rPr>
            </w:pPr>
            <w:r>
              <w:rPr>
                <w:rFonts w:eastAsia="Times New Roman" w:cs="Arial"/>
                <w:color w:val="000000"/>
                <w:sz w:val="16"/>
                <w:szCs w:val="16"/>
              </w:rPr>
              <w:t>Revision of 23.501 CR3302 in CR Pack SP-211288. CC#2: For further discussion. CC#4: SP-211543r01 was provided. CC#4: SP-211543r01 was provided. SP-211543r01 was approved. Revised to SP-211624.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3B90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DA512" w14:textId="77777777" w:rsidR="00061339" w:rsidRDefault="00061339" w:rsidP="002275DB">
            <w:pPr>
              <w:rPr>
                <w:rFonts w:eastAsia="Times New Roman"/>
              </w:rPr>
            </w:pPr>
            <w:r>
              <w:rPr>
                <w:rFonts w:eastAsia="Times New Roman" w:cs="Arial"/>
                <w:color w:val="000000"/>
                <w:sz w:val="16"/>
                <w:szCs w:val="16"/>
              </w:rPr>
              <w:t>S2-211624</w:t>
            </w:r>
          </w:p>
        </w:tc>
      </w:tr>
      <w:tr w:rsidR="00061339" w14:paraId="1FAEDA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E4576"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BA458" w14:textId="77777777" w:rsidR="00061339" w:rsidRDefault="00061339" w:rsidP="002275DB">
            <w:pPr>
              <w:rPr>
                <w:rFonts w:eastAsia="Times New Roman"/>
              </w:rPr>
            </w:pPr>
            <w:r>
              <w:rPr>
                <w:rFonts w:eastAsia="Times New Roman" w:cs="Arial"/>
                <w:color w:val="000000"/>
                <w:sz w:val="16"/>
                <w:szCs w:val="16"/>
              </w:rPr>
              <w:t>S2-211624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CB411"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49975" w14:textId="77777777" w:rsidR="00061339" w:rsidRDefault="00061339" w:rsidP="002275DB">
            <w:pPr>
              <w:rPr>
                <w:rFonts w:eastAsia="Times New Roman"/>
              </w:rPr>
            </w:pPr>
            <w:r>
              <w:rPr>
                <w:rFonts w:eastAsia="Times New Roman" w:cs="Arial"/>
                <w:color w:val="000000"/>
                <w:sz w:val="16"/>
                <w:szCs w:val="16"/>
              </w:rPr>
              <w:t>23.501 CR3302R2 (Rel-17, 'A'): Correction on PMF protocol stack for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020EE" w14:textId="77777777" w:rsidR="00061339" w:rsidRDefault="00061339" w:rsidP="002275DB">
            <w:pPr>
              <w:rPr>
                <w:rFonts w:eastAsia="Times New Roman"/>
              </w:rPr>
            </w:pPr>
            <w:r>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C1504"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0A07" w14:textId="77777777" w:rsidR="00061339" w:rsidRDefault="00061339" w:rsidP="002275DB">
            <w:pPr>
              <w:rPr>
                <w:rFonts w:eastAsia="Times New Roman"/>
              </w:rPr>
            </w:pPr>
            <w:r>
              <w:rPr>
                <w:rFonts w:eastAsia="Times New Roman" w:cs="Arial"/>
                <w:color w:val="000000"/>
                <w:sz w:val="16"/>
                <w:szCs w:val="16"/>
              </w:rPr>
              <w:t>3302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084A3"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D2FBD"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D4D49"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ACB6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90467" w14:textId="77777777" w:rsidR="00061339" w:rsidRDefault="00061339" w:rsidP="002275DB">
            <w:pPr>
              <w:rPr>
                <w:rFonts w:eastAsia="Times New Roman"/>
              </w:rPr>
            </w:pPr>
            <w:r>
              <w:rPr>
                <w:rFonts w:eastAsia="Times New Roman" w:cs="Arial"/>
                <w:color w:val="000000"/>
                <w:sz w:val="16"/>
                <w:szCs w:val="16"/>
              </w:rPr>
              <w:t>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ADE27" w14:textId="77777777" w:rsidR="00061339" w:rsidRDefault="00061339" w:rsidP="002275DB">
            <w:pPr>
              <w:rPr>
                <w:rFonts w:eastAsia="Times New Roman"/>
              </w:rPr>
            </w:pPr>
            <w:r>
              <w:rPr>
                <w:rFonts w:eastAsia="Times New Roman" w:cs="Arial"/>
                <w:color w:val="000000"/>
                <w:sz w:val="16"/>
                <w:szCs w:val="16"/>
              </w:rPr>
              <w:t>Revision of SP-211543r01.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9460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0356F" w14:textId="77777777" w:rsidR="00061339" w:rsidRDefault="00061339" w:rsidP="002275DB">
            <w:pPr>
              <w:rPr>
                <w:rFonts w:eastAsia="Times New Roman"/>
              </w:rPr>
            </w:pPr>
          </w:p>
        </w:tc>
      </w:tr>
      <w:tr w:rsidR="00061339" w14:paraId="1C12B54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E12B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0E18E" w14:textId="77777777" w:rsidR="00061339" w:rsidRDefault="00061339" w:rsidP="002275DB">
            <w:pPr>
              <w:rPr>
                <w:rFonts w:eastAsia="Times New Roman"/>
              </w:rPr>
            </w:pPr>
            <w:r>
              <w:rPr>
                <w:rFonts w:eastAsia="Times New Roman" w:cs="Arial"/>
                <w:color w:val="000000"/>
                <w:sz w:val="16"/>
                <w:szCs w:val="16"/>
              </w:rPr>
              <w:t>S2-211288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9CDB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5CA1C" w14:textId="77777777" w:rsidR="00061339" w:rsidRDefault="00061339" w:rsidP="002275DB">
            <w:pPr>
              <w:rPr>
                <w:rFonts w:eastAsia="Times New Roman"/>
              </w:rPr>
            </w:pPr>
            <w:r>
              <w:rPr>
                <w:rFonts w:eastAsia="Times New Roman" w:cs="Arial"/>
                <w:color w:val="000000"/>
                <w:sz w:val="16"/>
                <w:szCs w:val="16"/>
              </w:rPr>
              <w:t>CRs on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76BEA"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3BE6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B8F4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4F3F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0C5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1B0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323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36E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39D8" w14:textId="77777777" w:rsidR="00061339" w:rsidRDefault="00061339" w:rsidP="002275DB">
            <w:pPr>
              <w:rPr>
                <w:rFonts w:eastAsia="Times New Roman"/>
                <w:sz w:val="24"/>
                <w:szCs w:val="24"/>
              </w:rPr>
            </w:pPr>
            <w:r>
              <w:rPr>
                <w:rFonts w:eastAsia="Times New Roman" w:cs="Arial"/>
                <w:color w:val="000000"/>
                <w:sz w:val="16"/>
                <w:szCs w:val="16"/>
              </w:rPr>
              <w:t>Revision of 23.501 CR3302 proposed in SP-211543. CC#2: For further discussion. CC#4: 23.501 CR3302 revised.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DE0B9"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2D71A" w14:textId="77777777" w:rsidR="00061339" w:rsidRDefault="00061339" w:rsidP="002275DB">
            <w:pPr>
              <w:rPr>
                <w:rFonts w:eastAsia="Times New Roman"/>
              </w:rPr>
            </w:pPr>
          </w:p>
        </w:tc>
      </w:tr>
      <w:tr w:rsidR="00061339" w14:paraId="2135E2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0F415"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09635" w14:textId="77777777" w:rsidR="00061339" w:rsidRDefault="00061339" w:rsidP="002275DB">
            <w:pPr>
              <w:rPr>
                <w:rFonts w:eastAsia="Times New Roman"/>
              </w:rPr>
            </w:pPr>
            <w:r>
              <w:rPr>
                <w:rFonts w:eastAsia="Times New Roman" w:cs="Arial"/>
                <w:color w:val="000000"/>
                <w:sz w:val="16"/>
                <w:szCs w:val="16"/>
              </w:rPr>
              <w:t>S2-211553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F3B29"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D4772" w14:textId="77777777" w:rsidR="00061339" w:rsidRDefault="00061339" w:rsidP="002275DB">
            <w:pPr>
              <w:rPr>
                <w:rFonts w:eastAsia="Times New Roman"/>
              </w:rPr>
            </w:pPr>
            <w:r>
              <w:rPr>
                <w:rFonts w:eastAsia="Times New Roman" w:cs="Arial"/>
                <w:color w:val="000000"/>
                <w:sz w:val="16"/>
                <w:szCs w:val="16"/>
              </w:rPr>
              <w:t>23.502 CR3280R2 (Rel-17, 'F'): 23.502 Clarification on NF discovery by NRF in Onboarding or external authentication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AB90E"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A235B"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B28A8" w14:textId="77777777" w:rsidR="00061339" w:rsidRDefault="00061339" w:rsidP="002275DB">
            <w:pPr>
              <w:rPr>
                <w:rFonts w:eastAsia="Times New Roman"/>
              </w:rPr>
            </w:pPr>
            <w:r>
              <w:rPr>
                <w:rFonts w:eastAsia="Times New Roman" w:cs="Arial"/>
                <w:color w:val="000000"/>
                <w:sz w:val="16"/>
                <w:szCs w:val="16"/>
              </w:rPr>
              <w:t>3280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3A3A0"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90EDC"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BF0AE"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D061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0B4F7"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B628B" w14:textId="77777777" w:rsidR="00061339" w:rsidRDefault="00061339" w:rsidP="002275DB">
            <w:pPr>
              <w:rPr>
                <w:rFonts w:eastAsia="Times New Roman"/>
              </w:rPr>
            </w:pPr>
            <w:r>
              <w:rPr>
                <w:rFonts w:eastAsia="Times New Roman" w:cs="Arial"/>
                <w:color w:val="000000"/>
                <w:sz w:val="16"/>
                <w:szCs w:val="16"/>
              </w:rPr>
              <w:t>Revision of S2-2109262 (23.502 CR3280R1) in CR Pack SP-211294. CC#2: This CR was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016E1" w14:textId="77777777" w:rsidR="00061339" w:rsidRDefault="00061339" w:rsidP="002275DB">
            <w:pPr>
              <w:rPr>
                <w:rFonts w:eastAsia="Times New Roman"/>
              </w:rPr>
            </w:pPr>
            <w:r>
              <w:rPr>
                <w:rFonts w:eastAsia="Times New Roman" w:cs="Arial"/>
                <w:color w:val="000000"/>
                <w:sz w:val="16"/>
                <w:szCs w:val="16"/>
              </w:rP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AB245" w14:textId="77777777" w:rsidR="00061339" w:rsidRDefault="00061339" w:rsidP="002275DB">
            <w:pPr>
              <w:rPr>
                <w:rFonts w:eastAsia="Times New Roman"/>
              </w:rPr>
            </w:pPr>
          </w:p>
        </w:tc>
      </w:tr>
      <w:tr w:rsidR="00061339" w14:paraId="433597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CDBAB"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400A4" w14:textId="77777777" w:rsidR="00061339" w:rsidRDefault="00061339" w:rsidP="002275DB">
            <w:pPr>
              <w:rPr>
                <w:rFonts w:eastAsia="Times New Roman"/>
              </w:rPr>
            </w:pPr>
            <w:r>
              <w:rPr>
                <w:rFonts w:eastAsia="Times New Roman" w:cs="Arial"/>
                <w:color w:val="000000"/>
                <w:sz w:val="16"/>
                <w:szCs w:val="16"/>
              </w:rPr>
              <w:t>S2-211554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98566"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F4A3B" w14:textId="77777777" w:rsidR="00061339" w:rsidRDefault="00061339" w:rsidP="002275DB">
            <w:pPr>
              <w:rPr>
                <w:rFonts w:eastAsia="Times New Roman"/>
              </w:rPr>
            </w:pPr>
            <w:r>
              <w:rPr>
                <w:rFonts w:eastAsia="Times New Roman" w:cs="Arial"/>
                <w:color w:val="000000"/>
                <w:sz w:val="16"/>
                <w:szCs w:val="16"/>
              </w:rPr>
              <w:t>23.502 CR3281R2 (Rel-17, 'F'): 23.502 Update procedure of Registration with Onboarding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FB1C5"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3A19D"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BF614" w14:textId="77777777" w:rsidR="00061339" w:rsidRDefault="00061339" w:rsidP="002275DB">
            <w:pPr>
              <w:rPr>
                <w:rFonts w:eastAsia="Times New Roman"/>
              </w:rPr>
            </w:pPr>
            <w:r>
              <w:rPr>
                <w:rFonts w:eastAsia="Times New Roman" w:cs="Arial"/>
                <w:color w:val="000000"/>
                <w:sz w:val="16"/>
                <w:szCs w:val="16"/>
              </w:rPr>
              <w:t>3281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C2246"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BBC6F"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8C279"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94EC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F4829"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0307A" w14:textId="77777777" w:rsidR="00061339" w:rsidRDefault="00061339" w:rsidP="002275DB">
            <w:pPr>
              <w:rPr>
                <w:rFonts w:eastAsia="Times New Roman"/>
              </w:rPr>
            </w:pPr>
            <w:r>
              <w:rPr>
                <w:rFonts w:eastAsia="Times New Roman" w:cs="Arial"/>
                <w:color w:val="000000"/>
                <w:sz w:val="16"/>
                <w:szCs w:val="16"/>
              </w:rPr>
              <w:t>Revision of S2-2109263 (23.501 CR3281R1) in CR Pack SP-211294. CC#2: SP-211554r03 approved. Revised to SP-211625.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07B29"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18846" w14:textId="77777777" w:rsidR="00061339" w:rsidRDefault="00061339" w:rsidP="002275DB">
            <w:pPr>
              <w:rPr>
                <w:rFonts w:eastAsia="Times New Roman"/>
              </w:rPr>
            </w:pPr>
            <w:r>
              <w:rPr>
                <w:rFonts w:eastAsia="Times New Roman" w:cs="Arial"/>
                <w:color w:val="000000"/>
                <w:sz w:val="16"/>
                <w:szCs w:val="16"/>
              </w:rPr>
              <w:t>S2-211625</w:t>
            </w:r>
          </w:p>
        </w:tc>
      </w:tr>
      <w:tr w:rsidR="00061339" w14:paraId="3E46668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6F026"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7DAE3" w14:textId="77777777" w:rsidR="00061339" w:rsidRDefault="00061339" w:rsidP="002275DB">
            <w:pPr>
              <w:rPr>
                <w:rFonts w:eastAsia="Times New Roman"/>
              </w:rPr>
            </w:pPr>
            <w:r>
              <w:rPr>
                <w:rFonts w:eastAsia="Times New Roman" w:cs="Arial"/>
                <w:color w:val="000000"/>
                <w:sz w:val="16"/>
                <w:szCs w:val="16"/>
              </w:rPr>
              <w:t>S2-211625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524AF"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D2EE7" w14:textId="77777777" w:rsidR="00061339" w:rsidRDefault="00061339" w:rsidP="002275DB">
            <w:pPr>
              <w:rPr>
                <w:rFonts w:eastAsia="Times New Roman"/>
              </w:rPr>
            </w:pPr>
            <w:r>
              <w:rPr>
                <w:rFonts w:eastAsia="Times New Roman" w:cs="Arial"/>
                <w:color w:val="000000"/>
                <w:sz w:val="16"/>
                <w:szCs w:val="16"/>
              </w:rPr>
              <w:t>23.502 CR3281R3 (Rel-17, 'F'): 23.502 Update procedure of Registration with Onboarding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D523E"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91E51"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E4C4" w14:textId="77777777" w:rsidR="00061339" w:rsidRDefault="00061339" w:rsidP="002275DB">
            <w:pPr>
              <w:rPr>
                <w:rFonts w:eastAsia="Times New Roman"/>
              </w:rPr>
            </w:pPr>
            <w:r>
              <w:rPr>
                <w:rFonts w:eastAsia="Times New Roman" w:cs="Arial"/>
                <w:color w:val="000000"/>
                <w:sz w:val="16"/>
                <w:szCs w:val="16"/>
              </w:rPr>
              <w:t>3281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0F6C9"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8771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D100F"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E877"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BEEFB"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BCD2E" w14:textId="77777777" w:rsidR="00061339" w:rsidRDefault="00061339" w:rsidP="002275DB">
            <w:pPr>
              <w:rPr>
                <w:rFonts w:eastAsia="Times New Roman"/>
              </w:rPr>
            </w:pPr>
            <w:r>
              <w:rPr>
                <w:rFonts w:eastAsia="Times New Roman" w:cs="Arial"/>
                <w:color w:val="000000"/>
                <w:sz w:val="16"/>
                <w:szCs w:val="16"/>
              </w:rPr>
              <w:t>Revision of SP-211554r03.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B27D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3490F" w14:textId="77777777" w:rsidR="00061339" w:rsidRDefault="00061339" w:rsidP="002275DB">
            <w:pPr>
              <w:rPr>
                <w:rFonts w:eastAsia="Times New Roman"/>
              </w:rPr>
            </w:pPr>
          </w:p>
        </w:tc>
      </w:tr>
      <w:tr w:rsidR="00061339" w14:paraId="58D859C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8AEC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B852" w14:textId="77777777" w:rsidR="00061339" w:rsidRDefault="00061339" w:rsidP="002275DB">
            <w:pPr>
              <w:rPr>
                <w:rFonts w:eastAsia="Times New Roman"/>
              </w:rPr>
            </w:pPr>
            <w:r>
              <w:rPr>
                <w:rFonts w:eastAsia="Times New Roman" w:cs="Arial"/>
                <w:color w:val="000000"/>
                <w:sz w:val="16"/>
                <w:szCs w:val="16"/>
              </w:rPr>
              <w:t>S2-211592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D0C31"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96493" w14:textId="77777777" w:rsidR="00061339" w:rsidRDefault="00061339" w:rsidP="002275DB">
            <w:pPr>
              <w:rPr>
                <w:rFonts w:eastAsia="Times New Roman"/>
              </w:rPr>
            </w:pPr>
            <w:r>
              <w:rPr>
                <w:rFonts w:eastAsia="Times New Roman" w:cs="Arial"/>
                <w:color w:val="000000"/>
                <w:sz w:val="16"/>
                <w:szCs w:val="16"/>
              </w:rPr>
              <w:t>23.501 CR3314R3 (Rel-17, 'F'): Support for emergency calls in limited service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4651F"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82AB5"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B306E" w14:textId="77777777" w:rsidR="00061339" w:rsidRDefault="00061339" w:rsidP="002275DB">
            <w:pPr>
              <w:rPr>
                <w:rFonts w:eastAsia="Times New Roman"/>
              </w:rPr>
            </w:pPr>
            <w:r>
              <w:rPr>
                <w:rFonts w:eastAsia="Times New Roman" w:cs="Arial"/>
                <w:color w:val="000000"/>
                <w:sz w:val="16"/>
                <w:szCs w:val="16"/>
              </w:rPr>
              <w:t>3314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DBB29"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1ED82"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1775B"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CC3D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0CFD1"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142D1" w14:textId="77777777" w:rsidR="00061339" w:rsidRDefault="00061339" w:rsidP="002275DB">
            <w:pPr>
              <w:rPr>
                <w:rFonts w:eastAsia="Times New Roman"/>
              </w:rPr>
            </w:pPr>
            <w:r>
              <w:rPr>
                <w:rFonts w:eastAsia="Times New Roman" w:cs="Arial"/>
                <w:color w:val="000000"/>
                <w:sz w:val="16"/>
                <w:szCs w:val="16"/>
              </w:rPr>
              <w:t>Revision of S2-2109259 (23.501 CR3314R2) in CR Pack SP-211294.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D271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25F8C" w14:textId="77777777" w:rsidR="00061339" w:rsidRDefault="00061339" w:rsidP="002275DB">
            <w:pPr>
              <w:rPr>
                <w:rFonts w:eastAsia="Times New Roman"/>
              </w:rPr>
            </w:pPr>
          </w:p>
        </w:tc>
      </w:tr>
      <w:tr w:rsidR="00061339" w14:paraId="509AD1B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9BC1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1245B" w14:textId="77777777" w:rsidR="00061339" w:rsidRDefault="00061339" w:rsidP="002275DB">
            <w:pPr>
              <w:rPr>
                <w:rFonts w:eastAsia="Times New Roman"/>
              </w:rPr>
            </w:pPr>
            <w:r>
              <w:rPr>
                <w:rFonts w:eastAsia="Times New Roman" w:cs="Arial"/>
                <w:color w:val="000000"/>
                <w:sz w:val="16"/>
                <w:szCs w:val="16"/>
              </w:rPr>
              <w:t>S2-211294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C8FD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5B0A" w14:textId="77777777" w:rsidR="00061339" w:rsidRDefault="00061339" w:rsidP="002275DB">
            <w:pPr>
              <w:rPr>
                <w:rFonts w:eastAsia="Times New Roman"/>
              </w:rPr>
            </w:pPr>
            <w:r>
              <w:rPr>
                <w:rFonts w:eastAsia="Times New Roman" w:cs="Arial"/>
                <w:color w:val="000000"/>
                <w:sz w:val="16"/>
                <w:szCs w:val="16"/>
              </w:rPr>
              <w:t>CRs on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C54F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55D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75D4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359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38C8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395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43C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CE0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27D5D" w14:textId="77777777" w:rsidR="00061339" w:rsidRDefault="00061339" w:rsidP="002275DB">
            <w:pPr>
              <w:rPr>
                <w:rFonts w:eastAsia="Times New Roman"/>
                <w:sz w:val="24"/>
                <w:szCs w:val="24"/>
              </w:rPr>
            </w:pPr>
            <w:r>
              <w:rPr>
                <w:rFonts w:eastAsia="Times New Roman" w:cs="Arial"/>
                <w:color w:val="000000"/>
                <w:sz w:val="16"/>
                <w:szCs w:val="16"/>
              </w:rPr>
              <w:t>Revision of 23.502 CR3280R1 proposed in SP-211553; Revision of 23.502 CR3281R1 proposed in SP-211554; NTT DOCOMO have an issue with 23.501 CR3314R2. CC#2+CC#4: 23.502 CR3281R1 revised. 23.501 CR3314R2 revised.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03B64"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346AA" w14:textId="77777777" w:rsidR="00061339" w:rsidRDefault="00061339" w:rsidP="002275DB">
            <w:pPr>
              <w:rPr>
                <w:rFonts w:eastAsia="Times New Roman"/>
              </w:rPr>
            </w:pPr>
          </w:p>
        </w:tc>
      </w:tr>
      <w:tr w:rsidR="00061339" w14:paraId="6549C0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BE073"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E717E" w14:textId="77777777" w:rsidR="00061339" w:rsidRDefault="00061339" w:rsidP="002275DB">
            <w:pPr>
              <w:rPr>
                <w:rFonts w:eastAsia="Times New Roman"/>
              </w:rPr>
            </w:pPr>
            <w:r>
              <w:rPr>
                <w:rFonts w:eastAsia="Times New Roman" w:cs="Arial"/>
                <w:color w:val="000000"/>
                <w:sz w:val="16"/>
                <w:szCs w:val="16"/>
              </w:rPr>
              <w:t>S2-211548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4E72F"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5CC05" w14:textId="77777777" w:rsidR="00061339" w:rsidRDefault="00061339" w:rsidP="002275DB">
            <w:pPr>
              <w:rPr>
                <w:rFonts w:eastAsia="Times New Roman"/>
              </w:rPr>
            </w:pPr>
            <w:r>
              <w:rPr>
                <w:rFonts w:eastAsia="Times New Roman" w:cs="Arial"/>
                <w:color w:val="000000"/>
                <w:sz w:val="16"/>
                <w:szCs w:val="16"/>
              </w:rPr>
              <w:t>23.401 CR3658R3 (Rel-17, 'F'): MUSIM capabilities in Emergency Attach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09C67" w14:textId="77777777" w:rsidR="00061339" w:rsidRDefault="00061339" w:rsidP="002275DB">
            <w:pPr>
              <w:rPr>
                <w:rFonts w:eastAsia="Times New Roman"/>
              </w:rPr>
            </w:pPr>
            <w:r>
              <w:rPr>
                <w:rFonts w:eastAsia="Times New Roman" w:cs="Arial"/>
                <w:color w:val="000000"/>
                <w:sz w:val="16"/>
                <w:szCs w:val="16"/>
              </w:rPr>
              <w:t>Intel,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D0B4A" w14:textId="77777777" w:rsidR="00061339" w:rsidRDefault="00061339" w:rsidP="002275DB">
            <w:pPr>
              <w:rPr>
                <w:rFonts w:eastAsia="Times New Roman"/>
              </w:rPr>
            </w:pPr>
            <w:r>
              <w:rPr>
                <w:rFonts w:eastAsia="Times New Roman"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6D0A1" w14:textId="77777777" w:rsidR="00061339" w:rsidRDefault="00061339" w:rsidP="002275DB">
            <w:pPr>
              <w:rPr>
                <w:rFonts w:eastAsia="Times New Roman"/>
              </w:rPr>
            </w:pPr>
            <w:r>
              <w:rPr>
                <w:rFonts w:eastAsia="Times New Roman" w:cs="Arial"/>
                <w:color w:val="000000"/>
                <w:sz w:val="16"/>
                <w:szCs w:val="16"/>
              </w:rPr>
              <w:t>3658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E738E"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3B180"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D6E12"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4519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B491A"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04137" w14:textId="77777777" w:rsidR="00061339" w:rsidRDefault="00061339" w:rsidP="002275DB">
            <w:pPr>
              <w:rPr>
                <w:rFonts w:eastAsia="Times New Roman"/>
              </w:rPr>
            </w:pPr>
            <w:r>
              <w:rPr>
                <w:rFonts w:eastAsia="Times New Roman" w:cs="Arial"/>
                <w:color w:val="000000"/>
                <w:sz w:val="16"/>
                <w:szCs w:val="16"/>
              </w:rPr>
              <w:t>Revision of S2-2109309 (23.401 CR3658R2) in CR Pack SP-211302.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29B7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419AD" w14:textId="77777777" w:rsidR="00061339" w:rsidRDefault="00061339" w:rsidP="002275DB">
            <w:pPr>
              <w:rPr>
                <w:rFonts w:eastAsia="Times New Roman"/>
              </w:rPr>
            </w:pPr>
          </w:p>
        </w:tc>
      </w:tr>
      <w:tr w:rsidR="00061339" w14:paraId="0D5327A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2EF2A"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E116D" w14:textId="77777777" w:rsidR="00061339" w:rsidRDefault="00061339" w:rsidP="002275DB">
            <w:pPr>
              <w:rPr>
                <w:rFonts w:eastAsia="Times New Roman"/>
              </w:rPr>
            </w:pPr>
            <w:r>
              <w:rPr>
                <w:rFonts w:eastAsia="Times New Roman" w:cs="Arial"/>
                <w:color w:val="000000"/>
                <w:sz w:val="16"/>
                <w:szCs w:val="16"/>
              </w:rPr>
              <w:t>S2-211550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F3D0B"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9C8D" w14:textId="77777777" w:rsidR="00061339" w:rsidRDefault="00061339" w:rsidP="002275DB">
            <w:pPr>
              <w:rPr>
                <w:rFonts w:eastAsia="Times New Roman"/>
              </w:rPr>
            </w:pPr>
            <w:r>
              <w:rPr>
                <w:rFonts w:eastAsia="Times New Roman" w:cs="Arial"/>
                <w:color w:val="000000"/>
                <w:sz w:val="16"/>
                <w:szCs w:val="16"/>
              </w:rPr>
              <w:t>23.501 CR3237R3 (Rel-17, 'F'): MUSIM capabilities in Emergency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380A0" w14:textId="77777777" w:rsidR="00061339" w:rsidRDefault="00061339" w:rsidP="002275DB">
            <w:pPr>
              <w:rPr>
                <w:rFonts w:eastAsia="Times New Roman"/>
              </w:rPr>
            </w:pPr>
            <w:r>
              <w:rPr>
                <w:rFonts w:eastAsia="Times New Roman" w:cs="Arial"/>
                <w:color w:val="000000"/>
                <w:sz w:val="16"/>
                <w:szCs w:val="16"/>
              </w:rPr>
              <w:t>Apple,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A44D4"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F5686" w14:textId="77777777" w:rsidR="00061339" w:rsidRDefault="00061339" w:rsidP="002275DB">
            <w:pPr>
              <w:rPr>
                <w:rFonts w:eastAsia="Times New Roman"/>
              </w:rPr>
            </w:pPr>
            <w:r>
              <w:rPr>
                <w:rFonts w:eastAsia="Times New Roman" w:cs="Arial"/>
                <w:color w:val="000000"/>
                <w:sz w:val="16"/>
                <w:szCs w:val="16"/>
              </w:rPr>
              <w:t>3237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746E4"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78E8A"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42BB0"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CB39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35C1C"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1825A" w14:textId="77777777" w:rsidR="00061339" w:rsidRDefault="00061339" w:rsidP="002275DB">
            <w:pPr>
              <w:rPr>
                <w:rFonts w:eastAsia="Times New Roman"/>
              </w:rPr>
            </w:pPr>
            <w:r>
              <w:rPr>
                <w:rFonts w:eastAsia="Times New Roman" w:cs="Arial"/>
                <w:color w:val="000000"/>
                <w:sz w:val="16"/>
                <w:szCs w:val="16"/>
              </w:rPr>
              <w:t>Revision of S2-2109310 (23.501 CR3237R2) in CR Pack SP-211302.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28AE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81324" w14:textId="77777777" w:rsidR="00061339" w:rsidRDefault="00061339" w:rsidP="002275DB">
            <w:pPr>
              <w:rPr>
                <w:rFonts w:eastAsia="Times New Roman"/>
              </w:rPr>
            </w:pPr>
          </w:p>
        </w:tc>
      </w:tr>
      <w:tr w:rsidR="00061339" w14:paraId="3EDF433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49711"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454DE" w14:textId="77777777" w:rsidR="00061339" w:rsidRDefault="00061339" w:rsidP="002275DB">
            <w:pPr>
              <w:rPr>
                <w:rFonts w:eastAsia="Times New Roman"/>
              </w:rPr>
            </w:pPr>
            <w:r>
              <w:rPr>
                <w:rFonts w:eastAsia="Times New Roman" w:cs="Arial"/>
                <w:color w:val="000000"/>
                <w:sz w:val="16"/>
                <w:szCs w:val="16"/>
              </w:rPr>
              <w:t>S2-211551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8C5DB"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B2A1D" w14:textId="77777777" w:rsidR="00061339" w:rsidRDefault="00061339" w:rsidP="002275DB">
            <w:pPr>
              <w:rPr>
                <w:rFonts w:eastAsia="Times New Roman"/>
              </w:rPr>
            </w:pPr>
            <w:r>
              <w:rPr>
                <w:rFonts w:eastAsia="Times New Roman" w:cs="Arial"/>
                <w:color w:val="000000"/>
                <w:sz w:val="16"/>
                <w:szCs w:val="16"/>
              </w:rPr>
              <w:t>23.502 CR3124R3 (Rel-17, 'F'): MUSIM capabilities in Emergency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8648" w14:textId="77777777" w:rsidR="00061339" w:rsidRDefault="00061339" w:rsidP="002275DB">
            <w:pPr>
              <w:rPr>
                <w:rFonts w:eastAsia="Times New Roman"/>
              </w:rPr>
            </w:pPr>
            <w:r>
              <w:rPr>
                <w:rFonts w:eastAsia="Times New Roman" w:cs="Arial"/>
                <w:color w:val="000000"/>
                <w:sz w:val="16"/>
                <w:szCs w:val="16"/>
              </w:rPr>
              <w:t>Intel,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B59A2"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AA81D" w14:textId="77777777" w:rsidR="00061339" w:rsidRDefault="00061339" w:rsidP="002275DB">
            <w:pPr>
              <w:rPr>
                <w:rFonts w:eastAsia="Times New Roman"/>
              </w:rPr>
            </w:pPr>
            <w:r>
              <w:rPr>
                <w:rFonts w:eastAsia="Times New Roman" w:cs="Arial"/>
                <w:color w:val="000000"/>
                <w:sz w:val="16"/>
                <w:szCs w:val="16"/>
              </w:rPr>
              <w:t>3124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061EF"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A0256"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88864"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5349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ED9D8"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829C8" w14:textId="77777777" w:rsidR="00061339" w:rsidRDefault="00061339" w:rsidP="002275DB">
            <w:pPr>
              <w:rPr>
                <w:rFonts w:eastAsia="Times New Roman"/>
              </w:rPr>
            </w:pPr>
            <w:r>
              <w:rPr>
                <w:rFonts w:eastAsia="Times New Roman" w:cs="Arial"/>
                <w:color w:val="000000"/>
                <w:sz w:val="16"/>
                <w:szCs w:val="16"/>
              </w:rPr>
              <w:t>Revision of S2-2109311 (23.502 CR3124R2) in CR Pack SP-211302.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7B03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0815A" w14:textId="77777777" w:rsidR="00061339" w:rsidRDefault="00061339" w:rsidP="002275DB">
            <w:pPr>
              <w:rPr>
                <w:rFonts w:eastAsia="Times New Roman"/>
              </w:rPr>
            </w:pPr>
          </w:p>
        </w:tc>
      </w:tr>
      <w:tr w:rsidR="00061339" w14:paraId="407B09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1A56A"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39B97" w14:textId="77777777" w:rsidR="00061339" w:rsidRDefault="00061339" w:rsidP="002275DB">
            <w:pPr>
              <w:rPr>
                <w:rFonts w:eastAsia="Times New Roman"/>
              </w:rPr>
            </w:pPr>
            <w:r>
              <w:rPr>
                <w:rFonts w:eastAsia="Times New Roman" w:cs="Arial"/>
                <w:color w:val="000000"/>
                <w:sz w:val="16"/>
                <w:szCs w:val="16"/>
              </w:rPr>
              <w:t>S2-211302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4BFA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954AB" w14:textId="77777777" w:rsidR="00061339" w:rsidRDefault="00061339" w:rsidP="002275DB">
            <w:pPr>
              <w:rPr>
                <w:rFonts w:eastAsia="Times New Roman"/>
              </w:rPr>
            </w:pPr>
            <w:r>
              <w:rPr>
                <w:rFonts w:eastAsia="Times New Roman" w:cs="Arial"/>
                <w:color w:val="000000"/>
                <w:sz w:val="16"/>
                <w:szCs w:val="16"/>
              </w:rPr>
              <w:t>CRs on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1E64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C40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2DB9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E615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8C5E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E235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847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F78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D6406" w14:textId="77777777" w:rsidR="00061339" w:rsidRDefault="00061339" w:rsidP="002275DB">
            <w:pPr>
              <w:rPr>
                <w:rFonts w:eastAsia="Times New Roman"/>
                <w:sz w:val="24"/>
                <w:szCs w:val="24"/>
              </w:rPr>
            </w:pPr>
            <w:r>
              <w:rPr>
                <w:rFonts w:eastAsia="Times New Roman" w:cs="Arial"/>
                <w:color w:val="000000"/>
                <w:sz w:val="16"/>
                <w:szCs w:val="16"/>
              </w:rPr>
              <w:t>Proposed revision of 23.401 CR3658R2 in SP-211548; Proposed revision of 23.501 CR3237R2 in SP-211550; Proposed revision of 23.502 CR3124R2 in SP-211551. The remaining CRs in this CR Pack were approved (the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2FF90"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318CB" w14:textId="77777777" w:rsidR="00061339" w:rsidRDefault="00061339" w:rsidP="002275DB">
            <w:pPr>
              <w:rPr>
                <w:rFonts w:eastAsia="Times New Roman"/>
              </w:rPr>
            </w:pPr>
          </w:p>
        </w:tc>
      </w:tr>
      <w:tr w:rsidR="00061339" w14:paraId="7565E0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E005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FFE0B" w14:textId="77777777" w:rsidR="00061339" w:rsidRDefault="00061339" w:rsidP="002275DB">
            <w:pPr>
              <w:rPr>
                <w:rFonts w:eastAsia="Times New Roman"/>
              </w:rPr>
            </w:pPr>
            <w:r>
              <w:rPr>
                <w:rFonts w:eastAsia="Times New Roman" w:cs="Arial"/>
                <w:color w:val="000000"/>
                <w:sz w:val="16"/>
                <w:szCs w:val="16"/>
              </w:rPr>
              <w:t>S2-211407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1D02D"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C2290" w14:textId="77777777" w:rsidR="00061339" w:rsidRDefault="00061339" w:rsidP="002275DB">
            <w:pPr>
              <w:rPr>
                <w:rFonts w:eastAsia="Times New Roman"/>
              </w:rPr>
            </w:pPr>
            <w:r>
              <w:rPr>
                <w:rFonts w:eastAsia="Times New Roman" w:cs="Arial"/>
                <w:color w:val="000000"/>
                <w:sz w:val="16"/>
                <w:szCs w:val="16"/>
              </w:rPr>
              <w:t>23.256 CR0008R2 (Rel-17, 'F'): Clean up for List of Aerial UEs in a geographic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F4CF" w14:textId="77777777" w:rsidR="00061339" w:rsidRDefault="00061339" w:rsidP="002275D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A84D7" w14:textId="77777777" w:rsidR="00061339" w:rsidRDefault="00061339" w:rsidP="002275DB">
            <w:pPr>
              <w:rPr>
                <w:rFonts w:eastAsia="Times New Roman"/>
              </w:rPr>
            </w:pPr>
            <w:r>
              <w:rPr>
                <w:rFonts w:eastAsia="Times New Roman" w:cs="Arial"/>
                <w:color w:val="000000"/>
                <w:sz w:val="16"/>
                <w:szCs w:val="16"/>
              </w:rPr>
              <w:t>23.256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6E534" w14:textId="77777777" w:rsidR="00061339" w:rsidRDefault="00061339" w:rsidP="002275DB">
            <w:pPr>
              <w:rPr>
                <w:rFonts w:eastAsia="Times New Roman"/>
              </w:rPr>
            </w:pPr>
            <w:r>
              <w:rPr>
                <w:rFonts w:eastAsia="Times New Roman" w:cs="Arial"/>
                <w:color w:val="000000"/>
                <w:sz w:val="16"/>
                <w:szCs w:val="16"/>
              </w:rPr>
              <w:t>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3BF1A"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71FAA"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680B9"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4E30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5F7EE" w14:textId="77777777" w:rsidR="00061339" w:rsidRDefault="00061339" w:rsidP="002275D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53962" w14:textId="77777777" w:rsidR="00061339" w:rsidRDefault="00061339" w:rsidP="002275DB">
            <w:pPr>
              <w:rPr>
                <w:rFonts w:eastAsia="Times New Roman"/>
              </w:rPr>
            </w:pPr>
            <w:r>
              <w:rPr>
                <w:rFonts w:eastAsia="Times New Roman" w:cs="Arial"/>
                <w:color w:val="000000"/>
                <w:sz w:val="16"/>
                <w:szCs w:val="16"/>
              </w:rPr>
              <w:t>Revision of 23.256 CR0008R1 (S2-2107969) in CR Pack SP-211307. 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728D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76BF9" w14:textId="77777777" w:rsidR="00061339" w:rsidRDefault="00061339" w:rsidP="002275DB">
            <w:pPr>
              <w:rPr>
                <w:rFonts w:eastAsia="Times New Roman"/>
              </w:rPr>
            </w:pPr>
          </w:p>
        </w:tc>
      </w:tr>
      <w:tr w:rsidR="00061339" w14:paraId="21AF717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8412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8499D" w14:textId="77777777" w:rsidR="00061339" w:rsidRDefault="00061339" w:rsidP="002275DB">
            <w:pPr>
              <w:rPr>
                <w:rFonts w:eastAsia="Times New Roman"/>
              </w:rPr>
            </w:pPr>
            <w:r>
              <w:rPr>
                <w:rFonts w:eastAsia="Times New Roman" w:cs="Arial"/>
                <w:color w:val="000000"/>
                <w:sz w:val="16"/>
                <w:szCs w:val="16"/>
              </w:rPr>
              <w:t>S2-211415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CDAB7"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F4752" w14:textId="77777777" w:rsidR="00061339" w:rsidRDefault="00061339" w:rsidP="002275DB">
            <w:pPr>
              <w:rPr>
                <w:rFonts w:eastAsia="Times New Roman"/>
              </w:rPr>
            </w:pPr>
            <w:r>
              <w:rPr>
                <w:rFonts w:eastAsia="Times New Roman" w:cs="Arial"/>
                <w:color w:val="000000"/>
                <w:sz w:val="16"/>
                <w:szCs w:val="16"/>
              </w:rPr>
              <w:t>23.501 CR3345R3 (Rel-17, 'F'): Clarifications of NSAC and NSAC for roaming cases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FC80B"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A21C5"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E38E4" w14:textId="77777777" w:rsidR="00061339" w:rsidRDefault="00061339" w:rsidP="002275DB">
            <w:pPr>
              <w:rPr>
                <w:rFonts w:eastAsia="Times New Roman"/>
              </w:rPr>
            </w:pPr>
            <w:r>
              <w:rPr>
                <w:rFonts w:eastAsia="Times New Roman" w:cs="Arial"/>
                <w:color w:val="000000"/>
                <w:sz w:val="16"/>
                <w:szCs w:val="16"/>
              </w:rPr>
              <w:t>3345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950C1"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BD25C"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1C984"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CD2B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BFFB6"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DA510" w14:textId="77777777" w:rsidR="00061339" w:rsidRDefault="00061339" w:rsidP="002275DB">
            <w:pPr>
              <w:rPr>
                <w:rFonts w:eastAsia="Times New Roman"/>
              </w:rPr>
            </w:pPr>
            <w:r>
              <w:rPr>
                <w:rFonts w:eastAsia="Times New Roman" w:cs="Arial"/>
                <w:color w:val="000000"/>
                <w:sz w:val="16"/>
                <w:szCs w:val="16"/>
              </w:rPr>
              <w:t>Revision of S2-2107943 in CR Pack SP-211307. CC#4: SP-211415r01 was approved. Revised to SP-211626.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1647"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75DC" w14:textId="77777777" w:rsidR="00061339" w:rsidRDefault="00061339" w:rsidP="002275DB">
            <w:pPr>
              <w:rPr>
                <w:rFonts w:eastAsia="Times New Roman"/>
              </w:rPr>
            </w:pPr>
            <w:r>
              <w:rPr>
                <w:rFonts w:eastAsia="Times New Roman" w:cs="Arial"/>
                <w:color w:val="000000"/>
                <w:sz w:val="16"/>
                <w:szCs w:val="16"/>
              </w:rPr>
              <w:t>S2-211626</w:t>
            </w:r>
          </w:p>
        </w:tc>
      </w:tr>
      <w:tr w:rsidR="00061339" w14:paraId="181A93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15F7C"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91626" w14:textId="77777777" w:rsidR="00061339" w:rsidRDefault="00061339" w:rsidP="002275DB">
            <w:pPr>
              <w:rPr>
                <w:rFonts w:eastAsia="Times New Roman"/>
              </w:rPr>
            </w:pPr>
            <w:r>
              <w:rPr>
                <w:rFonts w:eastAsia="Times New Roman" w:cs="Arial"/>
                <w:color w:val="000000"/>
                <w:sz w:val="16"/>
                <w:szCs w:val="16"/>
              </w:rPr>
              <w:t>S2-211626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3A48C"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C422F" w14:textId="77777777" w:rsidR="00061339" w:rsidRDefault="00061339" w:rsidP="002275DB">
            <w:pPr>
              <w:rPr>
                <w:rFonts w:eastAsia="Times New Roman"/>
              </w:rPr>
            </w:pPr>
            <w:r>
              <w:rPr>
                <w:rFonts w:eastAsia="Times New Roman" w:cs="Arial"/>
                <w:color w:val="000000"/>
                <w:sz w:val="16"/>
                <w:szCs w:val="16"/>
              </w:rPr>
              <w:t>23.501 CR3345R4 (Rel-17, 'F'): Clarifications of NSAC and NSAC for roaming cases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EF2D"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B4C9D"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716E1" w14:textId="77777777" w:rsidR="00061339" w:rsidRDefault="00061339" w:rsidP="002275DB">
            <w:pPr>
              <w:rPr>
                <w:rFonts w:eastAsia="Times New Roman"/>
              </w:rPr>
            </w:pPr>
            <w:r>
              <w:rPr>
                <w:rFonts w:eastAsia="Times New Roman" w:cs="Arial"/>
                <w:color w:val="000000"/>
                <w:sz w:val="16"/>
                <w:szCs w:val="16"/>
              </w:rPr>
              <w:t>3345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56251" w14:textId="77777777" w:rsidR="00061339" w:rsidRDefault="00061339" w:rsidP="002275D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9C08D"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B644"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92EC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3C370"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5603" w14:textId="77777777" w:rsidR="00061339" w:rsidRDefault="00061339" w:rsidP="002275DB">
            <w:pPr>
              <w:rPr>
                <w:rFonts w:eastAsia="Times New Roman"/>
              </w:rPr>
            </w:pPr>
            <w:r>
              <w:rPr>
                <w:rFonts w:eastAsia="Times New Roman" w:cs="Arial"/>
                <w:color w:val="000000"/>
                <w:sz w:val="16"/>
                <w:szCs w:val="16"/>
              </w:rPr>
              <w:t>Revision of SP-211415r01.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97F0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A92B2" w14:textId="77777777" w:rsidR="00061339" w:rsidRDefault="00061339" w:rsidP="002275DB">
            <w:pPr>
              <w:rPr>
                <w:rFonts w:eastAsia="Times New Roman"/>
              </w:rPr>
            </w:pPr>
          </w:p>
        </w:tc>
      </w:tr>
      <w:tr w:rsidR="00061339" w14:paraId="0017ED7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B1202"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EB955" w14:textId="77777777" w:rsidR="00061339" w:rsidRDefault="00061339" w:rsidP="002275DB">
            <w:pPr>
              <w:rPr>
                <w:rFonts w:eastAsia="Times New Roman"/>
              </w:rPr>
            </w:pPr>
            <w:r>
              <w:rPr>
                <w:rFonts w:eastAsia="Times New Roman" w:cs="Arial"/>
                <w:color w:val="000000"/>
                <w:sz w:val="16"/>
                <w:szCs w:val="16"/>
              </w:rPr>
              <w:t>S2-211416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8CD38"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5A0EE" w14:textId="77777777" w:rsidR="00061339" w:rsidRDefault="00061339" w:rsidP="002275DB">
            <w:pPr>
              <w:rPr>
                <w:rFonts w:eastAsia="Times New Roman"/>
              </w:rPr>
            </w:pPr>
            <w:r>
              <w:rPr>
                <w:rFonts w:eastAsia="Times New Roman" w:cs="Arial"/>
                <w:color w:val="000000"/>
                <w:sz w:val="16"/>
                <w:szCs w:val="16"/>
              </w:rPr>
              <w:t>23.501 CR3331R2 (Rel-17, 'F'): Clarification on definition of NSSRG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B9E29" w14:textId="77777777" w:rsidR="00061339" w:rsidRDefault="00061339" w:rsidP="002275DB">
            <w:pPr>
              <w:rPr>
                <w:rFonts w:eastAsia="Times New Roman"/>
              </w:rPr>
            </w:pPr>
            <w:r>
              <w:rPr>
                <w:rFonts w:eastAsia="Times New Roman" w:cs="Arial"/>
                <w:color w:val="000000"/>
                <w:sz w:val="16"/>
                <w:szCs w:val="16"/>
              </w:rPr>
              <w:t>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F3A40"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A7B4C" w14:textId="77777777" w:rsidR="00061339" w:rsidRDefault="00061339" w:rsidP="002275DB">
            <w:pPr>
              <w:rPr>
                <w:rFonts w:eastAsia="Times New Roman"/>
              </w:rPr>
            </w:pPr>
            <w:r>
              <w:rPr>
                <w:rFonts w:eastAsia="Times New Roman" w:cs="Arial"/>
                <w:color w:val="000000"/>
                <w:sz w:val="16"/>
                <w:szCs w:val="16"/>
              </w:rPr>
              <w:t>3331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8E87A"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B704D"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02DF6"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0171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30707"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1756E" w14:textId="77777777" w:rsidR="00061339" w:rsidRDefault="00061339" w:rsidP="002275DB">
            <w:pPr>
              <w:rPr>
                <w:rFonts w:eastAsia="Times New Roman"/>
              </w:rPr>
            </w:pPr>
            <w:r>
              <w:rPr>
                <w:rFonts w:eastAsia="Times New Roman" w:cs="Arial"/>
                <w:color w:val="000000"/>
                <w:sz w:val="16"/>
                <w:szCs w:val="16"/>
              </w:rPr>
              <w:t xml:space="preserve">Revision of S2-2107955 in CR Pack SP-211307. </w:t>
            </w:r>
            <w:r>
              <w:rPr>
                <w:rFonts w:eastAsia="Times New Roman" w:cs="Arial"/>
                <w:color w:val="000000"/>
                <w:sz w:val="16"/>
                <w:szCs w:val="16"/>
              </w:rPr>
              <w:lastRenderedPageBreak/>
              <w:t>CC#4: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2C74A" w14:textId="77777777" w:rsidR="00061339" w:rsidRDefault="00061339" w:rsidP="002275DB">
            <w:pPr>
              <w:rPr>
                <w:rFonts w:eastAsia="Times New Roman"/>
              </w:rPr>
            </w:pPr>
            <w:r>
              <w:rPr>
                <w:rFonts w:eastAsia="Times New Roman"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442EB" w14:textId="77777777" w:rsidR="00061339" w:rsidRDefault="00061339" w:rsidP="002275DB">
            <w:pPr>
              <w:rPr>
                <w:rFonts w:eastAsia="Times New Roman"/>
              </w:rPr>
            </w:pPr>
          </w:p>
        </w:tc>
      </w:tr>
      <w:tr w:rsidR="00061339" w14:paraId="04901D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DBBA2"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401AF" w14:textId="77777777" w:rsidR="00061339" w:rsidRDefault="00061339" w:rsidP="002275DB">
            <w:pPr>
              <w:rPr>
                <w:rFonts w:eastAsia="Times New Roman"/>
              </w:rPr>
            </w:pPr>
            <w:r>
              <w:rPr>
                <w:rFonts w:eastAsia="Times New Roman" w:cs="Arial"/>
                <w:color w:val="000000"/>
                <w:sz w:val="16"/>
                <w:szCs w:val="16"/>
              </w:rPr>
              <w:t>S2-211307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150C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55AC2" w14:textId="77777777" w:rsidR="00061339" w:rsidRDefault="00061339" w:rsidP="002275DB">
            <w:pPr>
              <w:rPr>
                <w:rFonts w:eastAsia="Times New Roman"/>
              </w:rPr>
            </w:pPr>
            <w:r>
              <w:rPr>
                <w:rFonts w:eastAsia="Times New Roman" w:cs="Arial"/>
                <w:color w:val="000000"/>
                <w:sz w:val="16"/>
                <w:szCs w:val="16"/>
              </w:rPr>
              <w:t>CRs where company revisions are expected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7843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908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8B58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94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A61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80E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318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C17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A4BB9" w14:textId="77777777" w:rsidR="00061339" w:rsidRDefault="00061339" w:rsidP="002275DB">
            <w:pPr>
              <w:rPr>
                <w:rFonts w:eastAsia="Times New Roman"/>
                <w:sz w:val="24"/>
                <w:szCs w:val="24"/>
              </w:rPr>
            </w:pPr>
            <w:r>
              <w:rPr>
                <w:rFonts w:eastAsia="Times New Roman" w:cs="Arial"/>
                <w:color w:val="000000"/>
                <w:sz w:val="16"/>
                <w:szCs w:val="16"/>
              </w:rPr>
              <w:t>Proposed revision of 23.256 CR0008R1 in SP-211407; Proposed revision of 23.501 CR3345R1 in SP-211415; Proposed revision of 23.501 CR3331R1 in SP-211416.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7C4C8"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51EEC" w14:textId="77777777" w:rsidR="00061339" w:rsidRDefault="00061339" w:rsidP="002275DB">
            <w:pPr>
              <w:rPr>
                <w:rFonts w:eastAsia="Times New Roman"/>
              </w:rPr>
            </w:pPr>
          </w:p>
        </w:tc>
      </w:tr>
      <w:tr w:rsidR="00061339" w14:paraId="44DC79D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E41F2"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4B62F" w14:textId="77777777" w:rsidR="00061339" w:rsidRDefault="00061339" w:rsidP="002275DB">
            <w:pPr>
              <w:rPr>
                <w:rFonts w:eastAsia="Times New Roman"/>
              </w:rPr>
            </w:pPr>
            <w:r>
              <w:rPr>
                <w:rFonts w:eastAsia="Times New Roman" w:cs="Arial"/>
                <w:color w:val="000000"/>
                <w:sz w:val="16"/>
                <w:szCs w:val="16"/>
              </w:rPr>
              <w:t>S2-211552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DF7AC"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37015" w14:textId="77777777" w:rsidR="00061339" w:rsidRDefault="00061339" w:rsidP="002275DB">
            <w:pPr>
              <w:rPr>
                <w:rFonts w:eastAsia="Times New Roman"/>
              </w:rPr>
            </w:pPr>
            <w:r>
              <w:rPr>
                <w:rFonts w:eastAsia="Times New Roman" w:cs="Arial"/>
                <w:color w:val="000000"/>
                <w:sz w:val="16"/>
                <w:szCs w:val="16"/>
              </w:rPr>
              <w:t>23.501 CR3256R5 (Rel-17, 'F'): UE onboarding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F8D01"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11BC2"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2A463" w14:textId="77777777" w:rsidR="00061339" w:rsidRDefault="00061339" w:rsidP="002275DB">
            <w:pPr>
              <w:rPr>
                <w:rFonts w:eastAsia="Times New Roman"/>
              </w:rPr>
            </w:pPr>
            <w:r>
              <w:rPr>
                <w:rFonts w:eastAsia="Times New Roman" w:cs="Arial"/>
                <w:color w:val="000000"/>
                <w:sz w:val="16"/>
                <w:szCs w:val="16"/>
              </w:rPr>
              <w:t>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94BAD" w14:textId="77777777" w:rsidR="00061339" w:rsidRDefault="00061339" w:rsidP="002275D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8D9EE"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D4E23"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B63EA"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4E19F"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073E5" w14:textId="77777777" w:rsidR="00061339" w:rsidRDefault="00061339" w:rsidP="002275DB">
            <w:pPr>
              <w:rPr>
                <w:rFonts w:eastAsia="Times New Roman"/>
              </w:rPr>
            </w:pPr>
            <w:r>
              <w:rPr>
                <w:rFonts w:eastAsia="Times New Roman" w:cs="Arial"/>
                <w:color w:val="000000"/>
                <w:sz w:val="16"/>
                <w:szCs w:val="16"/>
              </w:rPr>
              <w:t>Revision of Postponed S2-2108095 (23.501 CR3256R1). CC#2: SP-211552r03 approved. Revised to SP-211627.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AD794"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D3C3A" w14:textId="77777777" w:rsidR="00061339" w:rsidRDefault="00061339" w:rsidP="002275DB">
            <w:pPr>
              <w:rPr>
                <w:rFonts w:eastAsia="Times New Roman"/>
              </w:rPr>
            </w:pPr>
            <w:r>
              <w:rPr>
                <w:rFonts w:eastAsia="Times New Roman" w:cs="Arial"/>
                <w:color w:val="000000"/>
                <w:sz w:val="16"/>
                <w:szCs w:val="16"/>
              </w:rPr>
              <w:t>S2-211627</w:t>
            </w:r>
          </w:p>
        </w:tc>
      </w:tr>
      <w:tr w:rsidR="00061339" w14:paraId="7E5135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A7E0D"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28FDE" w14:textId="77777777" w:rsidR="00061339" w:rsidRDefault="00061339" w:rsidP="002275DB">
            <w:pPr>
              <w:rPr>
                <w:rFonts w:eastAsia="Times New Roman"/>
              </w:rPr>
            </w:pPr>
            <w:r>
              <w:rPr>
                <w:rFonts w:eastAsia="Times New Roman" w:cs="Arial"/>
                <w:color w:val="000000"/>
                <w:sz w:val="16"/>
                <w:szCs w:val="16"/>
              </w:rPr>
              <w:t>S2-211627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5F4A3"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70BE0" w14:textId="77777777" w:rsidR="00061339" w:rsidRDefault="00061339" w:rsidP="002275DB">
            <w:pPr>
              <w:rPr>
                <w:rFonts w:eastAsia="Times New Roman"/>
              </w:rPr>
            </w:pPr>
            <w:r>
              <w:rPr>
                <w:rFonts w:eastAsia="Times New Roman" w:cs="Arial"/>
                <w:color w:val="000000"/>
                <w:sz w:val="16"/>
                <w:szCs w:val="16"/>
              </w:rPr>
              <w:t>23.501 CR3256R6 (Rel-17, 'F'): UE onboarding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F511C" w14:textId="77777777" w:rsidR="00061339" w:rsidRDefault="00061339" w:rsidP="002275DB">
            <w:pPr>
              <w:rPr>
                <w:rFonts w:eastAsia="Times New Roman"/>
              </w:rPr>
            </w:pPr>
            <w:r>
              <w:rPr>
                <w:rFonts w:eastAsia="Times New Roman" w:cs="Arial"/>
                <w:color w:val="000000"/>
                <w:sz w:val="16"/>
                <w:szCs w:val="16"/>
              </w:rPr>
              <w:t>Intel, Nokia, Nokia Shanghai Bell,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9CFA"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DFBC2" w14:textId="77777777" w:rsidR="00061339" w:rsidRDefault="00061339" w:rsidP="002275DB">
            <w:pPr>
              <w:rPr>
                <w:rFonts w:eastAsia="Times New Roman"/>
              </w:rPr>
            </w:pPr>
            <w:r>
              <w:rPr>
                <w:rFonts w:eastAsia="Times New Roman" w:cs="Arial"/>
                <w:color w:val="000000"/>
                <w:sz w:val="16"/>
                <w:szCs w:val="16"/>
              </w:rPr>
              <w:t>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0329E" w14:textId="77777777" w:rsidR="00061339" w:rsidRDefault="00061339" w:rsidP="002275DB">
            <w:pPr>
              <w:rPr>
                <w:rFonts w:eastAsia="Times New Roman"/>
              </w:rPr>
            </w:pPr>
            <w:r>
              <w:rPr>
                <w:rFonts w:eastAsia="Times New Roman"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2BBE1"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E708B"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05B1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4407A"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A5319" w14:textId="77777777" w:rsidR="00061339" w:rsidRDefault="00061339" w:rsidP="002275DB">
            <w:pPr>
              <w:rPr>
                <w:rFonts w:eastAsia="Times New Roman"/>
              </w:rPr>
            </w:pPr>
            <w:r>
              <w:rPr>
                <w:rFonts w:eastAsia="Times New Roman" w:cs="Arial"/>
                <w:color w:val="000000"/>
                <w:sz w:val="16"/>
                <w:szCs w:val="16"/>
              </w:rPr>
              <w:t>Revision of SP-211552r03.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2CA9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1C00A" w14:textId="77777777" w:rsidR="00061339" w:rsidRDefault="00061339" w:rsidP="002275DB">
            <w:pPr>
              <w:rPr>
                <w:rFonts w:eastAsia="Times New Roman"/>
              </w:rPr>
            </w:pPr>
          </w:p>
        </w:tc>
      </w:tr>
      <w:tr w:rsidR="00061339" w14:paraId="705252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D801"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268EB" w14:textId="77777777" w:rsidR="00061339" w:rsidRDefault="00061339" w:rsidP="002275DB">
            <w:pPr>
              <w:rPr>
                <w:rFonts w:eastAsia="Times New Roman"/>
              </w:rPr>
            </w:pPr>
            <w:r>
              <w:rPr>
                <w:rFonts w:eastAsia="Times New Roman" w:cs="Arial"/>
                <w:color w:val="000000"/>
                <w:sz w:val="16"/>
                <w:szCs w:val="16"/>
              </w:rPr>
              <w:t>S2-211562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CEF2"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2F002" w14:textId="77777777" w:rsidR="00061339" w:rsidRDefault="00061339" w:rsidP="002275DB">
            <w:pPr>
              <w:rPr>
                <w:rFonts w:eastAsia="Times New Roman"/>
              </w:rPr>
            </w:pPr>
            <w:r>
              <w:rPr>
                <w:rFonts w:eastAsia="Times New Roman" w:cs="Arial"/>
                <w:color w:val="000000"/>
                <w:sz w:val="16"/>
                <w:szCs w:val="16"/>
              </w:rPr>
              <w:t>23.501 CR3319R5 (Rel-17, 'B'): Support for Paging Early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E4B40" w14:textId="77777777" w:rsidR="00061339" w:rsidRDefault="00061339" w:rsidP="002275DB">
            <w:pPr>
              <w:rPr>
                <w:rFonts w:eastAsia="Times New Roman"/>
              </w:rPr>
            </w:pPr>
            <w:r>
              <w:rPr>
                <w:rFonts w:eastAsia="Times New Roman" w:cs="Arial"/>
                <w:color w:val="000000"/>
                <w:sz w:val="16"/>
                <w:szCs w:val="16"/>
              </w:rPr>
              <w:t>MediaTek Inc., Qualcomm Inc., OPPO, Huawei, HiSilicon, Nokia, Nokia Shanghai Bell, [Apple, Ericsson,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9BDE0"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61C3C" w14:textId="77777777" w:rsidR="00061339" w:rsidRDefault="00061339" w:rsidP="002275DB">
            <w:pPr>
              <w:rPr>
                <w:rFonts w:eastAsia="Times New Roman"/>
              </w:rPr>
            </w:pPr>
            <w:r>
              <w:rPr>
                <w:rFonts w:eastAsia="Times New Roman" w:cs="Arial"/>
                <w:color w:val="000000"/>
                <w:sz w:val="16"/>
                <w:szCs w:val="16"/>
              </w:rPr>
              <w:t>3319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5E5D1" w14:textId="77777777" w:rsidR="00061339" w:rsidRDefault="00061339" w:rsidP="002275D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495B"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11E60"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6F51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506E9"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70226" w14:textId="77777777" w:rsidR="00061339" w:rsidRDefault="00061339" w:rsidP="002275DB">
            <w:pPr>
              <w:rPr>
                <w:rFonts w:eastAsia="Times New Roman"/>
              </w:rPr>
            </w:pPr>
            <w:r>
              <w:rPr>
                <w:rFonts w:eastAsia="Times New Roman" w:cs="Arial"/>
                <w:color w:val="000000"/>
                <w:sz w:val="16"/>
                <w:szCs w:val="16"/>
              </w:rPr>
              <w:t>Revision of S2-2109339 (23.501 CR3319R4) in SP-211304. CC#2: For further discussion. CC#4: SP-211562r01 was approved. Revised to SP-211628.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A15B1"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EEF62" w14:textId="77777777" w:rsidR="00061339" w:rsidRDefault="00061339" w:rsidP="002275DB">
            <w:pPr>
              <w:rPr>
                <w:rFonts w:eastAsia="Times New Roman"/>
              </w:rPr>
            </w:pPr>
            <w:r>
              <w:rPr>
                <w:rFonts w:eastAsia="Times New Roman" w:cs="Arial"/>
                <w:color w:val="000000"/>
                <w:sz w:val="16"/>
                <w:szCs w:val="16"/>
              </w:rPr>
              <w:t>S2-211628</w:t>
            </w:r>
          </w:p>
        </w:tc>
      </w:tr>
      <w:tr w:rsidR="00061339" w14:paraId="265649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FFE0E" w14:textId="77777777" w:rsidR="00061339" w:rsidRDefault="00061339" w:rsidP="002275D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2213F" w14:textId="77777777" w:rsidR="00061339" w:rsidRDefault="00061339" w:rsidP="002275DB">
            <w:pPr>
              <w:rPr>
                <w:rFonts w:eastAsia="Times New Roman"/>
              </w:rPr>
            </w:pPr>
            <w:r>
              <w:rPr>
                <w:rFonts w:eastAsia="Times New Roman" w:cs="Arial"/>
                <w:color w:val="000000"/>
                <w:sz w:val="16"/>
                <w:szCs w:val="16"/>
              </w:rPr>
              <w:t>S2-211628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256A3"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28281" w14:textId="77777777" w:rsidR="00061339" w:rsidRDefault="00061339" w:rsidP="002275DB">
            <w:pPr>
              <w:rPr>
                <w:rFonts w:eastAsia="Times New Roman"/>
              </w:rPr>
            </w:pPr>
            <w:r>
              <w:rPr>
                <w:rFonts w:eastAsia="Times New Roman" w:cs="Arial"/>
                <w:color w:val="000000"/>
                <w:sz w:val="16"/>
                <w:szCs w:val="16"/>
              </w:rPr>
              <w:t>23.501 CR3319R6 (Rel-17, 'B'): Support for Paging Early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58027" w14:textId="77777777" w:rsidR="00061339" w:rsidRDefault="00061339" w:rsidP="002275DB">
            <w:pPr>
              <w:rPr>
                <w:rFonts w:eastAsia="Times New Roman"/>
              </w:rPr>
            </w:pPr>
            <w:r>
              <w:rPr>
                <w:rFonts w:eastAsia="Times New Roman" w:cs="Arial"/>
                <w:color w:val="000000"/>
                <w:sz w:val="16"/>
                <w:szCs w:val="16"/>
              </w:rPr>
              <w:t>MediaTek Inc., Qualcomm Inc., OPPO, Huawei, HiSilicon, 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24A96"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41E0F" w14:textId="77777777" w:rsidR="00061339" w:rsidRDefault="00061339" w:rsidP="002275DB">
            <w:pPr>
              <w:rPr>
                <w:rFonts w:eastAsia="Times New Roman"/>
              </w:rPr>
            </w:pPr>
            <w:r>
              <w:rPr>
                <w:rFonts w:eastAsia="Times New Roman" w:cs="Arial"/>
                <w:color w:val="000000"/>
                <w:sz w:val="16"/>
                <w:szCs w:val="16"/>
              </w:rPr>
              <w:t>3319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1D674" w14:textId="77777777" w:rsidR="00061339" w:rsidRDefault="00061339" w:rsidP="002275DB">
            <w:pPr>
              <w:rPr>
                <w:rFonts w:eastAsia="Times New Roman"/>
              </w:rPr>
            </w:pPr>
            <w:r>
              <w:rPr>
                <w:rFonts w:eastAsia="Times New Roman"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CF20B"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E4891"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2C1D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2FC71"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B62D3" w14:textId="77777777" w:rsidR="00061339" w:rsidRDefault="00061339" w:rsidP="002275DB">
            <w:pPr>
              <w:rPr>
                <w:rFonts w:eastAsia="Times New Roman"/>
              </w:rPr>
            </w:pPr>
            <w:r>
              <w:rPr>
                <w:rFonts w:eastAsia="Times New Roman" w:cs="Arial"/>
                <w:color w:val="000000"/>
                <w:sz w:val="16"/>
                <w:szCs w:val="16"/>
              </w:rPr>
              <w:t>Revision of SP-211562r01.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B287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B778E" w14:textId="77777777" w:rsidR="00061339" w:rsidRDefault="00061339" w:rsidP="002275DB">
            <w:pPr>
              <w:rPr>
                <w:rFonts w:eastAsia="Times New Roman"/>
              </w:rPr>
            </w:pPr>
          </w:p>
        </w:tc>
      </w:tr>
      <w:tr w:rsidR="00061339" w14:paraId="73B4081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D37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598AF" w14:textId="77777777" w:rsidR="00061339" w:rsidRDefault="00061339" w:rsidP="002275DB">
            <w:pPr>
              <w:rPr>
                <w:rFonts w:eastAsia="Times New Roman"/>
              </w:rPr>
            </w:pPr>
            <w:r>
              <w:rPr>
                <w:rFonts w:eastAsia="Times New Roman" w:cs="Arial"/>
                <w:color w:val="000000"/>
                <w:sz w:val="16"/>
                <w:szCs w:val="16"/>
              </w:rPr>
              <w:t>S2-211304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F2F3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423CF" w14:textId="77777777" w:rsidR="00061339" w:rsidRDefault="00061339" w:rsidP="002275DB">
            <w:pPr>
              <w:rPr>
                <w:rFonts w:eastAsia="Times New Roman"/>
              </w:rPr>
            </w:pPr>
            <w:r>
              <w:rPr>
                <w:rFonts w:eastAsia="Times New Roman" w:cs="Arial"/>
                <w:color w:val="000000"/>
                <w:sz w:val="16"/>
                <w:szCs w:val="16"/>
              </w:rPr>
              <w:t>CRs on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E7E3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CB8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C337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059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F4B8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118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1E1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6C4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41D27" w14:textId="77777777" w:rsidR="00061339" w:rsidRDefault="00061339" w:rsidP="002275DB">
            <w:pPr>
              <w:rPr>
                <w:rFonts w:eastAsia="Times New Roman"/>
                <w:sz w:val="24"/>
                <w:szCs w:val="24"/>
              </w:rPr>
            </w:pPr>
            <w:r>
              <w:rPr>
                <w:rFonts w:eastAsia="Times New Roman" w:cs="Arial"/>
                <w:color w:val="000000"/>
                <w:sz w:val="16"/>
                <w:szCs w:val="16"/>
              </w:rPr>
              <w:t>Proposed revision of 23.501 CR3319R4 in SP-211562. CC#4: 23.501 CR3319R4 was considered revised. Remaining CRs approved (the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F4831" w14:textId="77777777" w:rsidR="00061339" w:rsidRDefault="00061339" w:rsidP="002275D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176B7" w14:textId="77777777" w:rsidR="00061339" w:rsidRDefault="00061339" w:rsidP="002275DB">
            <w:pPr>
              <w:rPr>
                <w:rFonts w:eastAsia="Times New Roman"/>
              </w:rPr>
            </w:pPr>
          </w:p>
        </w:tc>
      </w:tr>
      <w:tr w:rsidR="00061339" w14:paraId="68C9D98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68037"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1AA8C" w14:textId="77777777" w:rsidR="00061339" w:rsidRDefault="00061339" w:rsidP="002275DB">
            <w:pPr>
              <w:rPr>
                <w:rFonts w:eastAsia="Times New Roman"/>
              </w:rPr>
            </w:pPr>
            <w:r>
              <w:rPr>
                <w:rFonts w:eastAsia="Times New Roman" w:cs="Arial"/>
                <w:color w:val="000000"/>
                <w:sz w:val="16"/>
                <w:szCs w:val="16"/>
              </w:rPr>
              <w:t>S2-211280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8C4A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C336D" w14:textId="77777777" w:rsidR="00061339" w:rsidRDefault="00061339" w:rsidP="002275DB">
            <w:pPr>
              <w:rPr>
                <w:rFonts w:eastAsia="Times New Roman"/>
              </w:rPr>
            </w:pPr>
            <w:r>
              <w:rPr>
                <w:rFonts w:eastAsia="Times New Roman" w:cs="Arial"/>
                <w:color w:val="000000"/>
                <w:sz w:val="16"/>
                <w:szCs w:val="16"/>
              </w:rPr>
              <w:t>CRs on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D956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9116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D110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3225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A4E7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1B8D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C3EF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821B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1FB6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5EE9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FDB38" w14:textId="77777777" w:rsidR="00061339" w:rsidRDefault="00061339" w:rsidP="002275DB">
            <w:pPr>
              <w:rPr>
                <w:rFonts w:eastAsia="Times New Roman"/>
              </w:rPr>
            </w:pPr>
          </w:p>
        </w:tc>
      </w:tr>
      <w:tr w:rsidR="00061339" w14:paraId="300BA27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BA069"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599BD" w14:textId="77777777" w:rsidR="00061339" w:rsidRDefault="00061339" w:rsidP="002275DB">
            <w:pPr>
              <w:rPr>
                <w:rFonts w:eastAsia="Times New Roman"/>
              </w:rPr>
            </w:pPr>
            <w:r>
              <w:rPr>
                <w:rFonts w:eastAsia="Times New Roman" w:cs="Arial"/>
                <w:color w:val="000000"/>
                <w:sz w:val="16"/>
                <w:szCs w:val="16"/>
              </w:rPr>
              <w:t>S2-211282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7A6F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D8AF4" w14:textId="77777777" w:rsidR="00061339" w:rsidRDefault="00061339" w:rsidP="002275D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88D1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91B5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F79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B93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B37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C6E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B1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0CF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9E7F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F8F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2112" w14:textId="77777777" w:rsidR="00061339" w:rsidRDefault="00061339" w:rsidP="002275DB">
            <w:pPr>
              <w:rPr>
                <w:rFonts w:eastAsia="Times New Roman"/>
              </w:rPr>
            </w:pPr>
          </w:p>
        </w:tc>
      </w:tr>
      <w:tr w:rsidR="00061339" w14:paraId="10BD93B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514BC"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95826" w14:textId="77777777" w:rsidR="00061339" w:rsidRDefault="00061339" w:rsidP="002275DB">
            <w:pPr>
              <w:rPr>
                <w:rFonts w:eastAsia="Times New Roman"/>
              </w:rPr>
            </w:pPr>
            <w:r>
              <w:rPr>
                <w:rFonts w:eastAsia="Times New Roman" w:cs="Arial"/>
                <w:color w:val="000000"/>
                <w:sz w:val="16"/>
                <w:szCs w:val="16"/>
              </w:rPr>
              <w:t>S2-211283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77A3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7F2E9" w14:textId="77777777" w:rsidR="00061339" w:rsidRDefault="00061339" w:rsidP="002275DB">
            <w:pPr>
              <w:rPr>
                <w:rFonts w:eastAsia="Times New Roman"/>
              </w:rPr>
            </w:pPr>
            <w:r>
              <w:rPr>
                <w:rFonts w:eastAsia="Times New Roman" w:cs="Arial"/>
                <w:color w:val="000000"/>
                <w:sz w:val="16"/>
                <w:szCs w:val="16"/>
              </w:rPr>
              <w:t>CRs on 5GS_Ph1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E9C34"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B3C4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42AE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F12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75FE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6C8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BAC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BF05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0253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17F7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4884B" w14:textId="77777777" w:rsidR="00061339" w:rsidRDefault="00061339" w:rsidP="002275DB">
            <w:pPr>
              <w:rPr>
                <w:rFonts w:eastAsia="Times New Roman"/>
              </w:rPr>
            </w:pPr>
          </w:p>
        </w:tc>
      </w:tr>
      <w:tr w:rsidR="00061339" w14:paraId="30461E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7BD19"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E5315" w14:textId="77777777" w:rsidR="00061339" w:rsidRDefault="00061339" w:rsidP="002275DB">
            <w:pPr>
              <w:rPr>
                <w:rFonts w:eastAsia="Times New Roman"/>
              </w:rPr>
            </w:pPr>
            <w:r>
              <w:rPr>
                <w:rFonts w:eastAsia="Times New Roman" w:cs="Arial"/>
                <w:color w:val="000000"/>
                <w:sz w:val="16"/>
                <w:szCs w:val="16"/>
              </w:rPr>
              <w:t>S2-211284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60EC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24422" w14:textId="77777777" w:rsidR="00061339" w:rsidRDefault="00061339" w:rsidP="002275DB">
            <w:pPr>
              <w:rPr>
                <w:rFonts w:eastAsia="Times New Roman"/>
              </w:rPr>
            </w:pPr>
            <w:r>
              <w:rPr>
                <w:rFonts w:eastAsia="Times New Roman" w:cs="Arial"/>
                <w:color w:val="000000"/>
                <w:sz w:val="16"/>
                <w:szCs w:val="16"/>
              </w:rPr>
              <w:t>CRs on 5GSAT_ARCH, IoT_SAT_ARCH_EPS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CA3A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EBB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A261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31B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919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6E98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A8DC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DF7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1C1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6A7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A25B9" w14:textId="77777777" w:rsidR="00061339" w:rsidRDefault="00061339" w:rsidP="002275DB">
            <w:pPr>
              <w:rPr>
                <w:rFonts w:eastAsia="Times New Roman"/>
              </w:rPr>
            </w:pPr>
          </w:p>
        </w:tc>
      </w:tr>
      <w:tr w:rsidR="00061339" w14:paraId="6CDFC7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2844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92D3A" w14:textId="77777777" w:rsidR="00061339" w:rsidRDefault="00061339" w:rsidP="002275DB">
            <w:pPr>
              <w:rPr>
                <w:rFonts w:eastAsia="Times New Roman"/>
              </w:rPr>
            </w:pPr>
            <w:r>
              <w:rPr>
                <w:rFonts w:eastAsia="Times New Roman" w:cs="Arial"/>
                <w:color w:val="000000"/>
                <w:sz w:val="16"/>
                <w:szCs w:val="16"/>
              </w:rPr>
              <w:t>S2-211285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8BB9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1B8E6" w14:textId="77777777" w:rsidR="00061339" w:rsidRDefault="00061339" w:rsidP="002275D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EFAA4"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22A1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4826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B74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FC6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E5D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C2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F3DA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DE31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E1A5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5306F" w14:textId="77777777" w:rsidR="00061339" w:rsidRDefault="00061339" w:rsidP="002275DB">
            <w:pPr>
              <w:rPr>
                <w:rFonts w:eastAsia="Times New Roman"/>
              </w:rPr>
            </w:pPr>
          </w:p>
        </w:tc>
      </w:tr>
      <w:tr w:rsidR="00061339" w14:paraId="31BDC0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77764"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C32BD" w14:textId="77777777" w:rsidR="00061339" w:rsidRDefault="00061339" w:rsidP="002275DB">
            <w:pPr>
              <w:rPr>
                <w:rFonts w:eastAsia="Times New Roman"/>
              </w:rPr>
            </w:pPr>
            <w:r>
              <w:rPr>
                <w:rFonts w:eastAsia="Times New Roman" w:cs="Arial"/>
                <w:color w:val="000000"/>
                <w:sz w:val="16"/>
                <w:szCs w:val="16"/>
              </w:rPr>
              <w:t>S2-211286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3365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915A8" w14:textId="77777777" w:rsidR="00061339" w:rsidRDefault="00061339" w:rsidP="002275D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0844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851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283E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AEAA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878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2FDE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313A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5E96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6DD7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A228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B4CCA" w14:textId="77777777" w:rsidR="00061339" w:rsidRDefault="00061339" w:rsidP="002275DB">
            <w:pPr>
              <w:rPr>
                <w:rFonts w:eastAsia="Times New Roman"/>
              </w:rPr>
            </w:pPr>
          </w:p>
        </w:tc>
      </w:tr>
      <w:tr w:rsidR="00061339" w14:paraId="089EF92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4211"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A69C1" w14:textId="77777777" w:rsidR="00061339" w:rsidRDefault="00061339" w:rsidP="002275DB">
            <w:pPr>
              <w:rPr>
                <w:rFonts w:eastAsia="Times New Roman"/>
              </w:rPr>
            </w:pPr>
            <w:r>
              <w:rPr>
                <w:rFonts w:eastAsia="Times New Roman" w:cs="Arial"/>
                <w:color w:val="000000"/>
                <w:sz w:val="16"/>
                <w:szCs w:val="16"/>
              </w:rPr>
              <w:t>S2-211287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7FA4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AA9CD" w14:textId="77777777" w:rsidR="00061339" w:rsidRDefault="00061339" w:rsidP="002275DB">
            <w:pPr>
              <w:rPr>
                <w:rFonts w:eastAsia="Times New Roman"/>
              </w:rPr>
            </w:pPr>
            <w:r>
              <w:rPr>
                <w:rFonts w:eastAsia="Times New Roman" w:cs="Arial"/>
                <w:color w:val="000000"/>
                <w:sz w:val="16"/>
                <w:szCs w:val="16"/>
              </w:rPr>
              <w:t>CRs on ARCH_NR_REDCAP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0F61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E8BC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62C7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38C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4D0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1E57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C7CC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C2F9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9CAE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9079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4DAE9" w14:textId="77777777" w:rsidR="00061339" w:rsidRDefault="00061339" w:rsidP="002275DB">
            <w:pPr>
              <w:rPr>
                <w:rFonts w:eastAsia="Times New Roman"/>
              </w:rPr>
            </w:pPr>
          </w:p>
        </w:tc>
      </w:tr>
      <w:tr w:rsidR="00061339" w14:paraId="05F9CE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A4010"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8844C" w14:textId="77777777" w:rsidR="00061339" w:rsidRDefault="00061339" w:rsidP="002275DB">
            <w:pPr>
              <w:rPr>
                <w:rFonts w:eastAsia="Times New Roman"/>
              </w:rPr>
            </w:pPr>
            <w:r>
              <w:rPr>
                <w:rFonts w:eastAsia="Times New Roman" w:cs="Arial"/>
                <w:color w:val="000000"/>
                <w:sz w:val="16"/>
                <w:szCs w:val="16"/>
              </w:rPr>
              <w:t>S2-211289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8335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5B737" w14:textId="77777777" w:rsidR="00061339" w:rsidRDefault="00061339" w:rsidP="002275DB">
            <w:pPr>
              <w:rPr>
                <w:rFonts w:eastAsia="Times New Roman"/>
              </w:rPr>
            </w:pPr>
            <w:r>
              <w:rPr>
                <w:rFonts w:eastAsia="Times New Roman" w:cs="Arial"/>
                <w:color w:val="000000"/>
                <w:sz w:val="16"/>
                <w:szCs w:val="16"/>
              </w:rPr>
              <w:t>CRs on EDGEAPP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29E6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4DF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EFAC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8B9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310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69B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56B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2B9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B6D3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A62C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C26CF" w14:textId="77777777" w:rsidR="00061339" w:rsidRDefault="00061339" w:rsidP="002275DB">
            <w:pPr>
              <w:rPr>
                <w:rFonts w:eastAsia="Times New Roman"/>
              </w:rPr>
            </w:pPr>
          </w:p>
        </w:tc>
      </w:tr>
      <w:tr w:rsidR="00061339" w14:paraId="6C1FEFA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3D145"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03583" w14:textId="77777777" w:rsidR="00061339" w:rsidRDefault="00061339" w:rsidP="002275DB">
            <w:pPr>
              <w:rPr>
                <w:rFonts w:eastAsia="Times New Roman"/>
              </w:rPr>
            </w:pPr>
            <w:r>
              <w:rPr>
                <w:rFonts w:eastAsia="Times New Roman" w:cs="Arial"/>
                <w:color w:val="000000"/>
                <w:sz w:val="16"/>
                <w:szCs w:val="16"/>
              </w:rPr>
              <w:t>S2-211290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1963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9B96" w14:textId="77777777" w:rsidR="00061339" w:rsidRDefault="00061339" w:rsidP="002275DB">
            <w:pPr>
              <w:rPr>
                <w:rFonts w:eastAsia="Times New Roman"/>
              </w:rPr>
            </w:pPr>
            <w:r>
              <w:rPr>
                <w:rFonts w:eastAsia="Times New Roman" w:cs="Arial"/>
                <w:color w:val="000000"/>
                <w:sz w:val="16"/>
                <w:szCs w:val="16"/>
              </w:rPr>
              <w:t>CRs on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9C10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E12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5382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94E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367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3655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288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A3A5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CA00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3FB8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4E207" w14:textId="77777777" w:rsidR="00061339" w:rsidRDefault="00061339" w:rsidP="002275DB">
            <w:pPr>
              <w:rPr>
                <w:rFonts w:eastAsia="Times New Roman"/>
              </w:rPr>
            </w:pPr>
          </w:p>
        </w:tc>
      </w:tr>
      <w:tr w:rsidR="00061339" w14:paraId="3EC27B2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A7E1E"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4F646" w14:textId="77777777" w:rsidR="00061339" w:rsidRDefault="00061339" w:rsidP="002275DB">
            <w:pPr>
              <w:rPr>
                <w:rFonts w:eastAsia="Times New Roman"/>
              </w:rPr>
            </w:pPr>
            <w:r>
              <w:rPr>
                <w:rFonts w:eastAsia="Times New Roman" w:cs="Arial"/>
                <w:color w:val="000000"/>
                <w:sz w:val="16"/>
                <w:szCs w:val="16"/>
              </w:rPr>
              <w:t>S2-211291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8D02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6DB75" w14:textId="77777777" w:rsidR="00061339" w:rsidRDefault="00061339" w:rsidP="002275DB">
            <w:pPr>
              <w:rPr>
                <w:rFonts w:eastAsia="Times New Roman"/>
              </w:rPr>
            </w:pPr>
            <w:r>
              <w:rPr>
                <w:rFonts w:eastAsia="Times New Roman" w:cs="Arial"/>
                <w:color w:val="000000"/>
                <w:sz w:val="16"/>
                <w:szCs w:val="16"/>
              </w:rPr>
              <w:t>CR on en5GPccSer17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E0F9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9DA6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C1EC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644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4A09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299A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E583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C06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4731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01CC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D2649" w14:textId="77777777" w:rsidR="00061339" w:rsidRDefault="00061339" w:rsidP="002275DB">
            <w:pPr>
              <w:rPr>
                <w:rFonts w:eastAsia="Times New Roman"/>
              </w:rPr>
            </w:pPr>
          </w:p>
        </w:tc>
      </w:tr>
      <w:tr w:rsidR="00061339" w14:paraId="7DACBDC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AC588"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8C7C0" w14:textId="77777777" w:rsidR="00061339" w:rsidRDefault="00061339" w:rsidP="002275DB">
            <w:pPr>
              <w:rPr>
                <w:rFonts w:eastAsia="Times New Roman"/>
              </w:rPr>
            </w:pPr>
            <w:r>
              <w:rPr>
                <w:rFonts w:eastAsia="Times New Roman" w:cs="Arial"/>
                <w:color w:val="000000"/>
                <w:sz w:val="16"/>
                <w:szCs w:val="16"/>
              </w:rPr>
              <w:t>S2-211292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E65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79BE6" w14:textId="77777777" w:rsidR="00061339" w:rsidRDefault="00061339" w:rsidP="002275D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4A4BC"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0CCD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0AD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C71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4AF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FC71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54B1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DAE3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1EC5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5B14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FF167" w14:textId="77777777" w:rsidR="00061339" w:rsidRDefault="00061339" w:rsidP="002275DB">
            <w:pPr>
              <w:rPr>
                <w:rFonts w:eastAsia="Times New Roman"/>
              </w:rPr>
            </w:pPr>
          </w:p>
        </w:tc>
      </w:tr>
      <w:tr w:rsidR="00061339" w14:paraId="1030650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87DF0"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43E85" w14:textId="77777777" w:rsidR="00061339" w:rsidRDefault="00061339" w:rsidP="002275DB">
            <w:pPr>
              <w:rPr>
                <w:rFonts w:eastAsia="Times New Roman"/>
              </w:rPr>
            </w:pPr>
            <w:r>
              <w:rPr>
                <w:rFonts w:eastAsia="Times New Roman" w:cs="Arial"/>
                <w:color w:val="000000"/>
                <w:sz w:val="16"/>
                <w:szCs w:val="16"/>
              </w:rPr>
              <w:t>S2-211293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F687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718CF" w14:textId="77777777" w:rsidR="00061339" w:rsidRDefault="00061339" w:rsidP="002275D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FA1E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2F9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C7FE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26C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DA05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E06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3BE9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4991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15A7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8B55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28FB7" w14:textId="77777777" w:rsidR="00061339" w:rsidRDefault="00061339" w:rsidP="002275DB">
            <w:pPr>
              <w:rPr>
                <w:rFonts w:eastAsia="Times New Roman"/>
              </w:rPr>
            </w:pPr>
          </w:p>
        </w:tc>
      </w:tr>
      <w:tr w:rsidR="00061339" w14:paraId="2AF8F7A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FA537"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1FE42" w14:textId="77777777" w:rsidR="00061339" w:rsidRDefault="00061339" w:rsidP="002275DB">
            <w:pPr>
              <w:rPr>
                <w:rFonts w:eastAsia="Times New Roman"/>
              </w:rPr>
            </w:pPr>
            <w:r>
              <w:rPr>
                <w:rFonts w:eastAsia="Times New Roman" w:cs="Arial"/>
                <w:color w:val="000000"/>
                <w:sz w:val="16"/>
                <w:szCs w:val="16"/>
              </w:rPr>
              <w:t>S2-211295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3E43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6312C"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CRs on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94B1C"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3611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17DC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6E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12A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F9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DB3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D964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B492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61A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6D5E8" w14:textId="77777777" w:rsidR="00061339" w:rsidRDefault="00061339" w:rsidP="002275DB">
            <w:pPr>
              <w:rPr>
                <w:rFonts w:eastAsia="Times New Roman"/>
              </w:rPr>
            </w:pPr>
          </w:p>
        </w:tc>
      </w:tr>
      <w:tr w:rsidR="00061339" w14:paraId="0D0A9D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0A6DE"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E6226" w14:textId="77777777" w:rsidR="00061339" w:rsidRDefault="00061339" w:rsidP="002275DB">
            <w:pPr>
              <w:rPr>
                <w:rFonts w:eastAsia="Times New Roman"/>
              </w:rPr>
            </w:pPr>
            <w:r>
              <w:rPr>
                <w:rFonts w:eastAsia="Times New Roman" w:cs="Arial"/>
                <w:color w:val="000000"/>
                <w:sz w:val="16"/>
                <w:szCs w:val="16"/>
              </w:rPr>
              <w:t>S2-211296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81AE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DEF1C" w14:textId="77777777" w:rsidR="00061339" w:rsidRDefault="00061339" w:rsidP="002275DB">
            <w:pPr>
              <w:rPr>
                <w:rFonts w:eastAsia="Times New Roman"/>
              </w:rPr>
            </w:pPr>
            <w:r>
              <w:rPr>
                <w:rFonts w:eastAsia="Times New Roman" w:cs="Arial"/>
                <w:color w:val="000000"/>
                <w:sz w:val="16"/>
                <w:szCs w:val="16"/>
              </w:rPr>
              <w:t>CRs on eV2XARC_Ph2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AC60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D12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81FB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57B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CD9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3E7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A03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F23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B2F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F8B2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8FDBA" w14:textId="77777777" w:rsidR="00061339" w:rsidRDefault="00061339" w:rsidP="002275DB">
            <w:pPr>
              <w:rPr>
                <w:rFonts w:eastAsia="Times New Roman"/>
              </w:rPr>
            </w:pPr>
          </w:p>
        </w:tc>
      </w:tr>
      <w:tr w:rsidR="00061339" w14:paraId="03D548F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3B4C"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6BD4E" w14:textId="77777777" w:rsidR="00061339" w:rsidRDefault="00061339" w:rsidP="002275DB">
            <w:pPr>
              <w:rPr>
                <w:rFonts w:eastAsia="Times New Roman"/>
              </w:rPr>
            </w:pPr>
            <w:r>
              <w:rPr>
                <w:rFonts w:eastAsia="Times New Roman" w:cs="Arial"/>
                <w:color w:val="000000"/>
                <w:sz w:val="16"/>
                <w:szCs w:val="16"/>
              </w:rPr>
              <w:t>S2-211297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94C5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2EBA4" w14:textId="77777777" w:rsidR="00061339" w:rsidRDefault="00061339" w:rsidP="002275DB">
            <w:pPr>
              <w:rPr>
                <w:rFonts w:eastAsia="Times New Roman"/>
              </w:rPr>
            </w:pPr>
            <w:r>
              <w:rPr>
                <w:rFonts w:eastAsia="Times New Roman" w:cs="Arial"/>
                <w:color w:val="000000"/>
                <w:sz w:val="16"/>
                <w:szCs w:val="16"/>
              </w:rPr>
              <w:t>CRs on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6CF5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D118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52DA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409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10E7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3F9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434B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4F2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59DD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4E15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50B0A" w14:textId="77777777" w:rsidR="00061339" w:rsidRDefault="00061339" w:rsidP="002275DB">
            <w:pPr>
              <w:rPr>
                <w:rFonts w:eastAsia="Times New Roman"/>
              </w:rPr>
            </w:pPr>
          </w:p>
        </w:tc>
      </w:tr>
      <w:tr w:rsidR="00061339" w14:paraId="77407D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CE667" w14:textId="77777777" w:rsidR="00061339" w:rsidRDefault="00061339" w:rsidP="002275D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FB984" w14:textId="77777777" w:rsidR="00061339" w:rsidRDefault="00061339" w:rsidP="002275DB">
            <w:pPr>
              <w:rPr>
                <w:rFonts w:eastAsia="Times New Roman"/>
              </w:rPr>
            </w:pPr>
            <w:r>
              <w:rPr>
                <w:rFonts w:eastAsia="Times New Roman" w:cs="Arial"/>
                <w:color w:val="000000"/>
                <w:sz w:val="16"/>
                <w:szCs w:val="16"/>
              </w:rPr>
              <w:t>S2-211298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CA3F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C1319" w14:textId="77777777" w:rsidR="00061339" w:rsidRDefault="00061339" w:rsidP="002275DB">
            <w:pPr>
              <w:rPr>
                <w:rFonts w:eastAsia="Times New Roman"/>
              </w:rPr>
            </w:pPr>
            <w:r>
              <w:rPr>
                <w:rFonts w:eastAsia="Times New Roman" w:cs="Arial"/>
                <w:color w:val="000000"/>
                <w:sz w:val="16"/>
                <w:szCs w:val="16"/>
              </w:rPr>
              <w:t>CRs on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9F64"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09C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0F33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0B0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B09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2773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3872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533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45AF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1629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FCD37" w14:textId="77777777" w:rsidR="00061339" w:rsidRDefault="00061339" w:rsidP="002275DB">
            <w:pPr>
              <w:rPr>
                <w:rFonts w:eastAsia="Times New Roman"/>
              </w:rPr>
            </w:pPr>
          </w:p>
        </w:tc>
      </w:tr>
      <w:tr w:rsidR="00061339" w14:paraId="7F968B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39AF1"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BD1B6" w14:textId="77777777" w:rsidR="00061339" w:rsidRDefault="00061339" w:rsidP="002275DB">
            <w:pPr>
              <w:rPr>
                <w:rFonts w:eastAsia="Times New Roman"/>
              </w:rPr>
            </w:pPr>
            <w:r>
              <w:rPr>
                <w:rFonts w:eastAsia="Times New Roman" w:cs="Arial"/>
                <w:color w:val="000000"/>
                <w:sz w:val="16"/>
                <w:szCs w:val="16"/>
              </w:rPr>
              <w:t>S2-211299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91BD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EF953" w14:textId="77777777" w:rsidR="00061339" w:rsidRDefault="00061339" w:rsidP="002275D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FD1A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A7B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2071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69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EA8B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35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895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C1A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E3BA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2C96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4A764" w14:textId="77777777" w:rsidR="00061339" w:rsidRDefault="00061339" w:rsidP="002275DB">
            <w:pPr>
              <w:rPr>
                <w:rFonts w:eastAsia="Times New Roman"/>
              </w:rPr>
            </w:pPr>
          </w:p>
        </w:tc>
      </w:tr>
      <w:tr w:rsidR="00061339" w14:paraId="60142EF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88E30"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39F7B" w14:textId="77777777" w:rsidR="00061339" w:rsidRDefault="00061339" w:rsidP="002275DB">
            <w:pPr>
              <w:rPr>
                <w:rFonts w:eastAsia="Times New Roman"/>
              </w:rPr>
            </w:pPr>
            <w:r>
              <w:rPr>
                <w:rFonts w:eastAsia="Times New Roman" w:cs="Arial"/>
                <w:color w:val="000000"/>
                <w:sz w:val="16"/>
                <w:szCs w:val="16"/>
              </w:rPr>
              <w:t>S2-211300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9F59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EAB3F" w14:textId="77777777" w:rsidR="00061339" w:rsidRDefault="00061339" w:rsidP="002275D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C551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A59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421F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874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91B1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08E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810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E7DD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D57F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5BDC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D9970" w14:textId="77777777" w:rsidR="00061339" w:rsidRDefault="00061339" w:rsidP="002275DB">
            <w:pPr>
              <w:rPr>
                <w:rFonts w:eastAsia="Times New Roman"/>
              </w:rPr>
            </w:pPr>
          </w:p>
        </w:tc>
      </w:tr>
      <w:tr w:rsidR="00061339" w14:paraId="25DDAA1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B5676"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0A956" w14:textId="77777777" w:rsidR="00061339" w:rsidRDefault="00061339" w:rsidP="002275DB">
            <w:pPr>
              <w:rPr>
                <w:rFonts w:eastAsia="Times New Roman"/>
              </w:rPr>
            </w:pPr>
            <w:r>
              <w:rPr>
                <w:rFonts w:eastAsia="Times New Roman" w:cs="Arial"/>
                <w:color w:val="000000"/>
                <w:sz w:val="16"/>
                <w:szCs w:val="16"/>
              </w:rPr>
              <w:t>S2-211301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D122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D185A" w14:textId="77777777" w:rsidR="00061339" w:rsidRDefault="00061339" w:rsidP="002275DB">
            <w:pPr>
              <w:rPr>
                <w:rFonts w:eastAsia="Times New Roman"/>
              </w:rPr>
            </w:pPr>
            <w:r>
              <w:rPr>
                <w:rFonts w:eastAsia="Times New Roman" w:cs="Arial"/>
                <w:color w:val="000000"/>
                <w:sz w:val="16"/>
                <w:szCs w:val="16"/>
              </w:rPr>
              <w:t>CRs on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BF1CC"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8110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27A7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1B6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C48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1438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82B7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77DF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9618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386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5A2A7" w14:textId="77777777" w:rsidR="00061339" w:rsidRDefault="00061339" w:rsidP="002275DB">
            <w:pPr>
              <w:rPr>
                <w:rFonts w:eastAsia="Times New Roman"/>
              </w:rPr>
            </w:pPr>
          </w:p>
        </w:tc>
      </w:tr>
      <w:tr w:rsidR="00061339" w14:paraId="200757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35B39"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F60E4" w14:textId="77777777" w:rsidR="00061339" w:rsidRDefault="00061339" w:rsidP="002275DB">
            <w:pPr>
              <w:rPr>
                <w:rFonts w:eastAsia="Times New Roman"/>
              </w:rPr>
            </w:pPr>
            <w:r>
              <w:rPr>
                <w:rFonts w:eastAsia="Times New Roman" w:cs="Arial"/>
                <w:color w:val="000000"/>
                <w:sz w:val="16"/>
                <w:szCs w:val="16"/>
              </w:rPr>
              <w:t>S2-211303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4D3B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BA305" w14:textId="77777777" w:rsidR="00061339" w:rsidRDefault="00061339" w:rsidP="002275DB">
            <w:pPr>
              <w:rPr>
                <w:rFonts w:eastAsia="Times New Roman"/>
              </w:rPr>
            </w:pPr>
            <w:r>
              <w:rPr>
                <w:rFonts w:eastAsia="Times New Roman" w:cs="Arial"/>
                <w:color w:val="000000"/>
                <w:sz w:val="16"/>
                <w:szCs w:val="16"/>
              </w:rPr>
              <w:t>CRs on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9DAD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D7D1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5A9E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42A7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DAA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10B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EFD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BC0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6863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A1C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45F42" w14:textId="77777777" w:rsidR="00061339" w:rsidRDefault="00061339" w:rsidP="002275DB">
            <w:pPr>
              <w:rPr>
                <w:rFonts w:eastAsia="Times New Roman"/>
              </w:rPr>
            </w:pPr>
          </w:p>
        </w:tc>
      </w:tr>
      <w:tr w:rsidR="00061339" w14:paraId="6278888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DFC19" w14:textId="77777777" w:rsidR="00061339" w:rsidRDefault="00061339" w:rsidP="002275D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D3063" w14:textId="77777777" w:rsidR="00061339" w:rsidRDefault="00061339" w:rsidP="002275DB">
            <w:pPr>
              <w:rPr>
                <w:rFonts w:eastAsia="Times New Roman"/>
              </w:rPr>
            </w:pPr>
            <w:r>
              <w:rPr>
                <w:rFonts w:eastAsia="Times New Roman" w:cs="Arial"/>
                <w:color w:val="000000"/>
                <w:sz w:val="16"/>
                <w:szCs w:val="16"/>
              </w:rPr>
              <w:t>S2-211305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60F9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20F71" w14:textId="77777777" w:rsidR="00061339" w:rsidRDefault="00061339" w:rsidP="002275DB">
            <w:pPr>
              <w:rPr>
                <w:rFonts w:eastAsia="Times New Roman"/>
              </w:rPr>
            </w:pPr>
            <w:r>
              <w:rPr>
                <w:rFonts w:eastAsia="Times New Roman" w:cs="Arial"/>
                <w:color w:val="000000"/>
                <w:sz w:val="16"/>
                <w:szCs w:val="16"/>
              </w:rPr>
              <w:t>CRs on TEI17_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7433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B1E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A702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E3A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7620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773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990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0F7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0173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710F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29CDC" w14:textId="77777777" w:rsidR="00061339" w:rsidRDefault="00061339" w:rsidP="002275DB">
            <w:pPr>
              <w:rPr>
                <w:rFonts w:eastAsia="Times New Roman"/>
              </w:rPr>
            </w:pPr>
          </w:p>
        </w:tc>
      </w:tr>
      <w:tr w:rsidR="00061339" w14:paraId="619810C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B60E4"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0D23C" w14:textId="77777777" w:rsidR="00061339" w:rsidRDefault="00061339" w:rsidP="002275DB">
            <w:pPr>
              <w:rPr>
                <w:rFonts w:eastAsia="Times New Roman"/>
              </w:rPr>
            </w:pPr>
            <w:r>
              <w:rPr>
                <w:rFonts w:eastAsia="Times New Roman" w:cs="Arial"/>
                <w:color w:val="000000"/>
                <w:sz w:val="16"/>
                <w:szCs w:val="16"/>
              </w:rPr>
              <w:t>S2-211371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E259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59509" w14:textId="77777777" w:rsidR="00061339" w:rsidRDefault="00061339" w:rsidP="002275DB">
            <w:pPr>
              <w:rPr>
                <w:rFonts w:eastAsia="Times New Roman"/>
              </w:rPr>
            </w:pPr>
            <w:r>
              <w:rPr>
                <w:rFonts w:eastAsia="Times New Roman"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3390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0D6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2F05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AA6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389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BE99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C711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C2EAB" w14:textId="77777777" w:rsidR="00061339" w:rsidRDefault="00061339" w:rsidP="002275DB">
            <w:pPr>
              <w:rPr>
                <w:rFonts w:eastAsia="Times New Roman"/>
                <w:sz w:val="24"/>
                <w:szCs w:val="24"/>
              </w:rPr>
            </w:pPr>
            <w:r>
              <w:rPr>
                <w:rFonts w:eastAsia="Times New Roman" w:cs="Arial"/>
                <w:color w:val="000000"/>
                <w:sz w:val="16"/>
                <w:szCs w:val="16"/>
              </w:rPr>
              <w:t>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7146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5F1A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39B43" w14:textId="77777777" w:rsidR="00061339" w:rsidRDefault="00061339" w:rsidP="002275DB">
            <w:pPr>
              <w:rPr>
                <w:rFonts w:eastAsia="Times New Roman"/>
              </w:rPr>
            </w:pPr>
          </w:p>
        </w:tc>
      </w:tr>
      <w:tr w:rsidR="00061339" w14:paraId="594A7A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8D8BF"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FD62E" w14:textId="77777777" w:rsidR="00061339" w:rsidRDefault="00061339" w:rsidP="002275DB">
            <w:pPr>
              <w:rPr>
                <w:rFonts w:eastAsia="Times New Roman"/>
              </w:rPr>
            </w:pPr>
            <w:r>
              <w:rPr>
                <w:rFonts w:eastAsia="Times New Roman" w:cs="Arial"/>
                <w:color w:val="000000"/>
                <w:sz w:val="16"/>
                <w:szCs w:val="16"/>
              </w:rPr>
              <w:t>S2-211372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85E6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B72E1" w14:textId="77777777" w:rsidR="00061339" w:rsidRDefault="00061339" w:rsidP="002275DB">
            <w:pPr>
              <w:rPr>
                <w:rFonts w:eastAsia="Times New Roman"/>
              </w:rPr>
            </w:pPr>
            <w:r>
              <w:rPr>
                <w:rFonts w:eastAsia="Times New Roman" w:cs="Arial"/>
                <w:color w:val="000000"/>
                <w:sz w:val="16"/>
                <w:szCs w:val="16"/>
              </w:rPr>
              <w:t>Rel-17 CR on Assurance Specification for IMS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288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6E0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F665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6293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713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208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B19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5354C" w14:textId="77777777" w:rsidR="00061339" w:rsidRDefault="00061339" w:rsidP="002275DB">
            <w:pPr>
              <w:rPr>
                <w:rFonts w:eastAsia="Times New Roman"/>
                <w:sz w:val="24"/>
                <w:szCs w:val="24"/>
              </w:rPr>
            </w:pPr>
            <w:r>
              <w:rPr>
                <w:rFonts w:eastAsia="Times New Roman" w:cs="Arial"/>
                <w:color w:val="000000"/>
                <w:sz w:val="16"/>
                <w:szCs w:val="16"/>
              </w:rPr>
              <w:t>SCAS_IMS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AA5E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CAF7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3784A" w14:textId="77777777" w:rsidR="00061339" w:rsidRDefault="00061339" w:rsidP="002275DB">
            <w:pPr>
              <w:rPr>
                <w:rFonts w:eastAsia="Times New Roman"/>
              </w:rPr>
            </w:pPr>
          </w:p>
        </w:tc>
      </w:tr>
      <w:tr w:rsidR="00061339" w14:paraId="7A942D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F8B32"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BB7B0" w14:textId="77777777" w:rsidR="00061339" w:rsidRDefault="00061339" w:rsidP="002275DB">
            <w:pPr>
              <w:rPr>
                <w:rFonts w:eastAsia="Times New Roman"/>
              </w:rPr>
            </w:pPr>
            <w:r>
              <w:rPr>
                <w:rFonts w:eastAsia="Times New Roman" w:cs="Arial"/>
                <w:color w:val="000000"/>
                <w:sz w:val="16"/>
                <w:szCs w:val="16"/>
              </w:rPr>
              <w:t>S2-211373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2891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2335C" w14:textId="77777777" w:rsidR="00061339" w:rsidRDefault="00061339" w:rsidP="002275DB">
            <w:pPr>
              <w:rPr>
                <w:rFonts w:eastAsia="Times New Roman"/>
              </w:rPr>
            </w:pPr>
            <w:r>
              <w:rPr>
                <w:rFonts w:eastAsia="Times New Roman"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941D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0956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13DDC"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ECA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8CF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D9B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366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4DBF8" w14:textId="77777777" w:rsidR="00061339" w:rsidRDefault="00061339" w:rsidP="002275DB">
            <w:pPr>
              <w:rPr>
                <w:rFonts w:eastAsia="Times New Roman"/>
                <w:sz w:val="24"/>
                <w:szCs w:val="24"/>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79CD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81B6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0F717" w14:textId="77777777" w:rsidR="00061339" w:rsidRDefault="00061339" w:rsidP="002275DB">
            <w:pPr>
              <w:rPr>
                <w:rFonts w:eastAsia="Times New Roman"/>
              </w:rPr>
            </w:pPr>
          </w:p>
        </w:tc>
      </w:tr>
      <w:tr w:rsidR="00061339" w14:paraId="119A380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7987"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2FFFE" w14:textId="77777777" w:rsidR="00061339" w:rsidRDefault="00061339" w:rsidP="002275DB">
            <w:pPr>
              <w:rPr>
                <w:rFonts w:eastAsia="Times New Roman"/>
              </w:rPr>
            </w:pPr>
            <w:r>
              <w:rPr>
                <w:rFonts w:eastAsia="Times New Roman" w:cs="Arial"/>
                <w:color w:val="000000"/>
                <w:sz w:val="16"/>
                <w:szCs w:val="16"/>
              </w:rPr>
              <w:t>S2-211374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385D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28FC0" w14:textId="77777777" w:rsidR="00061339" w:rsidRDefault="00061339" w:rsidP="002275DB">
            <w:pPr>
              <w:rPr>
                <w:rFonts w:eastAsia="Times New Roman"/>
              </w:rPr>
            </w:pPr>
            <w:r>
              <w:rPr>
                <w:rFonts w:eastAsia="Times New Roman"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1A23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A41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F93A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06A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DFAF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27E7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9C0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03CA1" w14:textId="77777777" w:rsidR="00061339" w:rsidRDefault="00061339" w:rsidP="002275DB">
            <w:pPr>
              <w:rPr>
                <w:rFonts w:eastAsia="Times New Roman"/>
                <w:sz w:val="24"/>
                <w:szCs w:val="24"/>
              </w:rPr>
            </w:pPr>
            <w:r>
              <w:rPr>
                <w:rFonts w:eastAsia="Times New Roman" w:cs="Arial"/>
                <w:color w:val="000000"/>
                <w:sz w:val="16"/>
                <w:szCs w:val="16"/>
              </w:rPr>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2B94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B2CB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E4FD9" w14:textId="77777777" w:rsidR="00061339" w:rsidRDefault="00061339" w:rsidP="002275DB">
            <w:pPr>
              <w:rPr>
                <w:rFonts w:eastAsia="Times New Roman"/>
              </w:rPr>
            </w:pPr>
          </w:p>
        </w:tc>
      </w:tr>
      <w:tr w:rsidR="00061339" w14:paraId="2CC3EB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48304"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310CF" w14:textId="77777777" w:rsidR="00061339" w:rsidRDefault="00061339" w:rsidP="002275DB">
            <w:pPr>
              <w:rPr>
                <w:rFonts w:eastAsia="Times New Roman"/>
              </w:rPr>
            </w:pPr>
            <w:r>
              <w:rPr>
                <w:rFonts w:eastAsia="Times New Roman" w:cs="Arial"/>
                <w:color w:val="000000"/>
                <w:sz w:val="16"/>
                <w:szCs w:val="16"/>
              </w:rPr>
              <w:t>S2-211375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8C5A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3FD52" w14:textId="77777777" w:rsidR="00061339" w:rsidRDefault="00061339" w:rsidP="002275DB">
            <w:pPr>
              <w:rPr>
                <w:rFonts w:eastAsia="Times New Roman"/>
              </w:rPr>
            </w:pPr>
            <w:r>
              <w:rPr>
                <w:rFonts w:eastAsia="Times New Roman"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A289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7DE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29D8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11E6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31C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D5E2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2249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25239" w14:textId="77777777" w:rsidR="00061339" w:rsidRDefault="00061339" w:rsidP="002275DB">
            <w:pPr>
              <w:rPr>
                <w:rFonts w:eastAsia="Times New Roman"/>
                <w:sz w:val="24"/>
                <w:szCs w:val="24"/>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5CB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632F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D2150" w14:textId="77777777" w:rsidR="00061339" w:rsidRDefault="00061339" w:rsidP="002275DB">
            <w:pPr>
              <w:rPr>
                <w:rFonts w:eastAsia="Times New Roman"/>
              </w:rPr>
            </w:pPr>
          </w:p>
        </w:tc>
      </w:tr>
      <w:tr w:rsidR="00061339" w14:paraId="4ADB57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02E7F"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4B25A" w14:textId="77777777" w:rsidR="00061339" w:rsidRDefault="00061339" w:rsidP="002275DB">
            <w:pPr>
              <w:rPr>
                <w:rFonts w:eastAsia="Times New Roman"/>
              </w:rPr>
            </w:pPr>
            <w:r>
              <w:rPr>
                <w:rFonts w:eastAsia="Times New Roman" w:cs="Arial"/>
                <w:color w:val="000000"/>
                <w:sz w:val="16"/>
                <w:szCs w:val="16"/>
              </w:rPr>
              <w:t>S2-211378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AF60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DEB8D" w14:textId="77777777" w:rsidR="00061339" w:rsidRDefault="00061339" w:rsidP="002275D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234B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E69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15E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178E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950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EEE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D06E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E1D04" w14:textId="77777777" w:rsidR="00061339" w:rsidRDefault="00061339" w:rsidP="002275D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BE12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A09B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44657" w14:textId="77777777" w:rsidR="00061339" w:rsidRDefault="00061339" w:rsidP="002275DB">
            <w:pPr>
              <w:rPr>
                <w:rFonts w:eastAsia="Times New Roman"/>
              </w:rPr>
            </w:pPr>
          </w:p>
        </w:tc>
      </w:tr>
      <w:tr w:rsidR="00061339" w14:paraId="49A0DE5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EE95A"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AFE4E" w14:textId="77777777" w:rsidR="00061339" w:rsidRDefault="00061339" w:rsidP="002275DB">
            <w:pPr>
              <w:rPr>
                <w:rFonts w:eastAsia="Times New Roman"/>
              </w:rPr>
            </w:pPr>
            <w:r>
              <w:rPr>
                <w:rFonts w:eastAsia="Times New Roman" w:cs="Arial"/>
                <w:color w:val="000000"/>
                <w:sz w:val="16"/>
                <w:szCs w:val="16"/>
              </w:rPr>
              <w:t>S2-211379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AE3A8"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C7E65" w14:textId="77777777" w:rsidR="00061339" w:rsidRDefault="00061339" w:rsidP="002275DB">
            <w:pPr>
              <w:rPr>
                <w:rFonts w:eastAsia="Times New Roman"/>
              </w:rPr>
            </w:pPr>
            <w:r>
              <w:rPr>
                <w:rFonts w:eastAsia="Times New Roman" w:cs="Arial"/>
                <w:color w:val="000000"/>
                <w:sz w:val="16"/>
                <w:szCs w:val="16"/>
              </w:rPr>
              <w:t>Rel-17 CRs on Enhancements of 3GPP profiles for cryptographic algorithms and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9C4C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E93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51A5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1B9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1E11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4ED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E651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865E9" w14:textId="77777777" w:rsidR="00061339" w:rsidRDefault="00061339" w:rsidP="002275DB">
            <w:pPr>
              <w:rPr>
                <w:rFonts w:eastAsia="Times New Roman"/>
                <w:sz w:val="24"/>
                <w:szCs w:val="24"/>
              </w:rPr>
            </w:pPr>
            <w:r>
              <w:rPr>
                <w:rFonts w:eastAsia="Times New Roman"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A9DF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A21F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59424" w14:textId="77777777" w:rsidR="00061339" w:rsidRDefault="00061339" w:rsidP="002275DB">
            <w:pPr>
              <w:rPr>
                <w:rFonts w:eastAsia="Times New Roman"/>
              </w:rPr>
            </w:pPr>
          </w:p>
        </w:tc>
      </w:tr>
      <w:tr w:rsidR="00061339" w14:paraId="70883E2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F0228"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27BBF" w14:textId="77777777" w:rsidR="00061339" w:rsidRDefault="00061339" w:rsidP="002275DB">
            <w:pPr>
              <w:rPr>
                <w:rFonts w:eastAsia="Times New Roman"/>
              </w:rPr>
            </w:pPr>
            <w:r>
              <w:rPr>
                <w:rFonts w:eastAsia="Times New Roman" w:cs="Arial"/>
                <w:color w:val="000000"/>
                <w:sz w:val="16"/>
                <w:szCs w:val="16"/>
              </w:rPr>
              <w:t>S2-211382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1FF3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9B17C" w14:textId="77777777" w:rsidR="00061339" w:rsidRDefault="00061339" w:rsidP="002275DB">
            <w:pPr>
              <w:rPr>
                <w:rFonts w:eastAsia="Times New Roman"/>
              </w:rPr>
            </w:pPr>
            <w:r>
              <w:rPr>
                <w:rFonts w:eastAsia="Times New Roman" w:cs="Arial"/>
                <w:color w:val="000000"/>
                <w:sz w:val="16"/>
                <w:szCs w:val="16"/>
              </w:rPr>
              <w:t>Rel-17 CRs on Study on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AB23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3F5D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A4D3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0D4E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3816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8E3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1FD7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680F2" w14:textId="77777777" w:rsidR="00061339" w:rsidRDefault="00061339" w:rsidP="002275DB">
            <w:pPr>
              <w:rPr>
                <w:rFonts w:eastAsia="Times New Roman"/>
                <w:sz w:val="24"/>
                <w:szCs w:val="24"/>
              </w:rPr>
            </w:pPr>
            <w:r>
              <w:rPr>
                <w:rFonts w:eastAsia="Times New Roman" w:cs="Arial"/>
                <w:color w:val="000000"/>
                <w:sz w:val="16"/>
                <w:szCs w:val="16"/>
              </w:rPr>
              <w:t>FS_UAS_SEC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DAA4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9D15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0B9E4" w14:textId="77777777" w:rsidR="00061339" w:rsidRDefault="00061339" w:rsidP="002275DB">
            <w:pPr>
              <w:rPr>
                <w:rFonts w:eastAsia="Times New Roman"/>
              </w:rPr>
            </w:pPr>
          </w:p>
        </w:tc>
      </w:tr>
      <w:tr w:rsidR="00061339" w14:paraId="4B6FC27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59F09" w14:textId="77777777" w:rsidR="00061339" w:rsidRDefault="00061339" w:rsidP="002275DB">
            <w:pPr>
              <w:rPr>
                <w:rFonts w:eastAsia="Times New Roman"/>
                <w:sz w:val="24"/>
                <w:szCs w:val="24"/>
              </w:rPr>
            </w:pPr>
            <w:r>
              <w:rPr>
                <w:rFonts w:eastAsia="Times New Roman" w:cs="Arial"/>
                <w:color w:val="000000"/>
                <w:sz w:val="16"/>
                <w:szCs w:val="16"/>
              </w:rPr>
              <w:lastRenderedPageBreak/>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2E4B9" w14:textId="77777777" w:rsidR="00061339" w:rsidRDefault="00061339" w:rsidP="002275DB">
            <w:pPr>
              <w:rPr>
                <w:rFonts w:eastAsia="Times New Roman"/>
              </w:rPr>
            </w:pPr>
            <w:r>
              <w:rPr>
                <w:rFonts w:eastAsia="Times New Roman" w:cs="Arial"/>
                <w:color w:val="000000"/>
                <w:sz w:val="16"/>
                <w:szCs w:val="16"/>
              </w:rPr>
              <w:t>S2-211383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D7FD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7E60" w14:textId="77777777" w:rsidR="00061339" w:rsidRDefault="00061339" w:rsidP="002275DB">
            <w:pPr>
              <w:rPr>
                <w:rFonts w:eastAsia="Times New Roman"/>
              </w:rPr>
            </w:pPr>
            <w:r>
              <w:rPr>
                <w:rFonts w:eastAsia="Times New Roman" w:cs="Arial"/>
                <w:color w:val="000000"/>
                <w:sz w:val="16"/>
                <w:szCs w:val="16"/>
              </w:rPr>
              <w:t>Rel-17 CR on Security Aspects of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2FAD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E25B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A5B0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35BE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8D1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46B4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32BE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7F27F" w14:textId="77777777" w:rsidR="00061339" w:rsidRDefault="00061339" w:rsidP="002275DB">
            <w:pPr>
              <w:rPr>
                <w:rFonts w:eastAsia="Times New Roman"/>
                <w:sz w:val="24"/>
                <w:szCs w:val="24"/>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EA0B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9721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B9B40" w14:textId="77777777" w:rsidR="00061339" w:rsidRDefault="00061339" w:rsidP="002275DB">
            <w:pPr>
              <w:rPr>
                <w:rFonts w:eastAsia="Times New Roman"/>
              </w:rPr>
            </w:pPr>
          </w:p>
        </w:tc>
      </w:tr>
      <w:tr w:rsidR="00061339" w14:paraId="1C7DA3D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FFE4"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99670" w14:textId="77777777" w:rsidR="00061339" w:rsidRDefault="00061339" w:rsidP="002275DB">
            <w:pPr>
              <w:rPr>
                <w:rFonts w:eastAsia="Times New Roman"/>
              </w:rPr>
            </w:pPr>
            <w:r>
              <w:rPr>
                <w:rFonts w:eastAsia="Times New Roman" w:cs="Arial"/>
                <w:color w:val="000000"/>
                <w:sz w:val="16"/>
                <w:szCs w:val="16"/>
              </w:rPr>
              <w:t>S2-211384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CFA8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44E49" w14:textId="77777777" w:rsidR="00061339" w:rsidRDefault="00061339" w:rsidP="002275DB">
            <w:pPr>
              <w:rPr>
                <w:rFonts w:eastAsia="Times New Roman"/>
              </w:rPr>
            </w:pPr>
            <w:r>
              <w:rPr>
                <w:rFonts w:eastAsia="Times New Roman" w:cs="Arial"/>
                <w:color w:val="000000"/>
                <w:sz w:val="16"/>
                <w:szCs w:val="16"/>
              </w:rPr>
              <w:t>Rel-17 CRs on 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C0B6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5F4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E0FB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E04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42E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84C6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6C5F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6167C" w14:textId="77777777" w:rsidR="00061339" w:rsidRDefault="00061339" w:rsidP="002275DB">
            <w:pPr>
              <w:rPr>
                <w:rFonts w:eastAsia="Times New Roman"/>
                <w:sz w:val="24"/>
                <w:szCs w:val="24"/>
              </w:rPr>
            </w:pPr>
            <w:r>
              <w:rPr>
                <w:rFonts w:eastAsia="Times New Roman" w:cs="Arial"/>
                <w:color w:val="000000"/>
                <w:sz w:val="16"/>
                <w:szCs w:val="16"/>
              </w:rPr>
              <w:t>UPIP_SEC_LTE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66E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D1C7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A8ADA" w14:textId="77777777" w:rsidR="00061339" w:rsidRDefault="00061339" w:rsidP="002275DB">
            <w:pPr>
              <w:rPr>
                <w:rFonts w:eastAsia="Times New Roman"/>
              </w:rPr>
            </w:pPr>
          </w:p>
        </w:tc>
      </w:tr>
      <w:tr w:rsidR="00061339" w14:paraId="2EC040E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23B81"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18EA4" w14:textId="77777777" w:rsidR="00061339" w:rsidRDefault="00061339" w:rsidP="002275DB">
            <w:pPr>
              <w:rPr>
                <w:rFonts w:eastAsia="Times New Roman"/>
              </w:rPr>
            </w:pPr>
            <w:r>
              <w:rPr>
                <w:rFonts w:eastAsia="Times New Roman" w:cs="Arial"/>
                <w:color w:val="000000"/>
                <w:sz w:val="16"/>
                <w:szCs w:val="16"/>
              </w:rPr>
              <w:t>S2-211385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A0E0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A1F2F" w14:textId="77777777" w:rsidR="00061339" w:rsidRDefault="00061339" w:rsidP="002275DB">
            <w:pPr>
              <w:rPr>
                <w:rFonts w:eastAsia="Times New Roman"/>
              </w:rPr>
            </w:pPr>
            <w:r>
              <w:rPr>
                <w:rFonts w:eastAsia="Times New Roman" w:cs="Arial"/>
                <w:color w:val="000000"/>
                <w:sz w:val="16"/>
                <w:szCs w:val="16"/>
              </w:rPr>
              <w:t>Rel-17 CR on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AF75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061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89C7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6CF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DE3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265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689E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45D53" w14:textId="77777777" w:rsidR="00061339" w:rsidRDefault="00061339" w:rsidP="002275DB">
            <w:pPr>
              <w:rPr>
                <w:rFonts w:eastAsia="Times New Roman"/>
                <w:sz w:val="24"/>
                <w:szCs w:val="24"/>
              </w:rPr>
            </w:pPr>
            <w:r>
              <w:rPr>
                <w:rFonts w:eastAsia="Times New Roman" w:cs="Arial"/>
                <w:color w:val="000000"/>
                <w:sz w:val="16"/>
                <w:szCs w:val="16"/>
              </w:rPr>
              <w:t>UC3S_SEC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CF1C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5053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6BEBD" w14:textId="77777777" w:rsidR="00061339" w:rsidRDefault="00061339" w:rsidP="002275DB">
            <w:pPr>
              <w:rPr>
                <w:rFonts w:eastAsia="Times New Roman"/>
              </w:rPr>
            </w:pPr>
          </w:p>
        </w:tc>
      </w:tr>
      <w:tr w:rsidR="00061339" w14:paraId="7E1E55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61158"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41E61" w14:textId="77777777" w:rsidR="00061339" w:rsidRDefault="00061339" w:rsidP="002275DB">
            <w:pPr>
              <w:rPr>
                <w:rFonts w:eastAsia="Times New Roman"/>
              </w:rPr>
            </w:pPr>
            <w:r>
              <w:rPr>
                <w:rFonts w:eastAsia="Times New Roman" w:cs="Arial"/>
                <w:color w:val="000000"/>
                <w:sz w:val="16"/>
                <w:szCs w:val="16"/>
              </w:rPr>
              <w:t>S2-211386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E5F09"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0900C" w14:textId="77777777" w:rsidR="00061339" w:rsidRDefault="00061339" w:rsidP="002275DB">
            <w:pPr>
              <w:rPr>
                <w:rFonts w:eastAsia="Times New Roman"/>
              </w:rPr>
            </w:pPr>
            <w:r>
              <w:rPr>
                <w:rFonts w:eastAsia="Times New Roman" w:cs="Arial"/>
                <w:color w:val="000000"/>
                <w:sz w:val="16"/>
                <w:szCs w:val="16"/>
              </w:rPr>
              <w:t>Rel-17 CR on Security Aspects of Enhancements for 5G Multicast-Broadcast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2E38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22C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36A5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24B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87F6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BC9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8CAC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90864" w14:textId="77777777" w:rsidR="00061339" w:rsidRDefault="00061339" w:rsidP="002275DB">
            <w:pPr>
              <w:rPr>
                <w:rFonts w:eastAsia="Times New Roman"/>
                <w:sz w:val="24"/>
                <w:szCs w:val="24"/>
              </w:rPr>
            </w:pPr>
            <w:r>
              <w:rPr>
                <w:rFonts w:eastAsia="Times New Roman"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D01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24A8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2373F" w14:textId="77777777" w:rsidR="00061339" w:rsidRDefault="00061339" w:rsidP="002275DB">
            <w:pPr>
              <w:rPr>
                <w:rFonts w:eastAsia="Times New Roman"/>
              </w:rPr>
            </w:pPr>
          </w:p>
        </w:tc>
      </w:tr>
      <w:tr w:rsidR="00061339" w14:paraId="494225C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06B1"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FB8B4" w14:textId="77777777" w:rsidR="00061339" w:rsidRDefault="00061339" w:rsidP="002275DB">
            <w:pPr>
              <w:rPr>
                <w:rFonts w:eastAsia="Times New Roman"/>
              </w:rPr>
            </w:pPr>
            <w:r>
              <w:rPr>
                <w:rFonts w:eastAsia="Times New Roman" w:cs="Arial"/>
                <w:color w:val="000000"/>
                <w:sz w:val="16"/>
                <w:szCs w:val="16"/>
              </w:rPr>
              <w:t>S2-211387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D835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58CE8" w14:textId="77777777" w:rsidR="00061339" w:rsidRDefault="00061339" w:rsidP="002275DB">
            <w:pPr>
              <w:rPr>
                <w:rFonts w:eastAsia="Times New Roman"/>
              </w:rPr>
            </w:pPr>
            <w:r>
              <w:rPr>
                <w:rFonts w:eastAsia="Times New Roman" w:cs="Arial"/>
                <w:color w:val="000000"/>
                <w:sz w:val="16"/>
                <w:szCs w:val="16"/>
              </w:rPr>
              <w:t>Rel-17 CR on eSCAS_5G for Service Communication Proxy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B7F5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1FFE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2468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9C47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33E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C5C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56A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73324" w14:textId="77777777" w:rsidR="00061339" w:rsidRDefault="00061339" w:rsidP="002275DB">
            <w:pPr>
              <w:rPr>
                <w:rFonts w:eastAsia="Times New Roman"/>
                <w:sz w:val="24"/>
                <w:szCs w:val="24"/>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1AA0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54A2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A9210" w14:textId="77777777" w:rsidR="00061339" w:rsidRDefault="00061339" w:rsidP="002275DB">
            <w:pPr>
              <w:rPr>
                <w:rFonts w:eastAsia="Times New Roman"/>
              </w:rPr>
            </w:pPr>
          </w:p>
        </w:tc>
      </w:tr>
      <w:tr w:rsidR="00061339" w14:paraId="6938863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7B4A"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8A5E" w14:textId="77777777" w:rsidR="00061339" w:rsidRDefault="00061339" w:rsidP="002275DB">
            <w:pPr>
              <w:rPr>
                <w:rFonts w:eastAsia="Times New Roman"/>
              </w:rPr>
            </w:pPr>
            <w:r>
              <w:rPr>
                <w:rFonts w:eastAsia="Times New Roman" w:cs="Arial"/>
                <w:color w:val="000000"/>
                <w:sz w:val="16"/>
                <w:szCs w:val="16"/>
              </w:rPr>
              <w:t>S2-211388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12B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1A749" w14:textId="77777777" w:rsidR="00061339" w:rsidRDefault="00061339" w:rsidP="002275DB">
            <w:pPr>
              <w:rPr>
                <w:rFonts w:eastAsia="Times New Roman"/>
              </w:rPr>
            </w:pPr>
            <w:r>
              <w:rPr>
                <w:rFonts w:eastAsia="Times New Roman" w:cs="Arial"/>
                <w:color w:val="000000"/>
                <w:sz w:val="16"/>
                <w:szCs w:val="16"/>
              </w:rPr>
              <w:t>Rel-17 CR on Security aspects of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B986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35F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632F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D05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0DB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17B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7868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051F7" w14:textId="77777777" w:rsidR="00061339" w:rsidRDefault="00061339" w:rsidP="002275DB">
            <w:pPr>
              <w:rPr>
                <w:rFonts w:eastAsia="Times New Roman"/>
                <w:sz w:val="24"/>
                <w:szCs w:val="24"/>
              </w:rPr>
            </w:pPr>
            <w:r>
              <w:rPr>
                <w:rFonts w:eastAsia="Times New Roman" w:cs="Arial"/>
                <w:color w:val="000000"/>
                <w:sz w:val="16"/>
                <w:szCs w:val="16"/>
              </w:rPr>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54CA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111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B7872" w14:textId="77777777" w:rsidR="00061339" w:rsidRDefault="00061339" w:rsidP="002275DB">
            <w:pPr>
              <w:rPr>
                <w:rFonts w:eastAsia="Times New Roman"/>
              </w:rPr>
            </w:pPr>
          </w:p>
        </w:tc>
      </w:tr>
      <w:tr w:rsidR="00061339" w14:paraId="6DC95EA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5C19"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6F170" w14:textId="77777777" w:rsidR="00061339" w:rsidRDefault="00061339" w:rsidP="002275DB">
            <w:pPr>
              <w:rPr>
                <w:rFonts w:eastAsia="Times New Roman"/>
              </w:rPr>
            </w:pPr>
            <w:r>
              <w:rPr>
                <w:rFonts w:eastAsia="Times New Roman" w:cs="Arial"/>
                <w:color w:val="000000"/>
                <w:sz w:val="16"/>
                <w:szCs w:val="16"/>
              </w:rPr>
              <w:t>S2-211389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450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A1A9A" w14:textId="77777777" w:rsidR="00061339" w:rsidRDefault="00061339" w:rsidP="002275DB">
            <w:pPr>
              <w:rPr>
                <w:rFonts w:eastAsia="Times New Roman"/>
              </w:rPr>
            </w:pPr>
            <w:r>
              <w:rPr>
                <w:rFonts w:eastAsia="Times New Roman" w:cs="Arial"/>
                <w:color w:val="000000"/>
                <w:sz w:val="16"/>
                <w:szCs w:val="16"/>
              </w:rPr>
              <w:t>Rel-17 CR on Security Aspects of Enhancements of Support for Edge Computing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B3F7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8B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4DFD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B1B2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CC8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E996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0304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9EE0A" w14:textId="77777777" w:rsidR="00061339" w:rsidRDefault="00061339" w:rsidP="002275DB">
            <w:pPr>
              <w:rPr>
                <w:rFonts w:eastAsia="Times New Roman"/>
                <w:sz w:val="24"/>
                <w:szCs w:val="24"/>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DB6F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130E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E85A2" w14:textId="77777777" w:rsidR="00061339" w:rsidRDefault="00061339" w:rsidP="002275DB">
            <w:pPr>
              <w:rPr>
                <w:rFonts w:eastAsia="Times New Roman"/>
              </w:rPr>
            </w:pPr>
          </w:p>
        </w:tc>
      </w:tr>
      <w:tr w:rsidR="00061339" w14:paraId="64DCB0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145D2"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06D9F" w14:textId="77777777" w:rsidR="00061339" w:rsidRDefault="00061339" w:rsidP="002275DB">
            <w:pPr>
              <w:rPr>
                <w:rFonts w:eastAsia="Times New Roman"/>
              </w:rPr>
            </w:pPr>
            <w:r>
              <w:rPr>
                <w:rFonts w:eastAsia="Times New Roman" w:cs="Arial"/>
                <w:color w:val="000000"/>
                <w:sz w:val="16"/>
                <w:szCs w:val="16"/>
              </w:rPr>
              <w:t>S2-211390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A288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2A77A" w14:textId="77777777" w:rsidR="00061339" w:rsidRDefault="00061339" w:rsidP="002275DB">
            <w:pPr>
              <w:rPr>
                <w:rFonts w:eastAsia="Times New Roman"/>
              </w:rPr>
            </w:pPr>
            <w:r>
              <w:rPr>
                <w:rFonts w:eastAsia="Times New Roman" w:cs="Arial"/>
                <w:color w:val="000000"/>
                <w:sz w:val="16"/>
                <w:szCs w:val="16"/>
              </w:rPr>
              <w:t>Rel-17 CR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FCFA2"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D4B4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E8D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59C1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20F5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39F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9265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0F33C" w14:textId="77777777" w:rsidR="00061339" w:rsidRDefault="00061339" w:rsidP="002275DB">
            <w:pPr>
              <w:rPr>
                <w:rFonts w:eastAsia="Times New Roman"/>
                <w:sz w:val="24"/>
                <w:szCs w:val="24"/>
              </w:rPr>
            </w:pPr>
            <w:r>
              <w:rPr>
                <w:rFonts w:eastAsia="Times New Roman" w:cs="Arial"/>
                <w:color w:val="000000"/>
                <w:sz w:val="16"/>
                <w:szCs w:val="16"/>
              </w:rPr>
              <w:t>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0028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E356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D4DC" w14:textId="77777777" w:rsidR="00061339" w:rsidRDefault="00061339" w:rsidP="002275DB">
            <w:pPr>
              <w:rPr>
                <w:rFonts w:eastAsia="Times New Roman"/>
              </w:rPr>
            </w:pPr>
          </w:p>
        </w:tc>
      </w:tr>
      <w:tr w:rsidR="00061339" w14:paraId="7B2BBB6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56B67"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603FF" w14:textId="77777777" w:rsidR="00061339" w:rsidRDefault="00061339" w:rsidP="002275DB">
            <w:pPr>
              <w:rPr>
                <w:rFonts w:eastAsia="Times New Roman"/>
              </w:rPr>
            </w:pPr>
            <w:r>
              <w:rPr>
                <w:rFonts w:eastAsia="Times New Roman" w:cs="Arial"/>
                <w:color w:val="000000"/>
                <w:sz w:val="16"/>
                <w:szCs w:val="16"/>
              </w:rPr>
              <w:t>S2-211391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FC3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0BB1D" w14:textId="77777777" w:rsidR="00061339" w:rsidRDefault="00061339" w:rsidP="002275DB">
            <w:pPr>
              <w:rPr>
                <w:rFonts w:eastAsia="Times New Roman"/>
              </w:rPr>
            </w:pPr>
            <w:r>
              <w:rPr>
                <w:rFonts w:eastAsia="Times New Roman" w:cs="Arial"/>
                <w:color w:val="000000"/>
                <w:sz w:val="16"/>
                <w:szCs w:val="16"/>
              </w:rPr>
              <w:t>Rel-17 CRs on Integration of Generic Bootstrapping Architecture (GBA) into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72EF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07A2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A7F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897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C8AD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821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0230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BFBB0" w14:textId="77777777" w:rsidR="00061339" w:rsidRDefault="00061339" w:rsidP="002275DB">
            <w:pPr>
              <w:rPr>
                <w:rFonts w:eastAsia="Times New Roman"/>
                <w:sz w:val="24"/>
                <w:szCs w:val="24"/>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615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AD8C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AC8F1" w14:textId="77777777" w:rsidR="00061339" w:rsidRDefault="00061339" w:rsidP="002275DB">
            <w:pPr>
              <w:rPr>
                <w:rFonts w:eastAsia="Times New Roman"/>
              </w:rPr>
            </w:pPr>
          </w:p>
        </w:tc>
      </w:tr>
      <w:tr w:rsidR="00061339" w14:paraId="7FF83E4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1A0A2"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C3980" w14:textId="77777777" w:rsidR="00061339" w:rsidRDefault="00061339" w:rsidP="002275DB">
            <w:pPr>
              <w:rPr>
                <w:rFonts w:eastAsia="Times New Roman"/>
              </w:rPr>
            </w:pPr>
            <w:r>
              <w:rPr>
                <w:rFonts w:eastAsia="Times New Roman" w:cs="Arial"/>
                <w:color w:val="000000"/>
                <w:sz w:val="16"/>
                <w:szCs w:val="16"/>
              </w:rPr>
              <w:t>S2-211392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6A46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D4F57" w14:textId="77777777" w:rsidR="00061339" w:rsidRDefault="00061339" w:rsidP="002275DB">
            <w:pPr>
              <w:rPr>
                <w:rFonts w:eastAsia="Times New Roman"/>
              </w:rPr>
            </w:pPr>
            <w:r>
              <w:rPr>
                <w:rFonts w:eastAsia="Times New Roman" w:cs="Arial"/>
                <w:color w:val="000000"/>
                <w:sz w:val="16"/>
                <w:szCs w:val="16"/>
              </w:rPr>
              <w:t>Rel-17 CR on Adapting BEST for use in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9B39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B92C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ABDE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4FA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08C1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A59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E7D0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901E" w14:textId="77777777" w:rsidR="00061339" w:rsidRDefault="00061339" w:rsidP="002275DB">
            <w:pPr>
              <w:rPr>
                <w:rFonts w:eastAsia="Times New Roman"/>
                <w:sz w:val="24"/>
                <w:szCs w:val="24"/>
              </w:rPr>
            </w:pPr>
            <w:r>
              <w:rPr>
                <w:rFonts w:eastAsia="Times New Roman" w:cs="Arial"/>
                <w:color w:val="000000"/>
                <w:sz w:val="16"/>
                <w:szCs w:val="16"/>
              </w:rPr>
              <w:t>BEST_5G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8C48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89C8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8C772" w14:textId="77777777" w:rsidR="00061339" w:rsidRDefault="00061339" w:rsidP="002275DB">
            <w:pPr>
              <w:rPr>
                <w:rFonts w:eastAsia="Times New Roman"/>
              </w:rPr>
            </w:pPr>
          </w:p>
        </w:tc>
      </w:tr>
      <w:tr w:rsidR="00061339" w14:paraId="1F46A7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ADA4D" w14:textId="77777777" w:rsidR="00061339" w:rsidRDefault="00061339" w:rsidP="002275D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59D02" w14:textId="77777777" w:rsidR="00061339" w:rsidRDefault="00061339" w:rsidP="002275DB">
            <w:pPr>
              <w:rPr>
                <w:rFonts w:eastAsia="Times New Roman"/>
              </w:rPr>
            </w:pPr>
            <w:r>
              <w:rPr>
                <w:rFonts w:eastAsia="Times New Roman" w:cs="Arial"/>
                <w:color w:val="000000"/>
                <w:sz w:val="16"/>
                <w:szCs w:val="16"/>
              </w:rPr>
              <w:t>S2-211409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511E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C528F" w14:textId="77777777" w:rsidR="00061339" w:rsidRDefault="00061339" w:rsidP="002275DB">
            <w:pPr>
              <w:rPr>
                <w:rFonts w:eastAsia="Times New Roman"/>
              </w:rPr>
            </w:pPr>
            <w:r>
              <w:rPr>
                <w:rFonts w:eastAsia="Times New Roman"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82604"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761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654F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FB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6403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B55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58EA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F5A37" w14:textId="77777777" w:rsidR="00061339" w:rsidRDefault="00061339" w:rsidP="002275DB">
            <w:pPr>
              <w:rPr>
                <w:rFonts w:eastAsia="Times New Roman"/>
              </w:rPr>
            </w:pPr>
            <w:r>
              <w:rPr>
                <w:rFonts w:eastAsia="Times New Roman"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4C20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45C6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A0821" w14:textId="77777777" w:rsidR="00061339" w:rsidRDefault="00061339" w:rsidP="002275DB">
            <w:pPr>
              <w:rPr>
                <w:rFonts w:eastAsia="Times New Roman"/>
              </w:rPr>
            </w:pPr>
          </w:p>
        </w:tc>
      </w:tr>
      <w:tr w:rsidR="00061339" w14:paraId="3A2CFA1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912C4"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1D626" w14:textId="77777777" w:rsidR="00061339" w:rsidRDefault="00061339" w:rsidP="002275DB">
            <w:pPr>
              <w:rPr>
                <w:rFonts w:eastAsia="Times New Roman"/>
              </w:rPr>
            </w:pPr>
            <w:r>
              <w:rPr>
                <w:rFonts w:eastAsia="Times New Roman" w:cs="Arial"/>
                <w:color w:val="000000"/>
                <w:sz w:val="16"/>
                <w:szCs w:val="16"/>
              </w:rPr>
              <w:t>S2-211347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14DD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4095F" w14:textId="77777777" w:rsidR="00061339" w:rsidRDefault="00061339" w:rsidP="002275DB">
            <w:pPr>
              <w:rPr>
                <w:rFonts w:eastAsia="Times New Roman"/>
              </w:rPr>
            </w:pPr>
            <w:r>
              <w:rPr>
                <w:rFonts w:eastAsia="Times New Roman" w:cs="Arial"/>
                <w:color w:val="000000"/>
                <w:sz w:val="16"/>
                <w:szCs w:val="16"/>
              </w:rPr>
              <w:t>CR for adding MMtel Call Setup Time (26.114) [WI Code:EQoE_MTSI, TEI17 ]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85A4E"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D1F2E" w14:textId="77777777" w:rsidR="00061339" w:rsidRDefault="00061339" w:rsidP="002275DB">
            <w:pPr>
              <w:rPr>
                <w:rFonts w:eastAsia="Times New Roman"/>
              </w:rPr>
            </w:pPr>
            <w:r>
              <w:rPr>
                <w:rFonts w:eastAsia="Times New Roman" w:cs="Arial"/>
                <w:color w:val="000000"/>
                <w:sz w:val="16"/>
                <w:szCs w:val="16"/>
              </w:rPr>
              <w:t>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1EE1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F1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C52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2F6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F71B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B66C2" w14:textId="77777777" w:rsidR="00061339" w:rsidRDefault="00061339" w:rsidP="002275DB">
            <w:pPr>
              <w:rPr>
                <w:rFonts w:eastAsia="Times New Roman"/>
              </w:rPr>
            </w:pPr>
            <w:r>
              <w:rPr>
                <w:rFonts w:eastAsia="Times New Roman" w:cs="Arial"/>
                <w:color w:val="000000"/>
                <w:sz w:val="16"/>
                <w:szCs w:val="16"/>
              </w:rPr>
              <w:t>EQoE_MTSI,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1E71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A085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E9592" w14:textId="77777777" w:rsidR="00061339" w:rsidRDefault="00061339" w:rsidP="002275DB">
            <w:pPr>
              <w:rPr>
                <w:rFonts w:eastAsia="Times New Roman"/>
              </w:rPr>
            </w:pPr>
          </w:p>
        </w:tc>
      </w:tr>
      <w:tr w:rsidR="00061339" w14:paraId="473FFF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28470"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FBF37" w14:textId="77777777" w:rsidR="00061339" w:rsidRDefault="00061339" w:rsidP="002275DB">
            <w:pPr>
              <w:rPr>
                <w:rFonts w:eastAsia="Times New Roman"/>
              </w:rPr>
            </w:pPr>
            <w:r>
              <w:rPr>
                <w:rFonts w:eastAsia="Times New Roman" w:cs="Arial"/>
                <w:color w:val="000000"/>
                <w:sz w:val="16"/>
                <w:szCs w:val="16"/>
              </w:rPr>
              <w:t>S2-211348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647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70280" w14:textId="77777777" w:rsidR="00061339" w:rsidRDefault="00061339" w:rsidP="002275DB">
            <w:pPr>
              <w:rPr>
                <w:rFonts w:eastAsia="Times New Roman"/>
              </w:rPr>
            </w:pPr>
            <w:r>
              <w:rPr>
                <w:rFonts w:eastAsia="Times New Roman" w:cs="Arial"/>
                <w:color w:val="000000"/>
                <w:sz w:val="16"/>
                <w:szCs w:val="16"/>
              </w:rPr>
              <w:t>CR for inclusive language review (26.237) [WI Code: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7C257"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5547" w14:textId="77777777" w:rsidR="00061339" w:rsidRDefault="00061339" w:rsidP="002275DB">
            <w:pPr>
              <w:rPr>
                <w:rFonts w:eastAsia="Times New Roman"/>
              </w:rPr>
            </w:pPr>
            <w:r>
              <w:rPr>
                <w:rFonts w:eastAsia="Times New Roman" w:cs="Arial"/>
                <w:color w:val="000000"/>
                <w:sz w:val="16"/>
                <w:szCs w:val="16"/>
              </w:rPr>
              <w:t>26.237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F5E3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CFF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AF8B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4C3A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1929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2616E"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0B56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C986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F4252" w14:textId="77777777" w:rsidR="00061339" w:rsidRDefault="00061339" w:rsidP="002275DB">
            <w:pPr>
              <w:rPr>
                <w:rFonts w:eastAsia="Times New Roman"/>
              </w:rPr>
            </w:pPr>
          </w:p>
        </w:tc>
      </w:tr>
      <w:tr w:rsidR="00061339" w14:paraId="05B73F2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14F89"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52790" w14:textId="77777777" w:rsidR="00061339" w:rsidRDefault="00061339" w:rsidP="002275DB">
            <w:pPr>
              <w:rPr>
                <w:rFonts w:eastAsia="Times New Roman"/>
              </w:rPr>
            </w:pPr>
            <w:r>
              <w:rPr>
                <w:rFonts w:eastAsia="Times New Roman" w:cs="Arial"/>
                <w:color w:val="000000"/>
                <w:sz w:val="16"/>
                <w:szCs w:val="16"/>
              </w:rPr>
              <w:t>S2-211349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BB5A1"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38DB2" w14:textId="77777777" w:rsidR="00061339" w:rsidRDefault="00061339" w:rsidP="002275DB">
            <w:pPr>
              <w:rPr>
                <w:rFonts w:eastAsia="Times New Roman"/>
              </w:rPr>
            </w:pPr>
            <w:r>
              <w:rPr>
                <w:rFonts w:eastAsia="Times New Roman" w:cs="Arial"/>
                <w:color w:val="000000"/>
                <w:sz w:val="16"/>
                <w:szCs w:val="16"/>
              </w:rPr>
              <w:t xml:space="preserve">CRs for supporting network-based media processing in FLUS </w:t>
            </w:r>
            <w:r>
              <w:rPr>
                <w:rFonts w:eastAsia="Times New Roman" w:cs="Arial"/>
                <w:color w:val="000000"/>
                <w:sz w:val="16"/>
                <w:szCs w:val="16"/>
              </w:rPr>
              <w:lastRenderedPageBreak/>
              <w:t>(26.238) [WI Code: E_FLUS,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FC5F2" w14:textId="77777777" w:rsidR="00061339" w:rsidRDefault="00061339" w:rsidP="002275DB">
            <w:pPr>
              <w:rPr>
                <w:rFonts w:eastAsia="Times New Roman"/>
              </w:rPr>
            </w:pPr>
            <w:r>
              <w:rPr>
                <w:rFonts w:eastAsia="Times New Roman" w:cs="Arial"/>
                <w:color w:val="000000"/>
                <w:sz w:val="16"/>
                <w:szCs w:val="16"/>
              </w:rPr>
              <w:lastRenderedPageBreak/>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9BE6A" w14:textId="77777777" w:rsidR="00061339" w:rsidRDefault="00061339" w:rsidP="002275DB">
            <w:pPr>
              <w:rPr>
                <w:rFonts w:eastAsia="Times New Roman"/>
              </w:rPr>
            </w:pPr>
            <w:r>
              <w:rPr>
                <w:rFonts w:eastAsia="Times New Roman" w:cs="Arial"/>
                <w:color w:val="000000"/>
                <w:sz w:val="16"/>
                <w:szCs w:val="16"/>
              </w:rPr>
              <w:t>26.238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AB8C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EB2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4E7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B75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3192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7C95F" w14:textId="77777777" w:rsidR="00061339" w:rsidRDefault="00061339" w:rsidP="002275DB">
            <w:pPr>
              <w:rPr>
                <w:rFonts w:eastAsia="Times New Roman"/>
              </w:rPr>
            </w:pPr>
            <w:r>
              <w:rPr>
                <w:rFonts w:eastAsia="Times New Roman" w:cs="Arial"/>
                <w:color w:val="000000"/>
                <w:sz w:val="16"/>
                <w:szCs w:val="16"/>
              </w:rPr>
              <w:t>E_FLUS,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53F2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51FA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B1026" w14:textId="77777777" w:rsidR="00061339" w:rsidRDefault="00061339" w:rsidP="002275DB">
            <w:pPr>
              <w:rPr>
                <w:rFonts w:eastAsia="Times New Roman"/>
              </w:rPr>
            </w:pPr>
          </w:p>
        </w:tc>
      </w:tr>
      <w:tr w:rsidR="00061339" w14:paraId="20C44E2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F4BC1"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A23FA" w14:textId="77777777" w:rsidR="00061339" w:rsidRDefault="00061339" w:rsidP="002275DB">
            <w:pPr>
              <w:rPr>
                <w:rFonts w:eastAsia="Times New Roman"/>
              </w:rPr>
            </w:pPr>
            <w:r>
              <w:rPr>
                <w:rFonts w:eastAsia="Times New Roman" w:cs="Arial"/>
                <w:color w:val="000000"/>
                <w:sz w:val="16"/>
                <w:szCs w:val="16"/>
              </w:rPr>
              <w:t>S2-211350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2E0C6"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5D32F" w14:textId="77777777" w:rsidR="00061339" w:rsidRDefault="00061339" w:rsidP="002275DB">
            <w:pPr>
              <w:rPr>
                <w:rFonts w:eastAsia="Times New Roman"/>
              </w:rPr>
            </w:pPr>
            <w:r>
              <w:rPr>
                <w:rFonts w:eastAsia="Times New Roman" w:cs="Arial"/>
                <w:color w:val="000000"/>
                <w:sz w:val="16"/>
                <w:szCs w:val="16"/>
              </w:rPr>
              <w:t>CRs for Extension of headset interface tests of UE (26.131, 26.132) [WI Code: 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3A851"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D0D1" w14:textId="77777777" w:rsidR="00061339" w:rsidRDefault="00061339" w:rsidP="002275DB">
            <w:pPr>
              <w:rPr>
                <w:rFonts w:eastAsia="Times New Roman"/>
              </w:rPr>
            </w:pPr>
            <w:r>
              <w:rPr>
                <w:rFonts w:eastAsia="Times New Roman" w:cs="Arial"/>
                <w:color w:val="000000"/>
                <w:sz w:val="16"/>
                <w:szCs w:val="16"/>
              </w:rPr>
              <w:t>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3ADE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357C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C27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710E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0D27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65FEB" w14:textId="77777777" w:rsidR="00061339" w:rsidRDefault="00061339" w:rsidP="002275DB">
            <w:pPr>
              <w:rPr>
                <w:rFonts w:eastAsia="Times New Roman"/>
              </w:rPr>
            </w:pPr>
            <w:r>
              <w:rPr>
                <w:rFonts w:eastAsia="Times New Roman" w:cs="Arial"/>
                <w:color w:val="000000"/>
                <w:sz w:val="16"/>
                <w:szCs w:val="16"/>
              </w:rPr>
              <w:t>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A818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8ED7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BCA7F" w14:textId="77777777" w:rsidR="00061339" w:rsidRDefault="00061339" w:rsidP="002275DB">
            <w:pPr>
              <w:rPr>
                <w:rFonts w:eastAsia="Times New Roman"/>
              </w:rPr>
            </w:pPr>
          </w:p>
        </w:tc>
      </w:tr>
      <w:tr w:rsidR="00061339" w14:paraId="06DD93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78DFB" w14:textId="77777777" w:rsidR="00061339" w:rsidRDefault="00061339" w:rsidP="002275D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E9F2A" w14:textId="77777777" w:rsidR="00061339" w:rsidRDefault="00061339" w:rsidP="002275DB">
            <w:pPr>
              <w:rPr>
                <w:rFonts w:eastAsia="Times New Roman"/>
              </w:rPr>
            </w:pPr>
            <w:r>
              <w:rPr>
                <w:rFonts w:eastAsia="Times New Roman" w:cs="Arial"/>
                <w:color w:val="000000"/>
                <w:sz w:val="16"/>
                <w:szCs w:val="16"/>
              </w:rPr>
              <w:t>S2-211351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CE4F3"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81E2F" w14:textId="77777777" w:rsidR="00061339" w:rsidRDefault="00061339" w:rsidP="002275DB">
            <w:pPr>
              <w:rPr>
                <w:rFonts w:eastAsia="Times New Roman"/>
              </w:rPr>
            </w:pPr>
            <w:r>
              <w:rPr>
                <w:rFonts w:eastAsia="Times New Roman" w:cs="Arial"/>
                <w:color w:val="000000"/>
                <w:sz w:val="16"/>
                <w:szCs w:val="16"/>
              </w:rPr>
              <w:t>CRs to support content hosting and Edge media processing in 5GMS (26.501) [WI Code: 5GMS_EDGE]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ADE17"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72393" w14:textId="77777777" w:rsidR="00061339" w:rsidRDefault="00061339" w:rsidP="002275DB">
            <w:pPr>
              <w:rPr>
                <w:rFonts w:eastAsia="Times New Roman"/>
              </w:rPr>
            </w:pPr>
            <w:r>
              <w:rPr>
                <w:rFonts w:eastAsia="Times New Roman" w:cs="Arial"/>
                <w:color w:val="000000"/>
                <w:sz w:val="16"/>
                <w:szCs w:val="16"/>
              </w:rPr>
              <w:t>26.501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C84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DF5D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C50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AEF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FA32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31B22" w14:textId="77777777" w:rsidR="00061339" w:rsidRDefault="00061339" w:rsidP="002275DB">
            <w:pPr>
              <w:rPr>
                <w:rFonts w:eastAsia="Times New Roman"/>
              </w:rPr>
            </w:pPr>
            <w:r>
              <w:rPr>
                <w:rFonts w:eastAsia="Times New Roman" w:cs="Arial"/>
                <w:color w:val="000000"/>
                <w:sz w:val="16"/>
                <w:szCs w:val="16"/>
              </w:rPr>
              <w:t>5GMS_EDGE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4CCE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4B26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BD02A" w14:textId="77777777" w:rsidR="00061339" w:rsidRDefault="00061339" w:rsidP="002275DB">
            <w:pPr>
              <w:rPr>
                <w:rFonts w:eastAsia="Times New Roman"/>
              </w:rPr>
            </w:pPr>
          </w:p>
        </w:tc>
      </w:tr>
      <w:tr w:rsidR="00061339" w14:paraId="6A94510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04C77"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26824" w14:textId="77777777" w:rsidR="00061339" w:rsidRDefault="00061339" w:rsidP="002275DB">
            <w:pPr>
              <w:rPr>
                <w:rFonts w:eastAsia="Times New Roman"/>
              </w:rPr>
            </w:pPr>
            <w:r>
              <w:rPr>
                <w:rFonts w:eastAsia="Times New Roman" w:cs="Arial"/>
                <w:color w:val="000000"/>
                <w:sz w:val="16"/>
                <w:szCs w:val="16"/>
              </w:rPr>
              <w:t>S2-211452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2111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72588" w14:textId="77777777" w:rsidR="00061339" w:rsidRDefault="00061339" w:rsidP="002275DB">
            <w:pPr>
              <w:rPr>
                <w:rFonts w:eastAsia="Times New Roman"/>
              </w:rPr>
            </w:pPr>
            <w:r>
              <w:rPr>
                <w:rFonts w:eastAsia="Times New Roman"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79B6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0FBA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33BF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6A3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A75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6DD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855E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40A29" w14:textId="77777777" w:rsidR="00061339" w:rsidRDefault="00061339" w:rsidP="002275DB">
            <w:pPr>
              <w:rPr>
                <w:rFonts w:eastAsia="Times New Roman"/>
                <w:sz w:val="24"/>
                <w:szCs w:val="24"/>
              </w:rPr>
            </w:pPr>
            <w:r>
              <w:rPr>
                <w:rFonts w:eastAsia="Times New Roman" w:cs="Arial"/>
                <w:color w:val="000000"/>
                <w:sz w:val="16"/>
                <w:szCs w:val="16"/>
              </w:rPr>
              <w:t>eSON_5G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83C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8FE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E2B1" w14:textId="77777777" w:rsidR="00061339" w:rsidRDefault="00061339" w:rsidP="002275DB">
            <w:pPr>
              <w:rPr>
                <w:rFonts w:eastAsia="Times New Roman"/>
              </w:rPr>
            </w:pPr>
          </w:p>
        </w:tc>
      </w:tr>
      <w:tr w:rsidR="00061339" w14:paraId="77D9144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46FC0"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FF12A" w14:textId="77777777" w:rsidR="00061339" w:rsidRDefault="00061339" w:rsidP="002275DB">
            <w:pPr>
              <w:rPr>
                <w:rFonts w:eastAsia="Times New Roman"/>
              </w:rPr>
            </w:pPr>
            <w:r>
              <w:rPr>
                <w:rFonts w:eastAsia="Times New Roman" w:cs="Arial"/>
                <w:color w:val="000000"/>
                <w:sz w:val="16"/>
                <w:szCs w:val="16"/>
              </w:rPr>
              <w:t>S2-211453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3BEF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2A495" w14:textId="77777777" w:rsidR="00061339" w:rsidRDefault="00061339" w:rsidP="002275DB">
            <w:pPr>
              <w:rPr>
                <w:rFonts w:eastAsia="Times New Roman"/>
              </w:rPr>
            </w:pPr>
            <w:r>
              <w:rPr>
                <w:rFonts w:eastAsia="Times New Roman" w:cs="Arial"/>
                <w:color w:val="000000"/>
                <w:sz w:val="16"/>
                <w:szCs w:val="16"/>
              </w:rPr>
              <w:t>Rel-17 CR on Enhancement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0DC9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A8AD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DC7D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8DD4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E840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CBF9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EC7A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EAD5B" w14:textId="77777777" w:rsidR="00061339" w:rsidRDefault="00061339" w:rsidP="002275DB">
            <w:pPr>
              <w:rPr>
                <w:rFonts w:eastAsia="Times New Roman"/>
                <w:sz w:val="24"/>
                <w:szCs w:val="24"/>
              </w:rPr>
            </w:pPr>
            <w:r>
              <w:rPr>
                <w:rFonts w:eastAsia="Times New Roman" w:cs="Arial"/>
                <w:color w:val="000000"/>
                <w:sz w:val="16"/>
                <w:szCs w:val="16"/>
              </w:rPr>
              <w:t>eQoE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6BC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C847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29489" w14:textId="77777777" w:rsidR="00061339" w:rsidRDefault="00061339" w:rsidP="002275DB">
            <w:pPr>
              <w:rPr>
                <w:rFonts w:eastAsia="Times New Roman"/>
              </w:rPr>
            </w:pPr>
          </w:p>
        </w:tc>
      </w:tr>
      <w:tr w:rsidR="00061339" w14:paraId="21653E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CA137"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1B3B0" w14:textId="77777777" w:rsidR="00061339" w:rsidRDefault="00061339" w:rsidP="002275DB">
            <w:pPr>
              <w:rPr>
                <w:rFonts w:eastAsia="Times New Roman"/>
              </w:rPr>
            </w:pPr>
            <w:r>
              <w:rPr>
                <w:rFonts w:eastAsia="Times New Roman" w:cs="Arial"/>
                <w:color w:val="000000"/>
                <w:sz w:val="16"/>
                <w:szCs w:val="16"/>
              </w:rPr>
              <w:t>S2-211457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758A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1DAB5" w14:textId="77777777" w:rsidR="00061339" w:rsidRDefault="00061339" w:rsidP="002275DB">
            <w:pPr>
              <w:rPr>
                <w:rFonts w:eastAsia="Times New Roman"/>
              </w:rPr>
            </w:pPr>
            <w:r>
              <w:rPr>
                <w:rFonts w:eastAsia="Times New Roman" w:cs="Arial"/>
                <w:color w:val="000000"/>
                <w:sz w:val="16"/>
                <w:szCs w:val="16"/>
              </w:rPr>
              <w:t>Rel-17 CRs 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0473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9E82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CA0E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4706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87C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E61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3C3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FE980" w14:textId="77777777" w:rsidR="00061339" w:rsidRDefault="00061339" w:rsidP="002275DB">
            <w:pPr>
              <w:rPr>
                <w:rFonts w:eastAsia="Times New Roman"/>
                <w:sz w:val="24"/>
                <w:szCs w:val="24"/>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DAA6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F995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9BF86" w14:textId="77777777" w:rsidR="00061339" w:rsidRDefault="00061339" w:rsidP="002275DB">
            <w:pPr>
              <w:rPr>
                <w:rFonts w:eastAsia="Times New Roman"/>
              </w:rPr>
            </w:pPr>
          </w:p>
        </w:tc>
      </w:tr>
      <w:tr w:rsidR="00061339" w14:paraId="0262A5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54E19"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DB4B" w14:textId="77777777" w:rsidR="00061339" w:rsidRDefault="00061339" w:rsidP="002275DB">
            <w:pPr>
              <w:rPr>
                <w:rFonts w:eastAsia="Times New Roman"/>
              </w:rPr>
            </w:pPr>
            <w:r>
              <w:rPr>
                <w:rFonts w:eastAsia="Times New Roman" w:cs="Arial"/>
                <w:color w:val="000000"/>
                <w:sz w:val="16"/>
                <w:szCs w:val="16"/>
              </w:rPr>
              <w:t>S2-211459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874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00D1" w14:textId="77777777" w:rsidR="00061339" w:rsidRDefault="00061339" w:rsidP="002275DB">
            <w:pPr>
              <w:rPr>
                <w:rFonts w:eastAsia="Times New Roman"/>
              </w:rPr>
            </w:pPr>
            <w:r>
              <w:rPr>
                <w:rFonts w:eastAsia="Times New Roman"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93F7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4CE0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026D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E4F6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932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224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A543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CAA79" w14:textId="77777777" w:rsidR="00061339" w:rsidRDefault="00061339" w:rsidP="002275DB">
            <w:pPr>
              <w:rPr>
                <w:rFonts w:eastAsia="Times New Roman"/>
                <w:sz w:val="24"/>
                <w:szCs w:val="24"/>
              </w:rPr>
            </w:pPr>
            <w:r>
              <w:rPr>
                <w:rFonts w:eastAsia="Times New Roman"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4D98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99D0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91977" w14:textId="77777777" w:rsidR="00061339" w:rsidRDefault="00061339" w:rsidP="002275DB">
            <w:pPr>
              <w:rPr>
                <w:rFonts w:eastAsia="Times New Roman"/>
              </w:rPr>
            </w:pPr>
          </w:p>
        </w:tc>
      </w:tr>
      <w:tr w:rsidR="00061339" w14:paraId="732552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3ECFA"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7059F" w14:textId="77777777" w:rsidR="00061339" w:rsidRDefault="00061339" w:rsidP="002275DB">
            <w:pPr>
              <w:rPr>
                <w:rFonts w:eastAsia="Times New Roman"/>
              </w:rPr>
            </w:pPr>
            <w:r>
              <w:rPr>
                <w:rFonts w:eastAsia="Times New Roman" w:cs="Arial"/>
                <w:color w:val="000000"/>
                <w:sz w:val="16"/>
                <w:szCs w:val="16"/>
              </w:rPr>
              <w:t>S2-211461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F643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4D923" w14:textId="77777777" w:rsidR="00061339" w:rsidRDefault="00061339" w:rsidP="002275DB">
            <w:pPr>
              <w:rPr>
                <w:rFonts w:eastAsia="Times New Roman"/>
              </w:rPr>
            </w:pPr>
            <w:r>
              <w:rPr>
                <w:rFonts w:eastAsia="Times New Roman" w:cs="Arial"/>
                <w:color w:val="000000"/>
                <w:sz w:val="16"/>
                <w:szCs w:val="16"/>
              </w:rPr>
              <w:t>Rel-17 CR on Plug and connect support for management of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B0C4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2BD5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5E6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AC6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99F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A287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F9D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70EA0" w14:textId="77777777" w:rsidR="00061339" w:rsidRDefault="00061339" w:rsidP="002275DB">
            <w:pPr>
              <w:rPr>
                <w:rFonts w:eastAsia="Times New Roman"/>
                <w:sz w:val="24"/>
                <w:szCs w:val="24"/>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8FA9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29DB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86E88" w14:textId="77777777" w:rsidR="00061339" w:rsidRDefault="00061339" w:rsidP="002275DB">
            <w:pPr>
              <w:rPr>
                <w:rFonts w:eastAsia="Times New Roman"/>
              </w:rPr>
            </w:pPr>
          </w:p>
        </w:tc>
      </w:tr>
      <w:tr w:rsidR="00061339" w14:paraId="5079B6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B5622"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461F1" w14:textId="77777777" w:rsidR="00061339" w:rsidRDefault="00061339" w:rsidP="002275DB">
            <w:pPr>
              <w:rPr>
                <w:rFonts w:eastAsia="Times New Roman"/>
              </w:rPr>
            </w:pPr>
            <w:r>
              <w:rPr>
                <w:rFonts w:eastAsia="Times New Roman" w:cs="Arial"/>
                <w:color w:val="000000"/>
                <w:sz w:val="16"/>
                <w:szCs w:val="16"/>
              </w:rPr>
              <w:t>S2-211463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E43A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717B2" w14:textId="77777777" w:rsidR="00061339" w:rsidRDefault="00061339" w:rsidP="002275D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4C4F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4B4C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93FD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20DD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AC86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E21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8F16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10775" w14:textId="77777777" w:rsidR="00061339" w:rsidRDefault="00061339" w:rsidP="002275D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7D89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CDE7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4B55" w14:textId="77777777" w:rsidR="00061339" w:rsidRDefault="00061339" w:rsidP="002275DB">
            <w:pPr>
              <w:rPr>
                <w:rFonts w:eastAsia="Times New Roman"/>
              </w:rPr>
            </w:pPr>
          </w:p>
        </w:tc>
      </w:tr>
      <w:tr w:rsidR="00061339" w14:paraId="0191B6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BBC17"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BA47C" w14:textId="77777777" w:rsidR="00061339" w:rsidRDefault="00061339" w:rsidP="002275DB">
            <w:pPr>
              <w:rPr>
                <w:rFonts w:eastAsia="Times New Roman"/>
              </w:rPr>
            </w:pPr>
            <w:r>
              <w:rPr>
                <w:rFonts w:eastAsia="Times New Roman" w:cs="Arial"/>
                <w:color w:val="000000"/>
                <w:sz w:val="16"/>
                <w:szCs w:val="16"/>
              </w:rPr>
              <w:t>S2-211465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1F2A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5CC33" w14:textId="77777777" w:rsidR="00061339" w:rsidRDefault="00061339" w:rsidP="002275DB">
            <w:pPr>
              <w:rPr>
                <w:rFonts w:eastAsia="Times New Roman"/>
              </w:rPr>
            </w:pPr>
            <w:r>
              <w:rPr>
                <w:rFonts w:eastAsia="Times New Roman" w:cs="Arial"/>
                <w:color w:val="000000"/>
                <w:sz w:val="16"/>
                <w:szCs w:val="16"/>
              </w:rPr>
              <w:t>Rel-17 CRs on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7A5E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485E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1D9D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EEEA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6B64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B259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F13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0DF47" w14:textId="77777777" w:rsidR="00061339" w:rsidRDefault="00061339" w:rsidP="002275DB">
            <w:pPr>
              <w:rPr>
                <w:rFonts w:eastAsia="Times New Roman"/>
                <w:sz w:val="24"/>
                <w:szCs w:val="24"/>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2666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F85C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C6BD6" w14:textId="77777777" w:rsidR="00061339" w:rsidRDefault="00061339" w:rsidP="002275DB">
            <w:pPr>
              <w:rPr>
                <w:rFonts w:eastAsia="Times New Roman"/>
              </w:rPr>
            </w:pPr>
          </w:p>
        </w:tc>
      </w:tr>
      <w:tr w:rsidR="00061339" w14:paraId="1F1C725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1EB3C"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A46D2" w14:textId="77777777" w:rsidR="00061339" w:rsidRDefault="00061339" w:rsidP="002275DB">
            <w:pPr>
              <w:rPr>
                <w:rFonts w:eastAsia="Times New Roman"/>
              </w:rPr>
            </w:pPr>
            <w:r>
              <w:rPr>
                <w:rFonts w:eastAsia="Times New Roman" w:cs="Arial"/>
                <w:color w:val="000000"/>
                <w:sz w:val="16"/>
                <w:szCs w:val="16"/>
              </w:rPr>
              <w:t>S2-211466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BCC6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DEE74" w14:textId="77777777" w:rsidR="00061339" w:rsidRDefault="00061339" w:rsidP="002275DB">
            <w:pPr>
              <w:rPr>
                <w:rFonts w:eastAsia="Times New Roman"/>
              </w:rPr>
            </w:pPr>
            <w:r>
              <w:rPr>
                <w:rFonts w:eastAsia="Times New Roman"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199D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825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3692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5EC4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694A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250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F8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9A91E" w14:textId="77777777" w:rsidR="00061339" w:rsidRDefault="00061339" w:rsidP="002275DB">
            <w:pPr>
              <w:rPr>
                <w:rFonts w:eastAsia="Times New Roman"/>
                <w:sz w:val="24"/>
                <w:szCs w:val="24"/>
              </w:rPr>
            </w:pPr>
            <w:r>
              <w:rPr>
                <w:rFonts w:eastAsia="Times New Roman"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9CF9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EEA0"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B6132" w14:textId="77777777" w:rsidR="00061339" w:rsidRDefault="00061339" w:rsidP="002275DB">
            <w:pPr>
              <w:rPr>
                <w:rFonts w:eastAsia="Times New Roman"/>
              </w:rPr>
            </w:pPr>
          </w:p>
        </w:tc>
      </w:tr>
      <w:tr w:rsidR="00061339" w14:paraId="165E15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34EA"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CC449" w14:textId="77777777" w:rsidR="00061339" w:rsidRDefault="00061339" w:rsidP="002275DB">
            <w:pPr>
              <w:rPr>
                <w:rFonts w:eastAsia="Times New Roman"/>
              </w:rPr>
            </w:pPr>
            <w:r>
              <w:rPr>
                <w:rFonts w:eastAsia="Times New Roman" w:cs="Arial"/>
                <w:color w:val="000000"/>
                <w:sz w:val="16"/>
                <w:szCs w:val="16"/>
              </w:rPr>
              <w:t>S2-211467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2DEB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7D7AB" w14:textId="77777777" w:rsidR="00061339" w:rsidRDefault="00061339" w:rsidP="002275DB">
            <w:pPr>
              <w:rPr>
                <w:rFonts w:eastAsia="Times New Roman"/>
              </w:rPr>
            </w:pPr>
            <w:r>
              <w:rPr>
                <w:rFonts w:eastAsia="Times New Roman"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9A14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BDD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9F61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2B5A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FDE0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6617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66D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280DD" w14:textId="77777777" w:rsidR="00061339" w:rsidRDefault="00061339" w:rsidP="002275DB">
            <w:pPr>
              <w:rPr>
                <w:rFonts w:eastAsia="Times New Roman"/>
                <w:sz w:val="24"/>
                <w:szCs w:val="24"/>
              </w:rPr>
            </w:pPr>
            <w:r>
              <w:rPr>
                <w:rFonts w:eastAsia="Times New Roman"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68A2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FF62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2DA6" w14:textId="77777777" w:rsidR="00061339" w:rsidRDefault="00061339" w:rsidP="002275DB">
            <w:pPr>
              <w:rPr>
                <w:rFonts w:eastAsia="Times New Roman"/>
              </w:rPr>
            </w:pPr>
          </w:p>
        </w:tc>
      </w:tr>
      <w:tr w:rsidR="00061339" w14:paraId="67EAB2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C17C1"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81F62" w14:textId="77777777" w:rsidR="00061339" w:rsidRDefault="00061339" w:rsidP="002275DB">
            <w:pPr>
              <w:rPr>
                <w:rFonts w:eastAsia="Times New Roman"/>
              </w:rPr>
            </w:pPr>
            <w:r>
              <w:rPr>
                <w:rFonts w:eastAsia="Times New Roman" w:cs="Arial"/>
                <w:color w:val="000000"/>
                <w:sz w:val="16"/>
                <w:szCs w:val="16"/>
              </w:rPr>
              <w:t>S2-211468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8A50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FE0BF" w14:textId="77777777" w:rsidR="00061339" w:rsidRDefault="00061339" w:rsidP="002275DB">
            <w:pPr>
              <w:rPr>
                <w:rFonts w:eastAsia="Times New Roman"/>
              </w:rPr>
            </w:pPr>
            <w:r>
              <w:rPr>
                <w:rFonts w:eastAsia="Times New Roman" w:cs="Arial"/>
                <w:color w:val="000000"/>
                <w:sz w:val="16"/>
                <w:szCs w:val="16"/>
              </w:rPr>
              <w:t>Rel-17 CRs on Access control for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DEC1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7B7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A29DB"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4BC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CFE0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A843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E65B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087AE" w14:textId="77777777" w:rsidR="00061339" w:rsidRDefault="00061339" w:rsidP="002275DB">
            <w:pPr>
              <w:rPr>
                <w:rFonts w:eastAsia="Times New Roman"/>
                <w:sz w:val="24"/>
                <w:szCs w:val="24"/>
              </w:rPr>
            </w:pPr>
            <w:r>
              <w:rPr>
                <w:rFonts w:eastAsia="Times New Roman" w:cs="Arial"/>
                <w:color w:val="000000"/>
                <w:sz w:val="16"/>
                <w:szCs w:val="16"/>
              </w:rPr>
              <w:t>MSAC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1D7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7F52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55214" w14:textId="77777777" w:rsidR="00061339" w:rsidRDefault="00061339" w:rsidP="002275DB">
            <w:pPr>
              <w:rPr>
                <w:rFonts w:eastAsia="Times New Roman"/>
              </w:rPr>
            </w:pPr>
          </w:p>
        </w:tc>
      </w:tr>
      <w:tr w:rsidR="00061339" w14:paraId="7514440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B966" w14:textId="77777777" w:rsidR="00061339" w:rsidRDefault="00061339" w:rsidP="002275DB">
            <w:pPr>
              <w:rPr>
                <w:rFonts w:eastAsia="Times New Roman"/>
                <w:sz w:val="24"/>
                <w:szCs w:val="24"/>
              </w:rPr>
            </w:pPr>
            <w:r>
              <w:rPr>
                <w:rFonts w:eastAsia="Times New Roman" w:cs="Arial"/>
                <w:color w:val="000000"/>
                <w:sz w:val="16"/>
                <w:szCs w:val="16"/>
              </w:rPr>
              <w:lastRenderedPageBreak/>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448FB" w14:textId="77777777" w:rsidR="00061339" w:rsidRDefault="00061339" w:rsidP="002275DB">
            <w:pPr>
              <w:rPr>
                <w:rFonts w:eastAsia="Times New Roman"/>
              </w:rPr>
            </w:pPr>
            <w:r>
              <w:rPr>
                <w:rFonts w:eastAsia="Times New Roman" w:cs="Arial"/>
                <w:color w:val="000000"/>
                <w:sz w:val="16"/>
                <w:szCs w:val="16"/>
              </w:rPr>
              <w:t>S2-211469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0B79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0506F" w14:textId="77777777" w:rsidR="00061339" w:rsidRDefault="00061339" w:rsidP="002275DB">
            <w:pPr>
              <w:rPr>
                <w:rFonts w:eastAsia="Times New Roman"/>
              </w:rPr>
            </w:pPr>
            <w:r>
              <w:rPr>
                <w:rFonts w:eastAsia="Times New Roman" w:cs="Arial"/>
                <w:color w:val="000000"/>
                <w:sz w:val="16"/>
                <w:szCs w:val="16"/>
              </w:rPr>
              <w:t>Rel-17 CRs on enhancements of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A82B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5E0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7F5E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262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528E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F4E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AFF9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D139D" w14:textId="77777777" w:rsidR="00061339" w:rsidRDefault="00061339" w:rsidP="002275DB">
            <w:pPr>
              <w:rPr>
                <w:rFonts w:eastAsia="Times New Roman"/>
                <w:sz w:val="24"/>
                <w:szCs w:val="24"/>
              </w:rPr>
            </w:pPr>
            <w:r>
              <w:rPr>
                <w:rFonts w:eastAsia="Times New Roman" w:cs="Arial"/>
                <w:color w:val="000000"/>
                <w:sz w:val="16"/>
                <w:szCs w:val="16"/>
              </w:rPr>
              <w:t>eCOSLA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61EE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BD4C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F198F" w14:textId="77777777" w:rsidR="00061339" w:rsidRDefault="00061339" w:rsidP="002275DB">
            <w:pPr>
              <w:rPr>
                <w:rFonts w:eastAsia="Times New Roman"/>
              </w:rPr>
            </w:pPr>
          </w:p>
        </w:tc>
      </w:tr>
      <w:tr w:rsidR="00061339" w14:paraId="35339B4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EDBC"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4098E" w14:textId="77777777" w:rsidR="00061339" w:rsidRDefault="00061339" w:rsidP="002275DB">
            <w:pPr>
              <w:rPr>
                <w:rFonts w:eastAsia="Times New Roman"/>
              </w:rPr>
            </w:pPr>
            <w:r>
              <w:rPr>
                <w:rFonts w:eastAsia="Times New Roman" w:cs="Arial"/>
                <w:color w:val="000000"/>
                <w:sz w:val="16"/>
                <w:szCs w:val="16"/>
              </w:rPr>
              <w:t>S2-211471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F78A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3B5D8" w14:textId="77777777" w:rsidR="00061339" w:rsidRDefault="00061339" w:rsidP="002275DB">
            <w:pPr>
              <w:rPr>
                <w:rFonts w:eastAsia="Times New Roman"/>
              </w:rPr>
            </w:pPr>
            <w:r>
              <w:rPr>
                <w:rFonts w:eastAsia="Times New Roman"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3F4E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6850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9375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D562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FFE6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05B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947D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6276C" w14:textId="77777777" w:rsidR="00061339" w:rsidRDefault="00061339" w:rsidP="002275DB">
            <w:pPr>
              <w:rPr>
                <w:rFonts w:eastAsia="Times New Roman"/>
                <w:sz w:val="24"/>
                <w:szCs w:val="24"/>
              </w:rPr>
            </w:pPr>
            <w:r>
              <w:rPr>
                <w:rFonts w:eastAsia="Times New Roman"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3411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5B81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6FC4" w14:textId="77777777" w:rsidR="00061339" w:rsidRDefault="00061339" w:rsidP="002275DB">
            <w:pPr>
              <w:rPr>
                <w:rFonts w:eastAsia="Times New Roman"/>
              </w:rPr>
            </w:pPr>
          </w:p>
        </w:tc>
      </w:tr>
      <w:tr w:rsidR="00061339" w14:paraId="17730A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7D96B"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C9851" w14:textId="77777777" w:rsidR="00061339" w:rsidRDefault="00061339" w:rsidP="002275DB">
            <w:pPr>
              <w:rPr>
                <w:rFonts w:eastAsia="Times New Roman"/>
              </w:rPr>
            </w:pPr>
            <w:r>
              <w:rPr>
                <w:rFonts w:eastAsia="Times New Roman" w:cs="Arial"/>
                <w:color w:val="000000"/>
                <w:sz w:val="16"/>
                <w:szCs w:val="16"/>
              </w:rPr>
              <w:t>S2-211473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C28FA"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CD896" w14:textId="77777777" w:rsidR="00061339" w:rsidRDefault="00061339" w:rsidP="002275DB">
            <w:pPr>
              <w:rPr>
                <w:rFonts w:eastAsia="Times New Roman"/>
              </w:rPr>
            </w:pPr>
            <w:r>
              <w:rPr>
                <w:rFonts w:eastAsia="Times New Roman"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DBD3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004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02EB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C58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462B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B80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741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A5951" w14:textId="77777777" w:rsidR="00061339" w:rsidRDefault="00061339" w:rsidP="002275DB">
            <w:pPr>
              <w:rPr>
                <w:rFonts w:eastAsia="Times New Roman"/>
                <w:sz w:val="24"/>
                <w:szCs w:val="24"/>
              </w:rPr>
            </w:pPr>
            <w:r>
              <w:rPr>
                <w:rFonts w:eastAsia="Times New Roman" w:cs="Arial"/>
                <w:color w:val="000000"/>
                <w:sz w:val="16"/>
                <w:szCs w:val="16"/>
              </w:rPr>
              <w:t>adNRM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1597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1BFF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E0DC4" w14:textId="77777777" w:rsidR="00061339" w:rsidRDefault="00061339" w:rsidP="002275DB">
            <w:pPr>
              <w:rPr>
                <w:rFonts w:eastAsia="Times New Roman"/>
              </w:rPr>
            </w:pPr>
          </w:p>
        </w:tc>
      </w:tr>
      <w:tr w:rsidR="00061339" w14:paraId="3A1D49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297A3"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024F9" w14:textId="77777777" w:rsidR="00061339" w:rsidRDefault="00061339" w:rsidP="002275DB">
            <w:pPr>
              <w:rPr>
                <w:rFonts w:eastAsia="Times New Roman"/>
              </w:rPr>
            </w:pPr>
            <w:r>
              <w:rPr>
                <w:rFonts w:eastAsia="Times New Roman" w:cs="Arial"/>
                <w:color w:val="000000"/>
                <w:sz w:val="16"/>
                <w:szCs w:val="16"/>
              </w:rPr>
              <w:t>S2-211474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75FB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FC19A" w14:textId="77777777" w:rsidR="00061339" w:rsidRDefault="00061339" w:rsidP="002275DB">
            <w:pPr>
              <w:rPr>
                <w:rFonts w:eastAsia="Times New Roman"/>
              </w:rPr>
            </w:pPr>
            <w:r>
              <w:rPr>
                <w:rFonts w:eastAsia="Times New Roman"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30DC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48D8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5F551"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101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8A2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1015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D6C0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71BE5" w14:textId="77777777" w:rsidR="00061339" w:rsidRDefault="00061339" w:rsidP="002275DB">
            <w:pPr>
              <w:rPr>
                <w:rFonts w:eastAsia="Times New Roman"/>
                <w:sz w:val="24"/>
                <w:szCs w:val="24"/>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EC9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34DB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BABB" w14:textId="77777777" w:rsidR="00061339" w:rsidRDefault="00061339" w:rsidP="002275DB">
            <w:pPr>
              <w:rPr>
                <w:rFonts w:eastAsia="Times New Roman"/>
              </w:rPr>
            </w:pPr>
          </w:p>
        </w:tc>
      </w:tr>
      <w:tr w:rsidR="00061339" w14:paraId="2CB58B1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8102F"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18629" w14:textId="77777777" w:rsidR="00061339" w:rsidRDefault="00061339" w:rsidP="002275DB">
            <w:pPr>
              <w:rPr>
                <w:rFonts w:eastAsia="Times New Roman"/>
              </w:rPr>
            </w:pPr>
            <w:r>
              <w:rPr>
                <w:rFonts w:eastAsia="Times New Roman" w:cs="Arial"/>
                <w:color w:val="000000"/>
                <w:sz w:val="16"/>
                <w:szCs w:val="16"/>
              </w:rPr>
              <w:t>S2-211476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4976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03ED4" w14:textId="77777777" w:rsidR="00061339" w:rsidRDefault="00061339" w:rsidP="002275DB">
            <w:pPr>
              <w:rPr>
                <w:rFonts w:eastAsia="Times New Roman"/>
              </w:rPr>
            </w:pPr>
            <w:r>
              <w:rPr>
                <w:rFonts w:eastAsia="Times New Roman"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715A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631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53406"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972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87A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9AD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2D2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3797" w14:textId="77777777" w:rsidR="00061339" w:rsidRDefault="00061339" w:rsidP="002275DB">
            <w:pPr>
              <w:rPr>
                <w:rFonts w:eastAsia="Times New Roman"/>
                <w:sz w:val="24"/>
                <w:szCs w:val="24"/>
              </w:rPr>
            </w:pPr>
            <w:r>
              <w:rPr>
                <w:rFonts w:eastAsia="Times New Roman"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D70E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1079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DE6A1" w14:textId="77777777" w:rsidR="00061339" w:rsidRDefault="00061339" w:rsidP="002275DB">
            <w:pPr>
              <w:rPr>
                <w:rFonts w:eastAsia="Times New Roman"/>
              </w:rPr>
            </w:pPr>
          </w:p>
        </w:tc>
      </w:tr>
      <w:tr w:rsidR="00061339" w14:paraId="5A5A2A0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62B67"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BE8C8" w14:textId="77777777" w:rsidR="00061339" w:rsidRDefault="00061339" w:rsidP="002275DB">
            <w:pPr>
              <w:rPr>
                <w:rFonts w:eastAsia="Times New Roman"/>
              </w:rPr>
            </w:pPr>
            <w:r>
              <w:rPr>
                <w:rFonts w:eastAsia="Times New Roman" w:cs="Arial"/>
                <w:color w:val="000000"/>
                <w:sz w:val="16"/>
                <w:szCs w:val="16"/>
              </w:rPr>
              <w:t>S2-211481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E1CB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187EE" w14:textId="77777777" w:rsidR="00061339" w:rsidRDefault="00061339" w:rsidP="002275DB">
            <w:pPr>
              <w:rPr>
                <w:rFonts w:eastAsia="Times New Roman"/>
              </w:rPr>
            </w:pPr>
            <w:r>
              <w:rPr>
                <w:rFonts w:eastAsia="Times New Roman"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8865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55E2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A467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97C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4534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BD9F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6507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8EC39" w14:textId="77777777" w:rsidR="00061339" w:rsidRDefault="00061339" w:rsidP="002275DB">
            <w:pPr>
              <w:rPr>
                <w:rFonts w:eastAsia="Times New Roman"/>
                <w:sz w:val="24"/>
                <w:szCs w:val="24"/>
              </w:rPr>
            </w:pPr>
            <w:r>
              <w:rPr>
                <w:rFonts w:eastAsia="Times New Roman"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B132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9E3AE"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06C5E" w14:textId="77777777" w:rsidR="00061339" w:rsidRDefault="00061339" w:rsidP="002275DB">
            <w:pPr>
              <w:rPr>
                <w:rFonts w:eastAsia="Times New Roman"/>
              </w:rPr>
            </w:pPr>
          </w:p>
        </w:tc>
      </w:tr>
      <w:tr w:rsidR="00061339" w14:paraId="69A2A2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B9DF2"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71E5C" w14:textId="77777777" w:rsidR="00061339" w:rsidRDefault="00061339" w:rsidP="002275DB">
            <w:pPr>
              <w:rPr>
                <w:rFonts w:eastAsia="Times New Roman"/>
              </w:rPr>
            </w:pPr>
            <w:r>
              <w:rPr>
                <w:rFonts w:eastAsia="Times New Roman" w:cs="Arial"/>
                <w:color w:val="000000"/>
                <w:sz w:val="16"/>
                <w:szCs w:val="16"/>
              </w:rPr>
              <w:t>S2-211482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49A4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23A8" w14:textId="77777777" w:rsidR="00061339" w:rsidRDefault="00061339" w:rsidP="002275DB">
            <w:pPr>
              <w:rPr>
                <w:rFonts w:eastAsia="Times New Roman"/>
              </w:rPr>
            </w:pPr>
            <w:r>
              <w:rPr>
                <w:rFonts w:eastAsia="Times New Roman"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AEA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45F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14C2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38FC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042E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4525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6CD9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8C282" w14:textId="77777777" w:rsidR="00061339" w:rsidRDefault="00061339" w:rsidP="002275DB">
            <w:pPr>
              <w:rPr>
                <w:rFonts w:eastAsia="Times New Roman"/>
                <w:sz w:val="24"/>
                <w:szCs w:val="24"/>
              </w:rPr>
            </w:pPr>
            <w:r>
              <w:rPr>
                <w:rFonts w:eastAsia="Times New Roman"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AFF9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B62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77A10" w14:textId="77777777" w:rsidR="00061339" w:rsidRDefault="00061339" w:rsidP="002275DB">
            <w:pPr>
              <w:rPr>
                <w:rFonts w:eastAsia="Times New Roman"/>
              </w:rPr>
            </w:pPr>
          </w:p>
        </w:tc>
      </w:tr>
      <w:tr w:rsidR="00061339" w14:paraId="7D0E34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9E7EE" w14:textId="77777777" w:rsidR="00061339" w:rsidRDefault="00061339" w:rsidP="002275D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362EF" w14:textId="77777777" w:rsidR="00061339" w:rsidRDefault="00061339" w:rsidP="002275DB">
            <w:pPr>
              <w:rPr>
                <w:rFonts w:eastAsia="Times New Roman"/>
              </w:rPr>
            </w:pPr>
            <w:r>
              <w:rPr>
                <w:rFonts w:eastAsia="Times New Roman" w:cs="Arial"/>
                <w:color w:val="000000"/>
                <w:sz w:val="16"/>
                <w:szCs w:val="16"/>
              </w:rPr>
              <w:t>S2-211483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63F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8972" w14:textId="77777777" w:rsidR="00061339" w:rsidRDefault="00061339" w:rsidP="002275DB">
            <w:pPr>
              <w:rPr>
                <w:rFonts w:eastAsia="Times New Roman"/>
              </w:rPr>
            </w:pPr>
            <w:r>
              <w:rPr>
                <w:rFonts w:eastAsia="Times New Roman"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CBE8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5C1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BC0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C54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34A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2AF9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61F2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4D31C" w14:textId="77777777" w:rsidR="00061339" w:rsidRDefault="00061339" w:rsidP="002275DB">
            <w:pPr>
              <w:rPr>
                <w:rFonts w:eastAsia="Times New Roman"/>
                <w:sz w:val="24"/>
                <w:szCs w:val="24"/>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3B3C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40A7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7424" w14:textId="77777777" w:rsidR="00061339" w:rsidRDefault="00061339" w:rsidP="002275DB">
            <w:pPr>
              <w:rPr>
                <w:rFonts w:eastAsia="Times New Roman"/>
              </w:rPr>
            </w:pPr>
          </w:p>
        </w:tc>
      </w:tr>
      <w:tr w:rsidR="00061339" w14:paraId="22B18A5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812D7"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7FEC" w14:textId="77777777" w:rsidR="00061339" w:rsidRDefault="00061339" w:rsidP="002275DB">
            <w:pPr>
              <w:rPr>
                <w:rFonts w:eastAsia="Times New Roman"/>
              </w:rPr>
            </w:pPr>
            <w:r>
              <w:rPr>
                <w:rFonts w:eastAsia="Times New Roman" w:cs="Arial"/>
                <w:color w:val="000000"/>
                <w:sz w:val="16"/>
                <w:szCs w:val="16"/>
              </w:rPr>
              <w:t>S2-211521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354F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EF4C6" w14:textId="77777777" w:rsidR="00061339" w:rsidRDefault="00061339" w:rsidP="002275DB">
            <w:pPr>
              <w:rPr>
                <w:rFonts w:eastAsia="Times New Roman"/>
              </w:rPr>
            </w:pPr>
            <w:r>
              <w:rPr>
                <w:rFonts w:eastAsia="Times New Roman" w:cs="Arial"/>
                <w:color w:val="000000"/>
                <w:sz w:val="16"/>
                <w:szCs w:val="16"/>
              </w:rPr>
              <w:t>Rel-17 CRs to TS23554 and TS23434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12B7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E594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4D0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F29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9050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4F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6700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4EECD" w14:textId="77777777" w:rsidR="00061339" w:rsidRDefault="00061339" w:rsidP="002275D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9E6B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5F0A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D4AB" w14:textId="77777777" w:rsidR="00061339" w:rsidRDefault="00061339" w:rsidP="002275DB">
            <w:pPr>
              <w:rPr>
                <w:rFonts w:eastAsia="Times New Roman"/>
              </w:rPr>
            </w:pPr>
          </w:p>
        </w:tc>
      </w:tr>
      <w:tr w:rsidR="00061339" w14:paraId="5A7D2F7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462B4"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50FB" w14:textId="77777777" w:rsidR="00061339" w:rsidRDefault="00061339" w:rsidP="002275DB">
            <w:pPr>
              <w:rPr>
                <w:rFonts w:eastAsia="Times New Roman"/>
              </w:rPr>
            </w:pPr>
            <w:r>
              <w:rPr>
                <w:rFonts w:eastAsia="Times New Roman" w:cs="Arial"/>
                <w:color w:val="000000"/>
                <w:sz w:val="16"/>
                <w:szCs w:val="16"/>
              </w:rPr>
              <w:t>S2-211522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E92DD"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EE7E" w14:textId="77777777" w:rsidR="00061339" w:rsidRDefault="00061339" w:rsidP="002275DB">
            <w:pPr>
              <w:rPr>
                <w:rFonts w:eastAsia="Times New Roman"/>
              </w:rPr>
            </w:pPr>
            <w:r>
              <w:rPr>
                <w:rFonts w:eastAsia="Times New Roman"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E392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478A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5311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9802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5FE9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5611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B897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4DA9D" w14:textId="77777777" w:rsidR="00061339" w:rsidRDefault="00061339" w:rsidP="002275DB">
            <w:pPr>
              <w:rPr>
                <w:rFonts w:eastAsia="Times New Roman"/>
              </w:rPr>
            </w:pPr>
            <w:r>
              <w:rPr>
                <w:rFonts w:eastAsia="Times New Roman"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3B11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D91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0B06D" w14:textId="77777777" w:rsidR="00061339" w:rsidRDefault="00061339" w:rsidP="002275DB">
            <w:pPr>
              <w:rPr>
                <w:rFonts w:eastAsia="Times New Roman"/>
              </w:rPr>
            </w:pPr>
          </w:p>
        </w:tc>
      </w:tr>
      <w:tr w:rsidR="00061339" w14:paraId="43568C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301B0"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706B" w14:textId="77777777" w:rsidR="00061339" w:rsidRDefault="00061339" w:rsidP="002275DB">
            <w:pPr>
              <w:rPr>
                <w:rFonts w:eastAsia="Times New Roman"/>
              </w:rPr>
            </w:pPr>
            <w:r>
              <w:rPr>
                <w:rFonts w:eastAsia="Times New Roman" w:cs="Arial"/>
                <w:color w:val="000000"/>
                <w:sz w:val="16"/>
                <w:szCs w:val="16"/>
              </w:rPr>
              <w:t>S2-211523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9642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5121B" w14:textId="77777777" w:rsidR="00061339" w:rsidRDefault="00061339" w:rsidP="002275DB">
            <w:pPr>
              <w:rPr>
                <w:rFonts w:eastAsia="Times New Roman"/>
              </w:rPr>
            </w:pPr>
            <w:r>
              <w:rPr>
                <w:rFonts w:eastAsia="Times New Roman"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43DA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EBB3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1DF2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A229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E1C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8E71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6288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CE430" w14:textId="77777777" w:rsidR="00061339" w:rsidRDefault="00061339" w:rsidP="002275DB">
            <w:pPr>
              <w:rPr>
                <w:rFonts w:eastAsia="Times New Roman"/>
              </w:rPr>
            </w:pPr>
            <w:r>
              <w:rPr>
                <w:rFonts w:eastAsia="Times New Roman"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ABA9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3F7D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79831" w14:textId="77777777" w:rsidR="00061339" w:rsidRDefault="00061339" w:rsidP="002275DB">
            <w:pPr>
              <w:rPr>
                <w:rFonts w:eastAsia="Times New Roman"/>
              </w:rPr>
            </w:pPr>
          </w:p>
        </w:tc>
      </w:tr>
      <w:tr w:rsidR="00061339" w14:paraId="060462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DEDDA"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ABD95" w14:textId="77777777" w:rsidR="00061339" w:rsidRDefault="00061339" w:rsidP="002275DB">
            <w:pPr>
              <w:rPr>
                <w:rFonts w:eastAsia="Times New Roman"/>
              </w:rPr>
            </w:pPr>
            <w:r>
              <w:rPr>
                <w:rFonts w:eastAsia="Times New Roman" w:cs="Arial"/>
                <w:color w:val="000000"/>
                <w:sz w:val="16"/>
                <w:szCs w:val="16"/>
              </w:rPr>
              <w:t>S2-211524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7BA7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A6AE8" w14:textId="77777777" w:rsidR="00061339" w:rsidRDefault="00061339" w:rsidP="002275DB">
            <w:pPr>
              <w:rPr>
                <w:rFonts w:eastAsia="Times New Roman"/>
              </w:rPr>
            </w:pPr>
            <w:r>
              <w:rPr>
                <w:rFonts w:eastAsia="Times New Roman"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43F4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E12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5BAB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9688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FA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32EC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69B86"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960F5" w14:textId="77777777" w:rsidR="00061339" w:rsidRDefault="00061339" w:rsidP="002275DB">
            <w:pPr>
              <w:rPr>
                <w:rFonts w:eastAsia="Times New Roman"/>
              </w:rPr>
            </w:pPr>
            <w:r>
              <w:rPr>
                <w:rFonts w:eastAsia="Times New Roman" w:cs="Arial"/>
                <w:color w:val="000000"/>
                <w:sz w:val="16"/>
                <w:szCs w:val="16"/>
              </w:rPr>
              <w:t>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98BD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5B1A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D66FA" w14:textId="77777777" w:rsidR="00061339" w:rsidRDefault="00061339" w:rsidP="002275DB">
            <w:pPr>
              <w:rPr>
                <w:rFonts w:eastAsia="Times New Roman"/>
              </w:rPr>
            </w:pPr>
          </w:p>
        </w:tc>
      </w:tr>
      <w:tr w:rsidR="00061339" w14:paraId="62D1BC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B8415"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6FAA8" w14:textId="77777777" w:rsidR="00061339" w:rsidRDefault="00061339" w:rsidP="002275DB">
            <w:pPr>
              <w:rPr>
                <w:rFonts w:eastAsia="Times New Roman"/>
              </w:rPr>
            </w:pPr>
            <w:r>
              <w:rPr>
                <w:rFonts w:eastAsia="Times New Roman" w:cs="Arial"/>
                <w:color w:val="000000"/>
                <w:sz w:val="16"/>
                <w:szCs w:val="16"/>
              </w:rPr>
              <w:t>S2-211525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B07EE"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BE38B" w14:textId="77777777" w:rsidR="00061339" w:rsidRDefault="00061339" w:rsidP="002275DB">
            <w:pPr>
              <w:rPr>
                <w:rFonts w:eastAsia="Times New Roman"/>
              </w:rPr>
            </w:pPr>
            <w:r>
              <w:rPr>
                <w:rFonts w:eastAsia="Times New Roman" w:cs="Arial"/>
                <w:color w:val="000000"/>
                <w:sz w:val="16"/>
                <w:szCs w:val="16"/>
              </w:rPr>
              <w:t>Rel-17 CRs to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51A2D"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9E4B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6F5D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1F6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221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F2F8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E73C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B91AD" w14:textId="77777777" w:rsidR="00061339" w:rsidRDefault="00061339" w:rsidP="002275DB">
            <w:pPr>
              <w:rPr>
                <w:rFonts w:eastAsia="Times New Roman"/>
              </w:rPr>
            </w:pPr>
            <w:r>
              <w:rPr>
                <w:rFonts w:eastAsia="Times New Roman" w:cs="Arial"/>
                <w:color w:val="000000"/>
                <w:sz w:val="16"/>
                <w:szCs w:val="16"/>
              </w:rPr>
              <w:t>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06D2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8E3D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A5593" w14:textId="77777777" w:rsidR="00061339" w:rsidRDefault="00061339" w:rsidP="002275DB">
            <w:pPr>
              <w:rPr>
                <w:rFonts w:eastAsia="Times New Roman"/>
              </w:rPr>
            </w:pPr>
          </w:p>
        </w:tc>
      </w:tr>
      <w:tr w:rsidR="00061339" w14:paraId="5CBCEE1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6049"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9215" w14:textId="77777777" w:rsidR="00061339" w:rsidRDefault="00061339" w:rsidP="002275DB">
            <w:pPr>
              <w:rPr>
                <w:rFonts w:eastAsia="Times New Roman"/>
              </w:rPr>
            </w:pPr>
            <w:r>
              <w:rPr>
                <w:rFonts w:eastAsia="Times New Roman" w:cs="Arial"/>
                <w:color w:val="000000"/>
                <w:sz w:val="16"/>
                <w:szCs w:val="16"/>
              </w:rPr>
              <w:t>S2-211526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006FF"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93688" w14:textId="77777777" w:rsidR="00061339" w:rsidRDefault="00061339" w:rsidP="002275DB">
            <w:pPr>
              <w:rPr>
                <w:rFonts w:eastAsia="Times New Roman"/>
              </w:rPr>
            </w:pPr>
            <w:r>
              <w:rPr>
                <w:rFonts w:eastAsia="Times New Roman" w:cs="Arial"/>
                <w:color w:val="000000"/>
                <w:sz w:val="16"/>
                <w:szCs w:val="16"/>
              </w:rPr>
              <w:t>Rel-17 CR to TS23289 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DEDB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4D4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F8E7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A393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0AFD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7B1C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C5991"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4D895" w14:textId="77777777" w:rsidR="00061339" w:rsidRDefault="00061339" w:rsidP="002275DB">
            <w:pPr>
              <w:rPr>
                <w:rFonts w:eastAsia="Times New Roman"/>
              </w:rPr>
            </w:pPr>
            <w:r>
              <w:rPr>
                <w:rFonts w:eastAsia="Times New Roman"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59BD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8DE3A"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21D5B" w14:textId="77777777" w:rsidR="00061339" w:rsidRDefault="00061339" w:rsidP="002275DB">
            <w:pPr>
              <w:rPr>
                <w:rFonts w:eastAsia="Times New Roman"/>
              </w:rPr>
            </w:pPr>
          </w:p>
        </w:tc>
      </w:tr>
      <w:tr w:rsidR="00061339" w14:paraId="58EFD3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6035A" w14:textId="77777777" w:rsidR="00061339" w:rsidRDefault="00061339" w:rsidP="002275D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733B" w14:textId="77777777" w:rsidR="00061339" w:rsidRDefault="00061339" w:rsidP="002275DB">
            <w:pPr>
              <w:rPr>
                <w:rFonts w:eastAsia="Times New Roman"/>
              </w:rPr>
            </w:pPr>
            <w:r>
              <w:rPr>
                <w:rFonts w:eastAsia="Times New Roman" w:cs="Arial"/>
                <w:color w:val="000000"/>
                <w:sz w:val="16"/>
                <w:szCs w:val="16"/>
              </w:rPr>
              <w:t>S2-211527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0689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A2221" w14:textId="77777777" w:rsidR="00061339" w:rsidRDefault="00061339" w:rsidP="002275DB">
            <w:pPr>
              <w:rPr>
                <w:rFonts w:eastAsia="Times New Roman"/>
              </w:rPr>
            </w:pPr>
            <w:r>
              <w:rPr>
                <w:rFonts w:eastAsia="Times New Roman" w:cs="Arial"/>
                <w:color w:val="000000"/>
                <w:sz w:val="16"/>
                <w:szCs w:val="16"/>
              </w:rPr>
              <w:t>Rel-17 CR to TS23283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C36B1"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CA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AD5B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62D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3F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C74A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40AF3"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4F5C7"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5A38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FD39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4A4B6" w14:textId="77777777" w:rsidR="00061339" w:rsidRDefault="00061339" w:rsidP="002275DB">
            <w:pPr>
              <w:rPr>
                <w:rFonts w:eastAsia="Times New Roman"/>
              </w:rPr>
            </w:pPr>
          </w:p>
        </w:tc>
      </w:tr>
      <w:tr w:rsidR="00061339" w14:paraId="396AFE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07A29" w14:textId="77777777" w:rsidR="00061339" w:rsidRDefault="00061339" w:rsidP="002275DB">
            <w:pPr>
              <w:rPr>
                <w:rFonts w:eastAsia="Times New Roman"/>
                <w:sz w:val="24"/>
                <w:szCs w:val="24"/>
              </w:rPr>
            </w:pPr>
            <w:r>
              <w:rPr>
                <w:rFonts w:eastAsia="Times New Roman" w:cs="Arial"/>
                <w:color w:val="000000"/>
                <w:sz w:val="16"/>
                <w:szCs w:val="16"/>
              </w:rPr>
              <w:lastRenderedPageBreak/>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219A" w14:textId="77777777" w:rsidR="00061339" w:rsidRDefault="00061339" w:rsidP="002275DB">
            <w:pPr>
              <w:rPr>
                <w:rFonts w:eastAsia="Times New Roman"/>
              </w:rPr>
            </w:pPr>
            <w:r>
              <w:rPr>
                <w:rFonts w:eastAsia="Times New Roman" w:cs="Arial"/>
                <w:color w:val="000000"/>
                <w:sz w:val="16"/>
                <w:szCs w:val="16"/>
              </w:rPr>
              <w:t>S2-211528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4FF50"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38F54" w14:textId="77777777" w:rsidR="00061339" w:rsidRDefault="00061339" w:rsidP="002275DB">
            <w:pPr>
              <w:rPr>
                <w:rFonts w:eastAsia="Times New Roman"/>
              </w:rPr>
            </w:pPr>
            <w:r>
              <w:rPr>
                <w:rFonts w:eastAsia="Times New Roman"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E7F9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21AF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1AF1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760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A332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A2B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3F01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FCAFA" w14:textId="77777777" w:rsidR="00061339" w:rsidRDefault="00061339" w:rsidP="002275DB">
            <w:pPr>
              <w:rPr>
                <w:rFonts w:eastAsia="Times New Roman"/>
              </w:rPr>
            </w:pPr>
            <w:r>
              <w:rPr>
                <w:rFonts w:eastAsia="Times New Roman" w:cs="Arial"/>
                <w:color w:val="000000"/>
                <w:sz w:val="16"/>
                <w:szCs w:val="16"/>
              </w:rPr>
              <w:t>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A9A1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5F97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0EC6D" w14:textId="77777777" w:rsidR="00061339" w:rsidRDefault="00061339" w:rsidP="002275DB">
            <w:pPr>
              <w:rPr>
                <w:rFonts w:eastAsia="Times New Roman"/>
              </w:rPr>
            </w:pPr>
          </w:p>
        </w:tc>
      </w:tr>
      <w:tr w:rsidR="00061339" w14:paraId="366D13C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E38A4"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FBE27" w14:textId="77777777" w:rsidR="00061339" w:rsidRDefault="00061339" w:rsidP="002275DB">
            <w:pPr>
              <w:rPr>
                <w:rFonts w:eastAsia="Times New Roman"/>
              </w:rPr>
            </w:pPr>
            <w:r>
              <w:rPr>
                <w:rFonts w:eastAsia="Times New Roman" w:cs="Arial"/>
                <w:color w:val="000000"/>
                <w:sz w:val="16"/>
                <w:szCs w:val="16"/>
              </w:rPr>
              <w:t>S2-211490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E981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D6D7E" w14:textId="77777777" w:rsidR="00061339" w:rsidRDefault="00061339" w:rsidP="002275DB">
            <w:pPr>
              <w:rPr>
                <w:rFonts w:eastAsia="Times New Roman"/>
              </w:rPr>
            </w:pPr>
            <w:r>
              <w:rPr>
                <w:rFonts w:eastAsia="Times New Roman" w:cs="Arial"/>
                <w:color w:val="000000"/>
                <w:sz w:val="16"/>
                <w:szCs w:val="16"/>
              </w:rPr>
              <w:t>Stage 1 CRs on 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E4B06"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0ED4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AF323"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E70B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DE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8225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9C7C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31B3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76CE9" w14:textId="77777777" w:rsidR="00061339" w:rsidRDefault="00061339" w:rsidP="002275DB">
            <w:pPr>
              <w:rPr>
                <w:rFonts w:eastAsia="Times New Roman"/>
                <w:sz w:val="24"/>
                <w:szCs w:val="24"/>
              </w:rPr>
            </w:pPr>
            <w:r>
              <w:rPr>
                <w:rFonts w:eastAsia="Times New Roman" w:cs="Arial"/>
                <w:color w:val="000000"/>
                <w:sz w:val="16"/>
                <w:szCs w:val="16"/>
              </w:rPr>
              <w:t>CRs are missing from CR Pack. Removed from Block Approval. CC#4:SP-211490r01 was approved. Revised to SP-211629.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A0A60"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CD5A5" w14:textId="77777777" w:rsidR="00061339" w:rsidRDefault="00061339" w:rsidP="002275DB">
            <w:pPr>
              <w:rPr>
                <w:rFonts w:eastAsia="Times New Roman"/>
              </w:rPr>
            </w:pPr>
            <w:r>
              <w:rPr>
                <w:rFonts w:eastAsia="Times New Roman" w:cs="Arial"/>
                <w:color w:val="000000"/>
                <w:sz w:val="16"/>
                <w:szCs w:val="16"/>
              </w:rPr>
              <w:t>S2-211629</w:t>
            </w:r>
          </w:p>
        </w:tc>
      </w:tr>
      <w:tr w:rsidR="00061339" w14:paraId="330E22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D78DE" w14:textId="77777777" w:rsidR="00061339" w:rsidRDefault="00061339" w:rsidP="002275DB">
            <w:pPr>
              <w:rPr>
                <w:rFonts w:eastAsia="Times New Roman"/>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28482" w14:textId="77777777" w:rsidR="00061339" w:rsidRDefault="00061339" w:rsidP="002275DB">
            <w:pPr>
              <w:rPr>
                <w:rFonts w:eastAsia="Times New Roman"/>
              </w:rPr>
            </w:pPr>
            <w:r>
              <w:rPr>
                <w:rFonts w:eastAsia="Times New Roman" w:cs="Arial"/>
                <w:color w:val="000000"/>
                <w:sz w:val="16"/>
                <w:szCs w:val="16"/>
              </w:rPr>
              <w:t>S2-211629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2615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38F2" w14:textId="77777777" w:rsidR="00061339" w:rsidRDefault="00061339" w:rsidP="002275DB">
            <w:pPr>
              <w:rPr>
                <w:rFonts w:eastAsia="Times New Roman"/>
              </w:rPr>
            </w:pPr>
            <w:r>
              <w:rPr>
                <w:rFonts w:eastAsia="Times New Roman" w:cs="Arial"/>
                <w:color w:val="000000"/>
                <w:sz w:val="16"/>
                <w:szCs w:val="16"/>
              </w:rPr>
              <w:t>Stage 1 CRs on 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E7CCD"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672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86022"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CC36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22C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45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CE69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7E41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5EBAB" w14:textId="77777777" w:rsidR="00061339" w:rsidRDefault="00061339" w:rsidP="002275DB">
            <w:pPr>
              <w:rPr>
                <w:rFonts w:eastAsia="Times New Roman"/>
                <w:sz w:val="24"/>
                <w:szCs w:val="24"/>
              </w:rPr>
            </w:pPr>
            <w:r>
              <w:rPr>
                <w:rFonts w:eastAsia="Times New Roman" w:cs="Arial"/>
                <w:color w:val="000000"/>
                <w:sz w:val="16"/>
                <w:szCs w:val="16"/>
              </w:rPr>
              <w:t>Revision of SP-211490r01.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EEAA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C8885" w14:textId="77777777" w:rsidR="00061339" w:rsidRDefault="00061339" w:rsidP="002275DB">
            <w:pPr>
              <w:rPr>
                <w:rFonts w:eastAsia="Times New Roman"/>
              </w:rPr>
            </w:pPr>
          </w:p>
        </w:tc>
      </w:tr>
      <w:tr w:rsidR="00061339" w14:paraId="04BF2F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39842"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4F49D" w14:textId="77777777" w:rsidR="00061339" w:rsidRDefault="00061339" w:rsidP="002275DB">
            <w:pPr>
              <w:rPr>
                <w:rFonts w:eastAsia="Times New Roman"/>
              </w:rPr>
            </w:pPr>
            <w:r>
              <w:rPr>
                <w:rFonts w:eastAsia="Times New Roman" w:cs="Arial"/>
                <w:color w:val="000000"/>
                <w:sz w:val="16"/>
                <w:szCs w:val="16"/>
              </w:rPr>
              <w:t>S2-211488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926A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D3CE0" w14:textId="77777777" w:rsidR="00061339" w:rsidRDefault="00061339" w:rsidP="002275DB">
            <w:pPr>
              <w:rPr>
                <w:rFonts w:eastAsia="Times New Roman"/>
              </w:rPr>
            </w:pPr>
            <w:r>
              <w:rPr>
                <w:rFonts w:eastAsia="Times New Roman" w:cs="Arial"/>
                <w:color w:val="000000"/>
                <w:sz w:val="16"/>
                <w:szCs w:val="16"/>
              </w:rPr>
              <w:t>Stage 1 CRs on 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50D2E"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7733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B756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385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58D9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5D88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1C5B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A8FF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2B19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35E5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73F2C" w14:textId="77777777" w:rsidR="00061339" w:rsidRDefault="00061339" w:rsidP="002275DB">
            <w:pPr>
              <w:rPr>
                <w:rFonts w:eastAsia="Times New Roman"/>
              </w:rPr>
            </w:pPr>
          </w:p>
        </w:tc>
      </w:tr>
      <w:tr w:rsidR="00061339" w14:paraId="568545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8B4FD"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1C36" w14:textId="77777777" w:rsidR="00061339" w:rsidRDefault="00061339" w:rsidP="002275DB">
            <w:pPr>
              <w:rPr>
                <w:rFonts w:eastAsia="Times New Roman"/>
              </w:rPr>
            </w:pPr>
            <w:r>
              <w:rPr>
                <w:rFonts w:eastAsia="Times New Roman" w:cs="Arial"/>
                <w:color w:val="000000"/>
                <w:sz w:val="16"/>
                <w:szCs w:val="16"/>
              </w:rPr>
              <w:t>S2-211489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B1657"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4CF76" w14:textId="77777777" w:rsidR="00061339" w:rsidRDefault="00061339" w:rsidP="002275DB">
            <w:pPr>
              <w:rPr>
                <w:rFonts w:eastAsia="Times New Roman"/>
              </w:rPr>
            </w:pPr>
            <w:r>
              <w:rPr>
                <w:rFonts w:eastAsia="Times New Roman" w:cs="Arial"/>
                <w:color w:val="000000"/>
                <w:sz w:val="16"/>
                <w:szCs w:val="16"/>
              </w:rPr>
              <w:t>Stage 1 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C32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573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1822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B52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DA9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F875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6BC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F4DA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2673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F871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F82AF" w14:textId="77777777" w:rsidR="00061339" w:rsidRDefault="00061339" w:rsidP="002275DB">
            <w:pPr>
              <w:rPr>
                <w:rFonts w:eastAsia="Times New Roman"/>
              </w:rPr>
            </w:pPr>
          </w:p>
        </w:tc>
      </w:tr>
      <w:tr w:rsidR="00061339" w14:paraId="608BC6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83A1D"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A3A08" w14:textId="77777777" w:rsidR="00061339" w:rsidRDefault="00061339" w:rsidP="002275DB">
            <w:pPr>
              <w:rPr>
                <w:rFonts w:eastAsia="Times New Roman"/>
              </w:rPr>
            </w:pPr>
            <w:r>
              <w:rPr>
                <w:rFonts w:eastAsia="Times New Roman" w:cs="Arial"/>
                <w:color w:val="000000"/>
                <w:sz w:val="16"/>
                <w:szCs w:val="16"/>
              </w:rPr>
              <w:t>S2-211493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13A6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A0757" w14:textId="77777777" w:rsidR="00061339" w:rsidRDefault="00061339" w:rsidP="002275DB">
            <w:pPr>
              <w:rPr>
                <w:rFonts w:eastAsia="Times New Roman"/>
              </w:rPr>
            </w:pPr>
            <w:r>
              <w:rPr>
                <w:rFonts w:eastAsia="Times New Roman" w:cs="Arial"/>
                <w:color w:val="000000"/>
                <w:sz w:val="16"/>
                <w:szCs w:val="16"/>
              </w:rPr>
              <w:t>Stage 1 CRs on 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8557F"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A82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3B0CA"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2204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E31F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FC4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4E7D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ECB9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456D1"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33AE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8C6B4" w14:textId="77777777" w:rsidR="00061339" w:rsidRDefault="00061339" w:rsidP="002275DB">
            <w:pPr>
              <w:rPr>
                <w:rFonts w:eastAsia="Times New Roman"/>
              </w:rPr>
            </w:pPr>
          </w:p>
        </w:tc>
      </w:tr>
      <w:tr w:rsidR="00061339" w14:paraId="766A693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B9DB2"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DB618" w14:textId="77777777" w:rsidR="00061339" w:rsidRDefault="00061339" w:rsidP="002275DB">
            <w:pPr>
              <w:rPr>
                <w:rFonts w:eastAsia="Times New Roman"/>
              </w:rPr>
            </w:pPr>
            <w:r>
              <w:rPr>
                <w:rFonts w:eastAsia="Times New Roman" w:cs="Arial"/>
                <w:color w:val="000000"/>
                <w:sz w:val="16"/>
                <w:szCs w:val="16"/>
              </w:rPr>
              <w:t>S2-211494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F7715"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83B98" w14:textId="77777777" w:rsidR="00061339" w:rsidRDefault="00061339" w:rsidP="002275DB">
            <w:pPr>
              <w:rPr>
                <w:rFonts w:eastAsia="Times New Roman"/>
              </w:rPr>
            </w:pPr>
            <w:r>
              <w:rPr>
                <w:rFonts w:eastAsia="Times New Roman" w:cs="Arial"/>
                <w:color w:val="000000"/>
                <w:sz w:val="16"/>
                <w:szCs w:val="16"/>
              </w:rPr>
              <w:t>Stage 1 CRs on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2FD53"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D417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4D2F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F1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821B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1804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3231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40D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31C6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5652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63275" w14:textId="77777777" w:rsidR="00061339" w:rsidRDefault="00061339" w:rsidP="002275DB">
            <w:pPr>
              <w:rPr>
                <w:rFonts w:eastAsia="Times New Roman"/>
              </w:rPr>
            </w:pPr>
          </w:p>
        </w:tc>
      </w:tr>
      <w:tr w:rsidR="00061339" w14:paraId="00B58CC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2BA4B"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1B752" w14:textId="77777777" w:rsidR="00061339" w:rsidRDefault="00061339" w:rsidP="002275DB">
            <w:pPr>
              <w:rPr>
                <w:rFonts w:eastAsia="Times New Roman"/>
              </w:rPr>
            </w:pPr>
            <w:r>
              <w:rPr>
                <w:rFonts w:eastAsia="Times New Roman" w:cs="Arial"/>
                <w:color w:val="000000"/>
                <w:sz w:val="16"/>
                <w:szCs w:val="16"/>
              </w:rPr>
              <w:t>S2-211496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AA2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043E" w14:textId="77777777" w:rsidR="00061339" w:rsidRDefault="00061339" w:rsidP="002275DB">
            <w:pPr>
              <w:rPr>
                <w:rFonts w:eastAsia="Times New Roman"/>
              </w:rPr>
            </w:pPr>
            <w:r>
              <w:rPr>
                <w:rFonts w:eastAsia="Times New Roman" w:cs="Arial"/>
                <w:color w:val="000000"/>
                <w:sz w:val="16"/>
                <w:szCs w:val="16"/>
              </w:rPr>
              <w:t>Stage 1 CRs on Rel18 Studies already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AA972"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35C0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F05D7"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FB58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43D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9C89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1ABA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36B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054C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0ABBC"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91E8C" w14:textId="77777777" w:rsidR="00061339" w:rsidRDefault="00061339" w:rsidP="002275DB">
            <w:pPr>
              <w:rPr>
                <w:rFonts w:eastAsia="Times New Roman"/>
              </w:rPr>
            </w:pPr>
          </w:p>
        </w:tc>
      </w:tr>
      <w:tr w:rsidR="00061339" w14:paraId="2F169F3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625FA"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BBB71" w14:textId="77777777" w:rsidR="00061339" w:rsidRDefault="00061339" w:rsidP="002275DB">
            <w:pPr>
              <w:rPr>
                <w:rFonts w:eastAsia="Times New Roman"/>
              </w:rPr>
            </w:pPr>
            <w:r>
              <w:rPr>
                <w:rFonts w:eastAsia="Times New Roman" w:cs="Arial"/>
                <w:color w:val="000000"/>
                <w:sz w:val="16"/>
                <w:szCs w:val="16"/>
              </w:rPr>
              <w:t>S2-211497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2B84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3D6DA" w14:textId="77777777" w:rsidR="00061339" w:rsidRDefault="00061339" w:rsidP="002275DB">
            <w:pPr>
              <w:rPr>
                <w:rFonts w:eastAsia="Times New Roman"/>
              </w:rPr>
            </w:pPr>
            <w:r>
              <w:rPr>
                <w:rFonts w:eastAsia="Times New Roman" w:cs="Arial"/>
                <w:color w:val="000000"/>
                <w:sz w:val="16"/>
                <w:szCs w:val="16"/>
              </w:rPr>
              <w:t>Stage 1 CRs on 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65457"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E843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3206D"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FC5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49E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AE7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9CD9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1FDB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E513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F2DC8"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C3A54" w14:textId="77777777" w:rsidR="00061339" w:rsidRDefault="00061339" w:rsidP="002275DB">
            <w:pPr>
              <w:rPr>
                <w:rFonts w:eastAsia="Times New Roman"/>
              </w:rPr>
            </w:pPr>
          </w:p>
        </w:tc>
      </w:tr>
      <w:tr w:rsidR="00061339" w14:paraId="56CF8CA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5CF1"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8553A" w14:textId="77777777" w:rsidR="00061339" w:rsidRDefault="00061339" w:rsidP="002275DB">
            <w:pPr>
              <w:rPr>
                <w:rFonts w:eastAsia="Times New Roman"/>
              </w:rPr>
            </w:pPr>
            <w:r>
              <w:rPr>
                <w:rFonts w:eastAsia="Times New Roman" w:cs="Arial"/>
                <w:color w:val="000000"/>
                <w:sz w:val="16"/>
                <w:szCs w:val="16"/>
              </w:rPr>
              <w:t>S2-211498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A7D72"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B3D0F" w14:textId="77777777" w:rsidR="00061339" w:rsidRDefault="00061339" w:rsidP="002275DB">
            <w:pPr>
              <w:rPr>
                <w:rFonts w:eastAsia="Times New Roman"/>
              </w:rPr>
            </w:pPr>
            <w:r>
              <w:rPr>
                <w:rFonts w:eastAsia="Times New Roman" w:cs="Arial"/>
                <w:color w:val="000000"/>
                <w:sz w:val="16"/>
                <w:szCs w:val="16"/>
              </w:rPr>
              <w:t>Stage 1 CR on 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2163C"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BC59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87B9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91C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DB46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E44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282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5B41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734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36F1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8E96B" w14:textId="77777777" w:rsidR="00061339" w:rsidRDefault="00061339" w:rsidP="002275DB">
            <w:pPr>
              <w:rPr>
                <w:rFonts w:eastAsia="Times New Roman"/>
              </w:rPr>
            </w:pPr>
          </w:p>
        </w:tc>
      </w:tr>
      <w:tr w:rsidR="00061339" w14:paraId="612DF63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DA40"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C58E" w14:textId="77777777" w:rsidR="00061339" w:rsidRDefault="00061339" w:rsidP="002275DB">
            <w:pPr>
              <w:rPr>
                <w:rFonts w:eastAsia="Times New Roman"/>
              </w:rPr>
            </w:pPr>
            <w:r>
              <w:rPr>
                <w:rFonts w:eastAsia="Times New Roman" w:cs="Arial"/>
                <w:color w:val="000000"/>
                <w:sz w:val="16"/>
                <w:szCs w:val="16"/>
              </w:rPr>
              <w:t>S2-211501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BF9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BA96" w14:textId="77777777" w:rsidR="00061339" w:rsidRDefault="00061339" w:rsidP="002275DB">
            <w:pPr>
              <w:rPr>
                <w:rFonts w:eastAsia="Times New Roman"/>
              </w:rPr>
            </w:pPr>
            <w:r>
              <w:rPr>
                <w:rFonts w:eastAsia="Times New Roman"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0CA16"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56D4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F35D4"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106D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F62F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516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E5C2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1590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0F86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623E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BBC92" w14:textId="77777777" w:rsidR="00061339" w:rsidRDefault="00061339" w:rsidP="002275DB">
            <w:pPr>
              <w:rPr>
                <w:rFonts w:eastAsia="Times New Roman"/>
              </w:rPr>
            </w:pPr>
          </w:p>
        </w:tc>
      </w:tr>
      <w:tr w:rsidR="00061339" w14:paraId="37D268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C941F" w14:textId="77777777" w:rsidR="00061339" w:rsidRDefault="00061339" w:rsidP="002275D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B3CD0" w14:textId="77777777" w:rsidR="00061339" w:rsidRDefault="00061339" w:rsidP="002275DB">
            <w:pPr>
              <w:rPr>
                <w:rFonts w:eastAsia="Times New Roman"/>
              </w:rPr>
            </w:pPr>
            <w:r>
              <w:rPr>
                <w:rFonts w:eastAsia="Times New Roman" w:cs="Arial"/>
                <w:color w:val="000000"/>
                <w:sz w:val="16"/>
                <w:szCs w:val="16"/>
              </w:rPr>
              <w:t>S2-211502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898FC"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1AF79" w14:textId="77777777" w:rsidR="00061339" w:rsidRDefault="00061339" w:rsidP="002275DB">
            <w:pPr>
              <w:rPr>
                <w:rFonts w:eastAsia="Times New Roman"/>
              </w:rPr>
            </w:pPr>
            <w:r>
              <w:rPr>
                <w:rFonts w:eastAsia="Times New Roman" w:cs="Arial"/>
                <w:color w:val="000000"/>
                <w:sz w:val="16"/>
                <w:szCs w:val="16"/>
              </w:rPr>
              <w:t>Stage 1 CR on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58A14"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EE1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E37E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4A8C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CF6F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80C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4706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A49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5258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DBC3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A0303" w14:textId="77777777" w:rsidR="00061339" w:rsidRDefault="00061339" w:rsidP="002275DB">
            <w:pPr>
              <w:rPr>
                <w:rFonts w:eastAsia="Times New Roman"/>
              </w:rPr>
            </w:pPr>
          </w:p>
        </w:tc>
      </w:tr>
      <w:tr w:rsidR="00061339" w14:paraId="602A98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16BE5" w14:textId="77777777" w:rsidR="00061339" w:rsidRDefault="00061339" w:rsidP="002275D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4E29E" w14:textId="77777777" w:rsidR="00061339" w:rsidRDefault="00061339" w:rsidP="002275DB">
            <w:pPr>
              <w:rPr>
                <w:rFonts w:eastAsia="Times New Roman"/>
              </w:rPr>
            </w:pPr>
            <w:r>
              <w:rPr>
                <w:rFonts w:eastAsia="Times New Roman" w:cs="Arial"/>
                <w:color w:val="000000"/>
                <w:sz w:val="16"/>
                <w:szCs w:val="16"/>
              </w:rPr>
              <w:t>S2-211529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6AA9B"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BC2AB" w14:textId="77777777" w:rsidR="00061339" w:rsidRDefault="00061339" w:rsidP="002275DB">
            <w:pPr>
              <w:rPr>
                <w:rFonts w:eastAsia="Times New Roman"/>
              </w:rPr>
            </w:pPr>
            <w:r>
              <w:rPr>
                <w:rFonts w:eastAsia="Times New Roman" w:cs="Arial"/>
                <w:color w:val="000000"/>
                <w:sz w:val="16"/>
                <w:szCs w:val="16"/>
              </w:rPr>
              <w:t>Rel-18 CRs to TS23280, TS23281, TS23282 and TS23379 for 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E31A"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0332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6A59F"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CB1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D2A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4A9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89856"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8D28A" w14:textId="77777777" w:rsidR="00061339" w:rsidRDefault="00061339" w:rsidP="002275DB">
            <w:pPr>
              <w:rPr>
                <w:rFonts w:eastAsia="Times New Roman"/>
              </w:rPr>
            </w:pPr>
            <w:r>
              <w:rPr>
                <w:rFonts w:eastAsia="Times New Roman" w:cs="Arial"/>
                <w:color w:val="000000"/>
                <w:sz w:val="16"/>
                <w:szCs w:val="16"/>
              </w:rPr>
              <w:t>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1DF6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5080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1CDA3" w14:textId="77777777" w:rsidR="00061339" w:rsidRDefault="00061339" w:rsidP="002275DB">
            <w:pPr>
              <w:rPr>
                <w:rFonts w:eastAsia="Times New Roman"/>
              </w:rPr>
            </w:pPr>
          </w:p>
        </w:tc>
      </w:tr>
      <w:tr w:rsidR="00061339" w14:paraId="1ACF01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BCEE9" w14:textId="77777777" w:rsidR="00061339" w:rsidRDefault="00061339" w:rsidP="002275DB">
            <w:pPr>
              <w:rPr>
                <w:rFonts w:eastAsia="Times New Roman"/>
                <w:sz w:val="24"/>
                <w:szCs w:val="24"/>
              </w:rPr>
            </w:pPr>
            <w:r>
              <w:rPr>
                <w:rFonts w:eastAsia="Times New Roman" w:cs="Arial"/>
                <w:color w:val="000000"/>
                <w:sz w:val="16"/>
                <w:szCs w:val="16"/>
              </w:rPr>
              <w:lastRenderedPageBreak/>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DB17C" w14:textId="77777777" w:rsidR="00061339" w:rsidRDefault="00061339" w:rsidP="002275DB">
            <w:pPr>
              <w:rPr>
                <w:rFonts w:eastAsia="Times New Roman"/>
              </w:rPr>
            </w:pPr>
            <w:r>
              <w:rPr>
                <w:rFonts w:eastAsia="Times New Roman" w:cs="Arial"/>
                <w:color w:val="000000"/>
                <w:sz w:val="16"/>
                <w:szCs w:val="16"/>
              </w:rPr>
              <w:t>S2-211530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ED104" w14:textId="77777777" w:rsidR="00061339" w:rsidRDefault="00061339" w:rsidP="002275D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560BF" w14:textId="77777777" w:rsidR="00061339" w:rsidRDefault="00061339" w:rsidP="002275DB">
            <w:pPr>
              <w:rPr>
                <w:rFonts w:eastAsia="Times New Roman"/>
              </w:rPr>
            </w:pPr>
            <w:r>
              <w:rPr>
                <w:rFonts w:eastAsia="Times New Roman" w:cs="Arial"/>
                <w:color w:val="000000"/>
                <w:sz w:val="16"/>
                <w:szCs w:val="16"/>
              </w:rPr>
              <w:t>Rel-18 CRs to TS23289 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2E2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002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D9648"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B25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CBF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9E0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64619" w14:textId="77777777" w:rsidR="00061339" w:rsidRDefault="00061339" w:rsidP="002275D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BFE60" w14:textId="77777777" w:rsidR="00061339" w:rsidRDefault="00061339" w:rsidP="002275DB">
            <w:pPr>
              <w:rPr>
                <w:rFonts w:eastAsia="Times New Roman"/>
              </w:rPr>
            </w:pPr>
            <w:r>
              <w:rPr>
                <w:rFonts w:eastAsia="Times New Roman" w:cs="Arial"/>
                <w:color w:val="000000"/>
                <w:sz w:val="16"/>
                <w:szCs w:val="16"/>
              </w:rPr>
              <w:t>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AAC2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10A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A0718" w14:textId="77777777" w:rsidR="00061339" w:rsidRDefault="00061339" w:rsidP="002275DB">
            <w:pPr>
              <w:rPr>
                <w:rFonts w:eastAsia="Times New Roman"/>
              </w:rPr>
            </w:pPr>
          </w:p>
        </w:tc>
      </w:tr>
      <w:tr w:rsidR="00061339" w14:paraId="12910D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1E228" w14:textId="77777777" w:rsidR="00061339" w:rsidRDefault="00061339" w:rsidP="002275DB">
            <w:pPr>
              <w:rPr>
                <w:rFonts w:eastAsia="Times New Roman"/>
                <w:sz w:val="24"/>
                <w:szCs w:val="24"/>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DE3AF" w14:textId="77777777" w:rsidR="00061339" w:rsidRDefault="00061339" w:rsidP="002275DB">
            <w:pPr>
              <w:rPr>
                <w:rFonts w:eastAsia="Times New Roman"/>
              </w:rPr>
            </w:pPr>
            <w:r>
              <w:rPr>
                <w:rFonts w:eastAsia="Times New Roman" w:cs="Arial"/>
                <w:color w:val="000000"/>
                <w:sz w:val="16"/>
                <w:szCs w:val="16"/>
              </w:rPr>
              <w:t>S2-211563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49188"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FE9E4" w14:textId="77777777" w:rsidR="00061339" w:rsidRDefault="00061339" w:rsidP="002275DB">
            <w:pPr>
              <w:rPr>
                <w:rFonts w:eastAsia="Times New Roman"/>
              </w:rPr>
            </w:pPr>
            <w:r>
              <w:rPr>
                <w:rFonts w:eastAsia="Times New Roman" w:cs="Arial"/>
                <w:color w:val="000000"/>
                <w:sz w:val="16"/>
                <w:szCs w:val="16"/>
              </w:rPr>
              <w:t>Considerations on application-enablement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CC7B6" w14:textId="77777777" w:rsidR="00061339" w:rsidRDefault="00061339" w:rsidP="002275DB">
            <w:pPr>
              <w:rPr>
                <w:rFonts w:eastAsia="Times New Roman"/>
              </w:rPr>
            </w:pPr>
            <w:r>
              <w:rPr>
                <w:rFonts w:eastAsia="Times New Roman"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682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9E15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7A5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665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3BA0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35F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A158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7EE5A" w14:textId="77777777" w:rsidR="00061339" w:rsidRDefault="00061339" w:rsidP="002275DB">
            <w:pPr>
              <w:rPr>
                <w:rFonts w:eastAsia="Times New Roman"/>
                <w:sz w:val="24"/>
                <w:szCs w:val="24"/>
              </w:rPr>
            </w:pPr>
            <w:r>
              <w:rPr>
                <w:rFonts w:eastAsia="Times New Roman" w:cs="Arial"/>
                <w:color w:val="000000"/>
                <w:sz w:val="16"/>
                <w:szCs w:val="16"/>
              </w:rPr>
              <w:t>CC#4: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FA92B" w14:textId="77777777" w:rsidR="00061339" w:rsidRDefault="00061339" w:rsidP="002275D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9B27B" w14:textId="77777777" w:rsidR="00061339" w:rsidRDefault="00061339" w:rsidP="002275DB">
            <w:pPr>
              <w:rPr>
                <w:rFonts w:eastAsia="Times New Roman"/>
              </w:rPr>
            </w:pPr>
          </w:p>
        </w:tc>
      </w:tr>
      <w:tr w:rsidR="00061339" w14:paraId="38F2E8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E6292" w14:textId="77777777" w:rsidR="00061339" w:rsidRDefault="00061339" w:rsidP="002275DB">
            <w:pPr>
              <w:rPr>
                <w:rFonts w:eastAsia="Times New Roman"/>
                <w:sz w:val="24"/>
                <w:szCs w:val="24"/>
              </w:rPr>
            </w:pPr>
            <w:r>
              <w:rPr>
                <w:rFonts w:eastAsia="Times New Roman" w:cs="Arial"/>
                <w:color w:val="000000"/>
                <w:sz w:val="16"/>
                <w:szCs w:val="16"/>
              </w:rPr>
              <w:t>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85360" w14:textId="77777777" w:rsidR="00061339" w:rsidRDefault="00061339" w:rsidP="002275DB">
            <w:pPr>
              <w:rPr>
                <w:rFonts w:eastAsia="Times New Roman"/>
              </w:rPr>
            </w:pPr>
            <w:r>
              <w:rPr>
                <w:rFonts w:eastAsia="Times New Roman" w:cs="Arial"/>
                <w:color w:val="000000"/>
                <w:sz w:val="16"/>
                <w:szCs w:val="16"/>
              </w:rPr>
              <w:t>S2-211555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39000" w14:textId="77777777" w:rsidR="00061339" w:rsidRDefault="00061339" w:rsidP="002275DB">
            <w:pPr>
              <w:rPr>
                <w:rFonts w:eastAsia="Times New Roman"/>
              </w:rPr>
            </w:pPr>
            <w:r>
              <w:rPr>
                <w:rFonts w:eastAsia="Times New Roman"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808DE" w14:textId="77777777" w:rsidR="00061339" w:rsidRDefault="00061339" w:rsidP="002275DB">
            <w:pPr>
              <w:rPr>
                <w:rFonts w:eastAsia="Times New Roman"/>
              </w:rPr>
            </w:pPr>
            <w:r>
              <w:rPr>
                <w:rFonts w:eastAsia="Times New Roman" w:cs="Arial"/>
                <w:color w:val="000000"/>
                <w:sz w:val="16"/>
                <w:szCs w:val="16"/>
              </w:rPr>
              <w:t>3GPP Work Plan presentation at TSG#94e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927AD"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421C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12BA9"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ADB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A001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2DA7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4963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4C8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CB9A1" w14:textId="77777777" w:rsidR="00061339" w:rsidRDefault="00061339" w:rsidP="002275DB">
            <w:pPr>
              <w:rPr>
                <w:rFonts w:eastAsia="Times New Roman"/>
                <w:sz w:val="24"/>
                <w:szCs w:val="24"/>
              </w:rPr>
            </w:pPr>
            <w:r>
              <w:rPr>
                <w:rFonts w:eastAsia="Times New Roman" w:cs="Arial"/>
                <w:color w:val="000000"/>
                <w:sz w:val="16"/>
                <w:szCs w:val="16"/>
              </w:rPr>
              <w:t>Revised to SP-211658.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A3B52"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26680" w14:textId="77777777" w:rsidR="00061339" w:rsidRDefault="00061339" w:rsidP="002275DB">
            <w:pPr>
              <w:rPr>
                <w:rFonts w:eastAsia="Times New Roman"/>
              </w:rPr>
            </w:pPr>
            <w:r>
              <w:rPr>
                <w:rFonts w:eastAsia="Times New Roman" w:cs="Arial"/>
                <w:color w:val="000000"/>
                <w:sz w:val="16"/>
                <w:szCs w:val="16"/>
              </w:rPr>
              <w:t>S2-211658</w:t>
            </w:r>
          </w:p>
        </w:tc>
      </w:tr>
      <w:tr w:rsidR="00061339" w14:paraId="326870A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7FFAD" w14:textId="77777777" w:rsidR="00061339" w:rsidRDefault="00061339" w:rsidP="002275DB">
            <w:pPr>
              <w:rPr>
                <w:rFonts w:eastAsia="Times New Roman"/>
              </w:rPr>
            </w:pPr>
            <w:r>
              <w:rPr>
                <w:rFonts w:eastAsia="Times New Roman" w:cs="Arial"/>
                <w:color w:val="000000"/>
                <w:sz w:val="16"/>
                <w:szCs w:val="16"/>
              </w:rPr>
              <w:t>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87599" w14:textId="77777777" w:rsidR="00061339" w:rsidRDefault="00061339" w:rsidP="002275DB">
            <w:pPr>
              <w:rPr>
                <w:rFonts w:eastAsia="Times New Roman"/>
              </w:rPr>
            </w:pPr>
            <w:r>
              <w:rPr>
                <w:rFonts w:eastAsia="Times New Roman" w:cs="Arial"/>
                <w:color w:val="000000"/>
                <w:sz w:val="16"/>
                <w:szCs w:val="16"/>
              </w:rPr>
              <w:t>S2-211658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4620C" w14:textId="77777777" w:rsidR="00061339" w:rsidRDefault="00061339" w:rsidP="002275DB">
            <w:pPr>
              <w:rPr>
                <w:rFonts w:eastAsia="Times New Roman"/>
              </w:rPr>
            </w:pPr>
            <w:r>
              <w:rPr>
                <w:rFonts w:eastAsia="Times New Roman"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23CAE" w14:textId="77777777" w:rsidR="00061339" w:rsidRDefault="00061339" w:rsidP="002275DB">
            <w:pPr>
              <w:rPr>
                <w:rFonts w:eastAsia="Times New Roman"/>
              </w:rPr>
            </w:pPr>
            <w:r>
              <w:rPr>
                <w:rFonts w:eastAsia="Times New Roman" w:cs="Arial"/>
                <w:color w:val="000000"/>
                <w:sz w:val="16"/>
                <w:szCs w:val="16"/>
              </w:rPr>
              <w:t>3GPP Work Plan presentation at TSG#94e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E9C47"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E2B0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69B10"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7B2F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A9E0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C5D2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DDA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922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DF214" w14:textId="77777777" w:rsidR="00061339" w:rsidRDefault="00061339" w:rsidP="002275DB">
            <w:pPr>
              <w:rPr>
                <w:rFonts w:eastAsia="Times New Roman"/>
                <w:sz w:val="24"/>
                <w:szCs w:val="24"/>
              </w:rPr>
            </w:pPr>
            <w:r>
              <w:rPr>
                <w:rFonts w:eastAsia="Times New Roman" w:cs="Arial"/>
                <w:color w:val="000000"/>
                <w:sz w:val="16"/>
                <w:szCs w:val="16"/>
              </w:rPr>
              <w:t>Revision of SP-211555.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CDF81"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72377" w14:textId="77777777" w:rsidR="00061339" w:rsidRDefault="00061339" w:rsidP="002275DB">
            <w:pPr>
              <w:rPr>
                <w:rFonts w:eastAsia="Times New Roman"/>
              </w:rPr>
            </w:pPr>
          </w:p>
        </w:tc>
      </w:tr>
      <w:tr w:rsidR="00061339" w14:paraId="5DB2AB3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5DFF9" w14:textId="77777777" w:rsidR="00061339" w:rsidRDefault="00061339" w:rsidP="002275D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E4D97" w14:textId="77777777" w:rsidR="00061339" w:rsidRDefault="00061339" w:rsidP="002275DB">
            <w:pPr>
              <w:rPr>
                <w:rFonts w:eastAsia="Times New Roman"/>
              </w:rPr>
            </w:pPr>
            <w:r>
              <w:rPr>
                <w:rFonts w:eastAsia="Times New Roman" w:cs="Arial"/>
                <w:color w:val="000000"/>
                <w:sz w:val="16"/>
                <w:szCs w:val="16"/>
              </w:rPr>
              <w:t>S2-211556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376B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D4029" w14:textId="77777777" w:rsidR="00061339" w:rsidRDefault="00061339" w:rsidP="002275DB">
            <w:pPr>
              <w:rPr>
                <w:rFonts w:eastAsia="Times New Roman"/>
              </w:rPr>
            </w:pPr>
            <w:r>
              <w:rPr>
                <w:rFonts w:eastAsia="Times New Roman" w:cs="Arial"/>
                <w:color w:val="000000"/>
                <w:sz w:val="16"/>
                <w:szCs w:val="16"/>
              </w:rPr>
              <w:t>TR 21.917 v.0.1.0 on Review of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35942"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41631" w14:textId="77777777" w:rsidR="00061339" w:rsidRDefault="00061339" w:rsidP="002275D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407C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B3D0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1FAC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F9DE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A9F4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D759C" w14:textId="77777777" w:rsidR="00061339" w:rsidRDefault="00061339" w:rsidP="002275D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59D3E"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E1683"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261E8" w14:textId="77777777" w:rsidR="00061339" w:rsidRDefault="00061339" w:rsidP="002275DB">
            <w:pPr>
              <w:rPr>
                <w:rFonts w:eastAsia="Times New Roman"/>
              </w:rPr>
            </w:pPr>
          </w:p>
        </w:tc>
      </w:tr>
      <w:tr w:rsidR="00061339" w14:paraId="787C45D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03893" w14:textId="77777777" w:rsidR="00061339" w:rsidRDefault="00061339" w:rsidP="002275D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2B14" w14:textId="77777777" w:rsidR="00061339" w:rsidRDefault="00061339" w:rsidP="002275DB">
            <w:pPr>
              <w:rPr>
                <w:rFonts w:eastAsia="Times New Roman"/>
              </w:rPr>
            </w:pPr>
            <w:r>
              <w:rPr>
                <w:rFonts w:eastAsia="Times New Roman" w:cs="Arial"/>
                <w:color w:val="000000"/>
                <w:sz w:val="16"/>
                <w:szCs w:val="16"/>
              </w:rPr>
              <w:t>S2-211417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C89A3" w14:textId="77777777" w:rsidR="00061339" w:rsidRDefault="00061339" w:rsidP="002275D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91737" w14:textId="77777777" w:rsidR="00061339" w:rsidRDefault="00061339" w:rsidP="002275DB">
            <w:pPr>
              <w:rPr>
                <w:rFonts w:eastAsia="Times New Roman"/>
              </w:rPr>
            </w:pPr>
            <w:r>
              <w:rPr>
                <w:rFonts w:eastAsia="Times New Roman" w:cs="Arial"/>
                <w:color w:val="000000"/>
                <w:sz w:val="16"/>
                <w:szCs w:val="16"/>
              </w:rPr>
              <w:t>Summary for WI 'Extension for headset interface tests of UE' (HInT)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C937E" w14:textId="77777777" w:rsidR="00061339" w:rsidRDefault="00061339" w:rsidP="002275DB">
            <w:pPr>
              <w:rPr>
                <w:rFonts w:eastAsia="Times New Roman"/>
              </w:rPr>
            </w:pPr>
            <w:r>
              <w:rPr>
                <w:rFonts w:eastAsia="Times New Roman" w:cs="Arial"/>
                <w:color w:val="000000"/>
                <w:sz w:val="16"/>
                <w:szCs w:val="16"/>
              </w:rPr>
              <w:t>HEAD acoustics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2FB9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A1615"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E222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236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0D68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2724E"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7C079" w14:textId="77777777" w:rsidR="00061339" w:rsidRDefault="00061339" w:rsidP="002275DB">
            <w:pPr>
              <w:rPr>
                <w:rFonts w:eastAsia="Times New Roman"/>
              </w:rPr>
            </w:pPr>
            <w:r>
              <w:rPr>
                <w:rFonts w:eastAsia="Times New Roman" w:cs="Arial"/>
                <w:color w:val="000000"/>
                <w:sz w:val="16"/>
                <w:szCs w:val="16"/>
              </w:rPr>
              <w:t>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CD41" w14:textId="77777777" w:rsidR="00061339" w:rsidRDefault="00061339" w:rsidP="002275DB">
            <w:pPr>
              <w:rPr>
                <w:rFonts w:eastAsia="Times New Roman"/>
              </w:rPr>
            </w:pPr>
            <w:r>
              <w:rPr>
                <w:rFonts w:eastAsia="Times New Roman" w:cs="Arial"/>
                <w:color w:val="000000"/>
                <w:sz w:val="16"/>
                <w:szCs w:val="16"/>
              </w:rPr>
              <w:t>For Block Noting. CC#4: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214A7" w14:textId="77777777" w:rsidR="00061339" w:rsidRDefault="00061339" w:rsidP="002275D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EFC92" w14:textId="77777777" w:rsidR="00061339" w:rsidRDefault="00061339" w:rsidP="002275DB">
            <w:pPr>
              <w:rPr>
                <w:rFonts w:eastAsia="Times New Roman"/>
              </w:rPr>
            </w:pPr>
          </w:p>
        </w:tc>
      </w:tr>
      <w:tr w:rsidR="00061339" w14:paraId="75C55C5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FB938" w14:textId="77777777" w:rsidR="00061339" w:rsidRDefault="00061339" w:rsidP="002275D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18610" w14:textId="77777777" w:rsidR="00061339" w:rsidRDefault="00061339" w:rsidP="002275DB">
            <w:pPr>
              <w:rPr>
                <w:rFonts w:eastAsia="Times New Roman"/>
              </w:rPr>
            </w:pPr>
            <w:r>
              <w:rPr>
                <w:rFonts w:eastAsia="Times New Roman" w:cs="Arial"/>
                <w:color w:val="000000"/>
                <w:sz w:val="16"/>
                <w:szCs w:val="16"/>
              </w:rPr>
              <w:t>S2-211558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10329"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2EC61" w14:textId="77777777" w:rsidR="00061339" w:rsidRDefault="00061339" w:rsidP="002275DB">
            <w:pPr>
              <w:rPr>
                <w:rFonts w:eastAsia="Times New Roman"/>
              </w:rPr>
            </w:pPr>
            <w:r>
              <w:rPr>
                <w:rFonts w:eastAsia="Times New Roman" w:cs="Arial"/>
                <w:color w:val="000000"/>
                <w:sz w:val="16"/>
                <w:szCs w:val="16"/>
              </w:rPr>
              <w:t>21.916 CR0001 (Rel-16, 'B'): Summary for WI: Enhancement on MIMO for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E65C"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C15D7" w14:textId="77777777" w:rsidR="00061339" w:rsidRDefault="00061339" w:rsidP="002275DB">
            <w:pPr>
              <w:rPr>
                <w:rFonts w:eastAsia="Times New Roman"/>
              </w:rPr>
            </w:pPr>
            <w:r>
              <w:rPr>
                <w:rFonts w:eastAsia="Times New Roman" w:cs="Arial"/>
                <w:color w:val="000000"/>
                <w:sz w:val="16"/>
                <w:szCs w:val="16"/>
              </w:rPr>
              <w:t>21.916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E9857" w14:textId="77777777" w:rsidR="00061339" w:rsidRDefault="00061339" w:rsidP="002275DB">
            <w:pPr>
              <w:rPr>
                <w:rFonts w:eastAsia="Times New Roman"/>
              </w:rPr>
            </w:pPr>
            <w:r>
              <w:rPr>
                <w:rFonts w:eastAsia="Times New Roman" w:cs="Arial"/>
                <w:color w:val="000000"/>
                <w:sz w:val="16"/>
                <w:szCs w:val="16"/>
              </w:rPr>
              <w:t>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74D8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4DFC6"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97236" w14:textId="77777777" w:rsidR="00061339" w:rsidRDefault="00061339" w:rsidP="002275DB">
            <w:pPr>
              <w:rPr>
                <w:rFonts w:eastAsia="Times New Roman"/>
              </w:rPr>
            </w:pPr>
            <w:r>
              <w:rPr>
                <w:rFonts w:eastAsia="Times New Roman" w:cs="Arial"/>
                <w:color w:val="000000"/>
                <w:sz w:val="16"/>
                <w:szCs w:val="16"/>
              </w:rPr>
              <w:t>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F862A"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ADF89" w14:textId="77777777" w:rsidR="00061339" w:rsidRDefault="00061339" w:rsidP="002275DB">
            <w:pPr>
              <w:rPr>
                <w:rFonts w:eastAsia="Times New Roman"/>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E624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D6A5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5E4C0" w14:textId="77777777" w:rsidR="00061339" w:rsidRDefault="00061339" w:rsidP="002275DB">
            <w:pPr>
              <w:rPr>
                <w:rFonts w:eastAsia="Times New Roman"/>
              </w:rPr>
            </w:pPr>
          </w:p>
        </w:tc>
      </w:tr>
      <w:tr w:rsidR="00061339" w14:paraId="73B509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5219F" w14:textId="77777777" w:rsidR="00061339" w:rsidRDefault="00061339" w:rsidP="002275DB">
            <w:pPr>
              <w:rPr>
                <w:rFonts w:eastAsia="Times New Roman"/>
                <w:sz w:val="24"/>
                <w:szCs w:val="24"/>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78F54" w14:textId="77777777" w:rsidR="00061339" w:rsidRDefault="00061339" w:rsidP="002275DB">
            <w:pPr>
              <w:rPr>
                <w:rFonts w:eastAsia="Times New Roman"/>
              </w:rPr>
            </w:pPr>
            <w:r>
              <w:rPr>
                <w:rFonts w:eastAsia="Times New Roman" w:cs="Arial"/>
                <w:color w:val="000000"/>
                <w:sz w:val="16"/>
                <w:szCs w:val="16"/>
              </w:rPr>
              <w:t>S2-211333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256B1"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4A197" w14:textId="77777777" w:rsidR="00061339" w:rsidRDefault="00061339" w:rsidP="002275DB">
            <w:pPr>
              <w:rPr>
                <w:rFonts w:eastAsia="Times New Roman"/>
              </w:rPr>
            </w:pPr>
            <w:r>
              <w:rPr>
                <w:rFonts w:eastAsia="Times New Roman" w:cs="Arial"/>
                <w:color w:val="000000"/>
                <w:sz w:val="16"/>
                <w:szCs w:val="16"/>
              </w:rPr>
              <w:t>21.905 CR0122 (Rel-17, 'F'): Correction of IMC definition for SNPN terminals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7D6CE"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8521B" w14:textId="77777777" w:rsidR="00061339" w:rsidRDefault="00061339" w:rsidP="002275DB">
            <w:pPr>
              <w:rPr>
                <w:rFonts w:eastAsia="Times New Roman"/>
              </w:rPr>
            </w:pPr>
            <w:r>
              <w:rPr>
                <w:rFonts w:eastAsia="Times New Roman" w:cs="Arial"/>
                <w:color w:val="000000"/>
                <w:sz w:val="16"/>
                <w:szCs w:val="16"/>
              </w:rPr>
              <w:t>21.905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2DBA2" w14:textId="77777777" w:rsidR="00061339" w:rsidRDefault="00061339" w:rsidP="002275DB">
            <w:pPr>
              <w:rPr>
                <w:rFonts w:eastAsia="Times New Roman"/>
              </w:rPr>
            </w:pPr>
            <w:r>
              <w:rPr>
                <w:rFonts w:eastAsia="Times New Roman" w:cs="Arial"/>
                <w:color w:val="000000"/>
                <w:sz w:val="16"/>
                <w:szCs w:val="16"/>
              </w:rPr>
              <w:t>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099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291C5"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F14A7"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7F53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79280"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C3002" w14:textId="77777777" w:rsidR="00061339" w:rsidRDefault="00061339" w:rsidP="002275DB">
            <w:pPr>
              <w:rPr>
                <w:rFonts w:eastAsia="Times New Roman"/>
              </w:rPr>
            </w:pPr>
            <w:r>
              <w:rPr>
                <w:rFonts w:eastAsia="Times New Roman" w:cs="Arial"/>
                <w:color w:val="000000"/>
                <w:sz w:val="16"/>
                <w:szCs w:val="16"/>
              </w:rPr>
              <w:t>CC#4: SP-211333r02 was approved. Revised to SP-211630.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AB223" w14:textId="77777777" w:rsidR="00061339" w:rsidRDefault="00061339" w:rsidP="002275D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0DAC1" w14:textId="77777777" w:rsidR="00061339" w:rsidRDefault="00061339" w:rsidP="002275DB">
            <w:pPr>
              <w:rPr>
                <w:rFonts w:eastAsia="Times New Roman"/>
              </w:rPr>
            </w:pPr>
            <w:r>
              <w:rPr>
                <w:rFonts w:eastAsia="Times New Roman" w:cs="Arial"/>
                <w:color w:val="000000"/>
                <w:sz w:val="16"/>
                <w:szCs w:val="16"/>
              </w:rPr>
              <w:t>S2-211630</w:t>
            </w:r>
          </w:p>
        </w:tc>
      </w:tr>
      <w:tr w:rsidR="00061339" w14:paraId="0BB8400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F7ECC" w14:textId="77777777" w:rsidR="00061339" w:rsidRDefault="00061339" w:rsidP="002275DB">
            <w:pPr>
              <w:rPr>
                <w:rFonts w:eastAsia="Times New Roman"/>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FFDCD" w14:textId="77777777" w:rsidR="00061339" w:rsidRDefault="00061339" w:rsidP="002275DB">
            <w:pPr>
              <w:rPr>
                <w:rFonts w:eastAsia="Times New Roman"/>
              </w:rPr>
            </w:pPr>
            <w:r>
              <w:rPr>
                <w:rFonts w:eastAsia="Times New Roman" w:cs="Arial"/>
                <w:color w:val="000000"/>
                <w:sz w:val="16"/>
                <w:szCs w:val="16"/>
              </w:rPr>
              <w:t>S2-211630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862F6"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95EC5" w14:textId="77777777" w:rsidR="00061339" w:rsidRDefault="00061339" w:rsidP="002275DB">
            <w:pPr>
              <w:rPr>
                <w:rFonts w:eastAsia="Times New Roman"/>
              </w:rPr>
            </w:pPr>
            <w:r>
              <w:rPr>
                <w:rFonts w:eastAsia="Times New Roman" w:cs="Arial"/>
                <w:color w:val="000000"/>
                <w:sz w:val="16"/>
                <w:szCs w:val="16"/>
              </w:rPr>
              <w:t>21.905 CR0122R1 (Rel-17, 'F'): Correction of IMC definition for SNPN terminals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57885"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D4EB3" w14:textId="77777777" w:rsidR="00061339" w:rsidRDefault="00061339" w:rsidP="002275DB">
            <w:pPr>
              <w:rPr>
                <w:rFonts w:eastAsia="Times New Roman"/>
              </w:rPr>
            </w:pPr>
            <w:r>
              <w:rPr>
                <w:rFonts w:eastAsia="Times New Roman" w:cs="Arial"/>
                <w:color w:val="000000"/>
                <w:sz w:val="16"/>
                <w:szCs w:val="16"/>
              </w:rPr>
              <w:t>21.905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0EE55" w14:textId="77777777" w:rsidR="00061339" w:rsidRDefault="00061339" w:rsidP="002275DB">
            <w:pPr>
              <w:rPr>
                <w:rFonts w:eastAsia="Times New Roman"/>
              </w:rPr>
            </w:pPr>
            <w:r>
              <w:rPr>
                <w:rFonts w:eastAsia="Times New Roman" w:cs="Arial"/>
                <w:color w:val="000000"/>
                <w:sz w:val="16"/>
                <w:szCs w:val="16"/>
              </w:rPr>
              <w:t>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433C2"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25D24"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BE262"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88BD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9247D"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990BF" w14:textId="77777777" w:rsidR="00061339" w:rsidRDefault="00061339" w:rsidP="002275DB">
            <w:pPr>
              <w:rPr>
                <w:rFonts w:eastAsia="Times New Roman"/>
              </w:rPr>
            </w:pPr>
            <w:r>
              <w:rPr>
                <w:rFonts w:eastAsia="Times New Roman" w:cs="Arial"/>
                <w:color w:val="000000"/>
                <w:sz w:val="16"/>
                <w:szCs w:val="16"/>
              </w:rPr>
              <w:t>Revision of SP-211333r02.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D83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D7B85" w14:textId="77777777" w:rsidR="00061339" w:rsidRDefault="00061339" w:rsidP="002275DB">
            <w:pPr>
              <w:rPr>
                <w:rFonts w:eastAsia="Times New Roman"/>
              </w:rPr>
            </w:pPr>
          </w:p>
        </w:tc>
      </w:tr>
      <w:tr w:rsidR="00061339" w14:paraId="4EDF58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6A64" w14:textId="77777777" w:rsidR="00061339" w:rsidRDefault="00061339" w:rsidP="002275DB">
            <w:pPr>
              <w:rPr>
                <w:rFonts w:eastAsia="Times New Roman"/>
                <w:sz w:val="24"/>
                <w:szCs w:val="24"/>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A4ABE" w14:textId="77777777" w:rsidR="00061339" w:rsidRDefault="00061339" w:rsidP="002275DB">
            <w:pPr>
              <w:rPr>
                <w:rFonts w:eastAsia="Times New Roman"/>
              </w:rPr>
            </w:pPr>
            <w:r>
              <w:rPr>
                <w:rFonts w:eastAsia="Times New Roman" w:cs="Arial"/>
                <w:color w:val="000000"/>
                <w:sz w:val="16"/>
                <w:szCs w:val="16"/>
              </w:rPr>
              <w:t>S2-211535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2566E" w14:textId="77777777" w:rsidR="00061339" w:rsidRDefault="00061339" w:rsidP="002275D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9A05" w14:textId="77777777" w:rsidR="00061339" w:rsidRDefault="00061339" w:rsidP="002275DB">
            <w:pPr>
              <w:rPr>
                <w:rFonts w:eastAsia="Times New Roman"/>
              </w:rPr>
            </w:pPr>
            <w:r>
              <w:rPr>
                <w:rFonts w:eastAsia="Times New Roman" w:cs="Arial"/>
                <w:color w:val="000000"/>
                <w:sz w:val="16"/>
                <w:szCs w:val="16"/>
              </w:rPr>
              <w:t>3GPP Forge CR working Procedures for ASN.1 / XML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3866A"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846C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476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447A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F072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313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F547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93BD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A822C" w14:textId="77777777" w:rsidR="00061339" w:rsidRDefault="00061339" w:rsidP="002275DB">
            <w:pPr>
              <w:rPr>
                <w:rFonts w:eastAsia="Times New Roman"/>
                <w:sz w:val="24"/>
                <w:szCs w:val="24"/>
              </w:rPr>
            </w:pPr>
            <w:r>
              <w:rPr>
                <w:rFonts w:eastAsia="Times New Roman" w:cs="Arial"/>
                <w:color w:val="000000"/>
                <w:sz w:val="16"/>
                <w:szCs w:val="16"/>
              </w:rPr>
              <w:t>CC#4: way of working on ASN.1 / XML in SA3-LI is acceptable to be worked on by SA WG3-LI internall.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0B99D"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D7788" w14:textId="77777777" w:rsidR="00061339" w:rsidRDefault="00061339" w:rsidP="002275DB">
            <w:pPr>
              <w:rPr>
                <w:rFonts w:eastAsia="Times New Roman"/>
              </w:rPr>
            </w:pPr>
          </w:p>
        </w:tc>
      </w:tr>
      <w:tr w:rsidR="00061339" w14:paraId="0F702C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01407" w14:textId="77777777" w:rsidR="00061339" w:rsidRDefault="00061339" w:rsidP="002275DB">
            <w:pPr>
              <w:rPr>
                <w:rFonts w:eastAsia="Times New Roman"/>
                <w:sz w:val="24"/>
                <w:szCs w:val="24"/>
              </w:rPr>
            </w:pPr>
            <w:r>
              <w:rPr>
                <w:rFonts w:eastAsia="Times New Roman" w:cs="Arial"/>
                <w:color w:val="000000"/>
                <w:sz w:val="16"/>
                <w:szCs w:val="16"/>
              </w:rPr>
              <w:t>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D46DB" w14:textId="77777777" w:rsidR="00061339" w:rsidRDefault="00061339" w:rsidP="002275DB">
            <w:pPr>
              <w:rPr>
                <w:rFonts w:eastAsia="Times New Roman"/>
              </w:rPr>
            </w:pPr>
            <w:r>
              <w:rPr>
                <w:rFonts w:eastAsia="Times New Roman" w:cs="Arial"/>
                <w:color w:val="000000"/>
                <w:sz w:val="16"/>
                <w:szCs w:val="16"/>
              </w:rPr>
              <w:t>S2-211577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41221" w14:textId="77777777" w:rsidR="00061339" w:rsidRDefault="00061339" w:rsidP="002275D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85C45" w14:textId="77777777" w:rsidR="00061339" w:rsidRDefault="00061339" w:rsidP="002275DB">
            <w:pPr>
              <w:rPr>
                <w:rFonts w:eastAsia="Times New Roman"/>
              </w:rPr>
            </w:pPr>
            <w:r>
              <w:rPr>
                <w:rFonts w:eastAsia="Times New Roman"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8AC91" w14:textId="77777777" w:rsidR="00061339" w:rsidRDefault="00061339" w:rsidP="002275DB">
            <w:pPr>
              <w:rPr>
                <w:rFonts w:eastAsia="Times New Roman"/>
              </w:rPr>
            </w:pPr>
            <w:r>
              <w:rPr>
                <w:rFonts w:eastAsia="Times New Roman" w:cs="Arial"/>
                <w:color w:val="000000"/>
                <w:sz w:val="16"/>
                <w:szCs w:val="16"/>
              </w:rPr>
              <w:t>MCC Director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106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37A2E" w14:textId="77777777" w:rsidR="00061339" w:rsidRDefault="00061339" w:rsidP="002275D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3068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D94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C373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FBB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CD1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8CE26" w14:textId="77777777" w:rsidR="00061339" w:rsidRDefault="00061339" w:rsidP="002275D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98130" w14:textId="77777777" w:rsidR="00061339" w:rsidRDefault="00061339" w:rsidP="002275D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DF22B" w14:textId="77777777" w:rsidR="00061339" w:rsidRDefault="00061339" w:rsidP="002275DB">
            <w:pPr>
              <w:rPr>
                <w:rFonts w:eastAsia="Times New Roman"/>
              </w:rPr>
            </w:pPr>
          </w:p>
        </w:tc>
      </w:tr>
    </w:tbl>
    <w:p w14:paraId="5D63F130" w14:textId="77777777" w:rsidR="00061339" w:rsidRDefault="00061339" w:rsidP="00061339">
      <w:pPr>
        <w:divId w:val="398745793"/>
        <w:rPr>
          <w:rFonts w:eastAsia="Times New Roman"/>
          <w:sz w:val="24"/>
          <w:szCs w:val="24"/>
        </w:rPr>
      </w:pPr>
      <w:r>
        <w:rPr>
          <w:rFonts w:eastAsia="Times New Roman"/>
        </w:rPr>
        <w:br/>
        <w:t>408 Entries</w:t>
      </w:r>
    </w:p>
    <w:p w14:paraId="7EC179B7" w14:textId="77777777" w:rsidR="00061339" w:rsidRDefault="00061339">
      <w:pPr>
        <w:tabs>
          <w:tab w:val="clear" w:pos="567"/>
          <w:tab w:val="clear" w:pos="851"/>
          <w:tab w:val="clear" w:pos="1134"/>
          <w:tab w:val="clear" w:pos="1418"/>
          <w:tab w:val="clear" w:pos="1701"/>
        </w:tabs>
        <w:spacing w:after="0"/>
        <w:rPr>
          <w:rFonts w:cs="Arial"/>
          <w:b/>
          <w:bCs/>
          <w:color w:val="000000"/>
          <w:sz w:val="32"/>
          <w:szCs w:val="32"/>
        </w:rPr>
      </w:pPr>
      <w:r>
        <w:rPr>
          <w:rFonts w:cs="Arial"/>
          <w:b/>
          <w:bCs/>
          <w:color w:val="000000"/>
          <w:sz w:val="32"/>
          <w:szCs w:val="32"/>
        </w:rPr>
        <w:br w:type="page"/>
      </w:r>
    </w:p>
    <w:p w14:paraId="5E2897C0" w14:textId="1DFB52CD" w:rsidR="00061339" w:rsidRDefault="00061339" w:rsidP="00061339">
      <w:pPr>
        <w:pStyle w:val="Heading9"/>
        <w:divId w:val="398745793"/>
        <w:rPr>
          <w:rFonts w:eastAsiaTheme="minorEastAsia"/>
        </w:rPr>
      </w:pPr>
      <w:bookmarkStart w:id="284" w:name="_Toc97638981"/>
      <w:bookmarkStart w:id="285" w:name="_Toc97639465"/>
      <w:r>
        <w:lastRenderedPageBreak/>
        <w:t>Annex C</w:t>
      </w:r>
      <w:r>
        <w:tab/>
      </w:r>
      <w:r>
        <w:t>List of attendees</w:t>
      </w:r>
      <w:bookmarkEnd w:id="284"/>
      <w:bookmarkEnd w:id="285"/>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05"/>
        <w:gridCol w:w="2754"/>
        <w:gridCol w:w="2305"/>
        <w:gridCol w:w="5153"/>
        <w:gridCol w:w="1146"/>
        <w:gridCol w:w="2737"/>
      </w:tblGrid>
      <w:tr w:rsidR="00061339" w14:paraId="0F57B9A4"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6528E5E"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82CA263" w14:textId="77777777" w:rsidR="00061339" w:rsidRDefault="00061339" w:rsidP="002275DB">
            <w:pPr>
              <w:rPr>
                <w:rFonts w:eastAsia="Times New Roman"/>
              </w:rPr>
            </w:pPr>
            <w:r>
              <w:rPr>
                <w:rFonts w:eastAsia="Times New Roman" w:cs="Arial"/>
                <w:color w:val="000000"/>
                <w:sz w:val="16"/>
                <w:szCs w:val="16"/>
              </w:rPr>
              <w:t>Family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35E7B92" w14:textId="77777777" w:rsidR="00061339" w:rsidRDefault="00061339" w:rsidP="002275DB">
            <w:pPr>
              <w:rPr>
                <w:rFonts w:eastAsia="Times New Roman"/>
              </w:rPr>
            </w:pPr>
            <w:r>
              <w:rPr>
                <w:rFonts w:eastAsia="Times New Roman" w:cs="Arial"/>
                <w:color w:val="000000"/>
                <w:sz w:val="16"/>
                <w:szCs w:val="16"/>
              </w:rPr>
              <w:t>Given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B74E14" w14:textId="77777777" w:rsidR="00061339" w:rsidRDefault="00061339" w:rsidP="002275DB">
            <w:pPr>
              <w:rPr>
                <w:rFonts w:eastAsia="Times New Roman"/>
              </w:rPr>
            </w:pPr>
            <w:r>
              <w:rPr>
                <w:rFonts w:eastAsia="Times New Roman" w:cs="Arial"/>
                <w:color w:val="000000"/>
                <w:sz w:val="16"/>
                <w:szCs w:val="16"/>
              </w:rP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53B3E63" w14:textId="77777777" w:rsidR="00061339" w:rsidRDefault="00061339" w:rsidP="002275DB">
            <w:pPr>
              <w:rPr>
                <w:rFonts w:eastAsia="Times New Roman"/>
              </w:rPr>
            </w:pPr>
            <w:r>
              <w:rPr>
                <w:rFonts w:eastAsia="Times New Roman" w:cs="Arial"/>
                <w:color w:val="000000"/>
                <w:sz w:val="16"/>
                <w:szCs w:val="16"/>
              </w:rPr>
              <w:t>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D5562D" w14:textId="77777777" w:rsidR="00061339" w:rsidRDefault="00061339" w:rsidP="002275DB">
            <w:pPr>
              <w:rPr>
                <w:rFonts w:eastAsia="Times New Roman"/>
              </w:rPr>
            </w:pPr>
            <w:r>
              <w:rPr>
                <w:rFonts w:eastAsia="Times New Roman" w:cs="Arial"/>
                <w:color w:val="000000"/>
                <w:sz w:val="16"/>
                <w:szCs w:val="16"/>
              </w:rPr>
              <w:t>Membership Status</w:t>
            </w:r>
          </w:p>
        </w:tc>
      </w:tr>
      <w:tr w:rsidR="00061339" w14:paraId="48EC13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9926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19038" w14:textId="77777777" w:rsidR="00061339" w:rsidRDefault="00061339" w:rsidP="002275DB">
            <w:pPr>
              <w:rPr>
                <w:rFonts w:eastAsia="Times New Roman"/>
              </w:rPr>
            </w:pPr>
            <w:r>
              <w:rPr>
                <w:rFonts w:eastAsia="Times New Roman" w:cs="Arial"/>
                <w:color w:val="000000"/>
                <w:sz w:val="16"/>
                <w:szCs w:val="16"/>
              </w:rPr>
              <w:t>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68D49" w14:textId="77777777" w:rsidR="00061339" w:rsidRDefault="00061339" w:rsidP="002275DB">
            <w:pPr>
              <w:rPr>
                <w:rFonts w:eastAsia="Times New Roman"/>
              </w:rPr>
            </w:pPr>
            <w:r>
              <w:rPr>
                <w:rFonts w:eastAsia="Times New Roman" w:cs="Arial"/>
                <w:color w:val="000000"/>
                <w:sz w:val="16"/>
                <w:szCs w:val="16"/>
              </w:rPr>
              <w:t>Johannes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F44B" w14:textId="77777777" w:rsidR="00061339" w:rsidRDefault="00061339" w:rsidP="002275DB">
            <w:pPr>
              <w:rPr>
                <w:rFonts w:eastAsia="Times New Roman"/>
              </w:rPr>
            </w:pPr>
            <w:r>
              <w:rPr>
                <w:rFonts w:eastAsia="Times New Roman"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6EC1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BF828" w14:textId="77777777" w:rsidR="00061339" w:rsidRDefault="00061339" w:rsidP="002275DB">
            <w:pPr>
              <w:rPr>
                <w:rFonts w:eastAsia="Times New Roman"/>
              </w:rPr>
            </w:pPr>
            <w:r>
              <w:rPr>
                <w:rFonts w:eastAsia="Times New Roman" w:cs="Arial"/>
                <w:color w:val="000000"/>
                <w:sz w:val="16"/>
                <w:szCs w:val="16"/>
              </w:rPr>
              <w:t>3GPPMEMBER</w:t>
            </w:r>
          </w:p>
        </w:tc>
      </w:tr>
      <w:tr w:rsidR="00061339" w14:paraId="2DE9F1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5618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B6930" w14:textId="77777777" w:rsidR="00061339" w:rsidRDefault="00061339" w:rsidP="002275DB">
            <w:pPr>
              <w:rPr>
                <w:rFonts w:eastAsia="Times New Roman"/>
              </w:rPr>
            </w:pPr>
            <w:r>
              <w:rPr>
                <w:rFonts w:eastAsia="Times New Roman" w:cs="Arial"/>
                <w:color w:val="000000"/>
                <w:sz w:val="16"/>
                <w:szCs w:val="16"/>
              </w:rPr>
              <w:t>Adema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F148E" w14:textId="77777777" w:rsidR="00061339" w:rsidRDefault="00061339" w:rsidP="002275DB">
            <w:pPr>
              <w:rPr>
                <w:rFonts w:eastAsia="Times New Roman"/>
              </w:rPr>
            </w:pPr>
            <w:r>
              <w:rPr>
                <w:rFonts w:eastAsia="Times New Roman" w:cs="Arial"/>
                <w:color w:val="000000"/>
                <w:sz w:val="16"/>
                <w:szCs w:val="16"/>
              </w:rPr>
              <w:t>Jos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45551" w14:textId="77777777" w:rsidR="00061339" w:rsidRDefault="00061339" w:rsidP="002275DB">
            <w:pPr>
              <w:rPr>
                <w:rFonts w:eastAsia="Times New Roman"/>
              </w:rPr>
            </w:pPr>
            <w:r>
              <w:rPr>
                <w:rFonts w:eastAsia="Times New Roman"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9DF9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2F627" w14:textId="77777777" w:rsidR="00061339" w:rsidRDefault="00061339" w:rsidP="002275DB">
            <w:pPr>
              <w:rPr>
                <w:rFonts w:eastAsia="Times New Roman"/>
              </w:rPr>
            </w:pPr>
            <w:r>
              <w:rPr>
                <w:rFonts w:eastAsia="Times New Roman" w:cs="Arial"/>
                <w:color w:val="000000"/>
                <w:sz w:val="16"/>
                <w:szCs w:val="16"/>
              </w:rPr>
              <w:t>3GPPMEMBER</w:t>
            </w:r>
          </w:p>
        </w:tc>
      </w:tr>
      <w:tr w:rsidR="00061339" w14:paraId="697D57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A636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50147" w14:textId="77777777" w:rsidR="00061339" w:rsidRDefault="00061339" w:rsidP="002275DB">
            <w:pPr>
              <w:rPr>
                <w:rFonts w:eastAsia="Times New Roman"/>
              </w:rPr>
            </w:pPr>
            <w:r>
              <w:rPr>
                <w:rFonts w:eastAsia="Times New Roman" w:cs="Arial"/>
                <w:color w:val="000000"/>
                <w:sz w:val="16"/>
                <w:szCs w:val="16"/>
              </w:rPr>
              <w:t>Agbede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EA883" w14:textId="77777777" w:rsidR="00061339" w:rsidRDefault="00061339" w:rsidP="002275DB">
            <w:pPr>
              <w:rPr>
                <w:rFonts w:eastAsia="Times New Roman"/>
              </w:rPr>
            </w:pPr>
            <w:r>
              <w:rPr>
                <w:rFonts w:eastAsia="Times New Roman" w:cs="Arial"/>
                <w:color w:val="000000"/>
                <w:sz w:val="16"/>
                <w:szCs w:val="16"/>
              </w:rPr>
              <w:t>Afolabi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3580B" w14:textId="77777777" w:rsidR="00061339" w:rsidRDefault="00061339" w:rsidP="002275DB">
            <w:pPr>
              <w:rPr>
                <w:rFonts w:eastAsia="Times New Roman"/>
              </w:rPr>
            </w:pPr>
            <w:r>
              <w:rPr>
                <w:rFonts w:eastAsia="Times New Roman"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58F8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F758C" w14:textId="77777777" w:rsidR="00061339" w:rsidRDefault="00061339" w:rsidP="002275DB">
            <w:pPr>
              <w:rPr>
                <w:rFonts w:eastAsia="Times New Roman"/>
              </w:rPr>
            </w:pPr>
            <w:r>
              <w:rPr>
                <w:rFonts w:eastAsia="Times New Roman" w:cs="Arial"/>
                <w:color w:val="000000"/>
                <w:sz w:val="16"/>
                <w:szCs w:val="16"/>
              </w:rPr>
              <w:t>3GPPMEMBER</w:t>
            </w:r>
          </w:p>
        </w:tc>
      </w:tr>
      <w:tr w:rsidR="00061339" w14:paraId="26834E7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CC2D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1704" w14:textId="77777777" w:rsidR="00061339" w:rsidRDefault="00061339" w:rsidP="002275DB">
            <w:pPr>
              <w:rPr>
                <w:rFonts w:eastAsia="Times New Roman"/>
              </w:rPr>
            </w:pPr>
            <w:r>
              <w:rPr>
                <w:rFonts w:eastAsia="Times New Roman" w:cs="Arial"/>
                <w:color w:val="000000"/>
                <w:sz w:val="16"/>
                <w:szCs w:val="16"/>
              </w:rP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BA48F" w14:textId="77777777" w:rsidR="00061339" w:rsidRDefault="00061339" w:rsidP="002275DB">
            <w:pPr>
              <w:rPr>
                <w:rFonts w:eastAsia="Times New Roman"/>
              </w:rPr>
            </w:pPr>
            <w:r>
              <w:rPr>
                <w:rFonts w:eastAsia="Times New Roman" w:cs="Arial"/>
                <w:color w:val="000000"/>
                <w:sz w:val="16"/>
                <w:szCs w:val="16"/>
              </w:rPr>
              <w:t>Saad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4CCF5" w14:textId="77777777" w:rsidR="00061339" w:rsidRDefault="00061339" w:rsidP="002275DB">
            <w:pPr>
              <w:rPr>
                <w:rFonts w:eastAsia="Times New Roman"/>
              </w:rPr>
            </w:pPr>
            <w:r>
              <w:rPr>
                <w:rFonts w:eastAsia="Times New Roman" w:cs="Arial"/>
                <w:color w:val="000000"/>
                <w:sz w:val="16"/>
                <w:szCs w:val="16"/>
              </w:rP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77FA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95A21" w14:textId="77777777" w:rsidR="00061339" w:rsidRDefault="00061339" w:rsidP="002275DB">
            <w:pPr>
              <w:rPr>
                <w:rFonts w:eastAsia="Times New Roman"/>
              </w:rPr>
            </w:pPr>
            <w:r>
              <w:rPr>
                <w:rFonts w:eastAsia="Times New Roman" w:cs="Arial"/>
                <w:color w:val="000000"/>
                <w:sz w:val="16"/>
                <w:szCs w:val="16"/>
              </w:rPr>
              <w:t>3GPPMEMBER</w:t>
            </w:r>
          </w:p>
        </w:tc>
      </w:tr>
      <w:tr w:rsidR="00061339" w14:paraId="25DB04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6516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E716D" w14:textId="77777777" w:rsidR="00061339" w:rsidRDefault="00061339" w:rsidP="002275DB">
            <w:pPr>
              <w:rPr>
                <w:rFonts w:eastAsia="Times New Roman"/>
              </w:rPr>
            </w:pPr>
            <w:r>
              <w:rPr>
                <w:rFonts w:eastAsia="Times New Roman" w:cs="Arial"/>
                <w:color w:val="000000"/>
                <w:sz w:val="16"/>
                <w:szCs w:val="16"/>
              </w:rP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25097" w14:textId="77777777" w:rsidR="00061339" w:rsidRDefault="00061339" w:rsidP="002275DB">
            <w:pPr>
              <w:rPr>
                <w:rFonts w:eastAsia="Times New Roman"/>
              </w:rPr>
            </w:pPr>
            <w:r>
              <w:rPr>
                <w:rFonts w:eastAsia="Times New Roman" w:cs="Arial"/>
                <w:color w:val="000000"/>
                <w:sz w:val="16"/>
                <w:szCs w:val="16"/>
              </w:rPr>
              <w:t>Toaha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AA393" w14:textId="77777777" w:rsidR="00061339" w:rsidRDefault="00061339" w:rsidP="002275DB">
            <w:pPr>
              <w:rPr>
                <w:rFonts w:eastAsia="Times New Roman"/>
              </w:rPr>
            </w:pPr>
            <w:r>
              <w:rPr>
                <w:rFonts w:eastAsia="Times New Roman" w:cs="Arial"/>
                <w:color w:val="000000"/>
                <w:sz w:val="16"/>
                <w:szCs w:val="16"/>
              </w:rP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1F56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03055" w14:textId="77777777" w:rsidR="00061339" w:rsidRDefault="00061339" w:rsidP="002275DB">
            <w:pPr>
              <w:rPr>
                <w:rFonts w:eastAsia="Times New Roman"/>
              </w:rPr>
            </w:pPr>
            <w:r>
              <w:rPr>
                <w:rFonts w:eastAsia="Times New Roman" w:cs="Arial"/>
                <w:color w:val="000000"/>
                <w:sz w:val="16"/>
                <w:szCs w:val="16"/>
              </w:rPr>
              <w:t>3GPPMEMBER</w:t>
            </w:r>
          </w:p>
        </w:tc>
      </w:tr>
      <w:tr w:rsidR="00061339" w14:paraId="491491E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4768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3D8BC" w14:textId="77777777" w:rsidR="00061339" w:rsidRDefault="00061339" w:rsidP="002275DB">
            <w:pPr>
              <w:rPr>
                <w:rFonts w:eastAsia="Times New Roman"/>
              </w:rPr>
            </w:pPr>
            <w:r>
              <w:rPr>
                <w:rFonts w:eastAsia="Times New Roman" w:cs="Arial"/>
                <w:color w:val="000000"/>
                <w:sz w:val="16"/>
                <w:szCs w:val="16"/>
              </w:rPr>
              <w:t>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E66E8" w14:textId="77777777" w:rsidR="00061339" w:rsidRDefault="00061339" w:rsidP="002275DB">
            <w:pPr>
              <w:rPr>
                <w:rFonts w:eastAsia="Times New Roman"/>
              </w:rPr>
            </w:pPr>
            <w:r>
              <w:rPr>
                <w:rFonts w:eastAsia="Times New Roman" w:cs="Arial"/>
                <w:color w:val="000000"/>
                <w:sz w:val="16"/>
                <w:szCs w:val="16"/>
              </w:rPr>
              <w:t>Irfan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EBE7A" w14:textId="77777777" w:rsidR="00061339" w:rsidRDefault="00061339" w:rsidP="002275DB">
            <w:pPr>
              <w:rPr>
                <w:rFonts w:eastAsia="Times New Roman"/>
              </w:rPr>
            </w:pPr>
            <w:r>
              <w:rPr>
                <w:rFonts w:eastAsia="Times New Roman" w:cs="Arial"/>
                <w:color w:val="000000"/>
                <w:sz w:val="16"/>
                <w:szCs w:val="16"/>
              </w:rPr>
              <w:t>Cisco Systems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E334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0EB6E" w14:textId="77777777" w:rsidR="00061339" w:rsidRDefault="00061339" w:rsidP="002275DB">
            <w:pPr>
              <w:rPr>
                <w:rFonts w:eastAsia="Times New Roman"/>
              </w:rPr>
            </w:pPr>
            <w:r>
              <w:rPr>
                <w:rFonts w:eastAsia="Times New Roman" w:cs="Arial"/>
                <w:color w:val="000000"/>
                <w:sz w:val="16"/>
                <w:szCs w:val="16"/>
              </w:rPr>
              <w:t>3GPPMEMBER</w:t>
            </w:r>
          </w:p>
        </w:tc>
      </w:tr>
      <w:tr w:rsidR="00061339" w14:paraId="55657F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D6A6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819C9" w14:textId="77777777" w:rsidR="00061339" w:rsidRDefault="00061339" w:rsidP="002275DB">
            <w:pPr>
              <w:rPr>
                <w:rFonts w:eastAsia="Times New Roman"/>
              </w:rPr>
            </w:pPr>
            <w:r>
              <w:rPr>
                <w:rFonts w:eastAsia="Times New Roman" w:cs="Arial"/>
                <w:color w:val="000000"/>
                <w:sz w:val="16"/>
                <w:szCs w:val="16"/>
              </w:rPr>
              <w:t>Amogh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1ED1E" w14:textId="77777777" w:rsidR="00061339" w:rsidRDefault="00061339" w:rsidP="002275DB">
            <w:pPr>
              <w:rPr>
                <w:rFonts w:eastAsia="Times New Roman"/>
              </w:rPr>
            </w:pPr>
            <w:r>
              <w:rPr>
                <w:rFonts w:eastAsia="Times New Roman" w:cs="Arial"/>
                <w:color w:val="000000"/>
                <w:sz w:val="16"/>
                <w:szCs w:val="16"/>
              </w:rPr>
              <w:t>Niranth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25B1C" w14:textId="77777777" w:rsidR="00061339" w:rsidRDefault="00061339" w:rsidP="002275DB">
            <w:pPr>
              <w:rPr>
                <w:rFonts w:eastAsia="Times New Roman"/>
              </w:rPr>
            </w:pPr>
            <w:r>
              <w:rPr>
                <w:rFonts w:eastAsia="Times New Roman" w:cs="Arial"/>
                <w:color w:val="000000"/>
                <w:sz w:val="16"/>
                <w:szCs w:val="16"/>
              </w:rPr>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E1863"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A7849" w14:textId="77777777" w:rsidR="00061339" w:rsidRDefault="00061339" w:rsidP="002275DB">
            <w:pPr>
              <w:rPr>
                <w:rFonts w:eastAsia="Times New Roman"/>
              </w:rPr>
            </w:pPr>
            <w:r>
              <w:rPr>
                <w:rFonts w:eastAsia="Times New Roman" w:cs="Arial"/>
                <w:color w:val="000000"/>
                <w:sz w:val="16"/>
                <w:szCs w:val="16"/>
              </w:rPr>
              <w:t>3GPPMEMBER</w:t>
            </w:r>
          </w:p>
        </w:tc>
      </w:tr>
      <w:tr w:rsidR="00061339" w14:paraId="5B0F58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8239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91F3B" w14:textId="77777777" w:rsidR="00061339" w:rsidRDefault="00061339" w:rsidP="002275DB">
            <w:pPr>
              <w:rPr>
                <w:rFonts w:eastAsia="Times New Roman"/>
              </w:rPr>
            </w:pPr>
            <w:r>
              <w:rPr>
                <w:rFonts w:eastAsia="Times New Roman" w:cs="Arial"/>
                <w:color w:val="000000"/>
                <w:sz w:val="16"/>
                <w:szCs w:val="16"/>
              </w:rPr>
              <w:t>Aoyagi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0050F" w14:textId="77777777" w:rsidR="00061339" w:rsidRDefault="00061339" w:rsidP="002275DB">
            <w:pPr>
              <w:rPr>
                <w:rFonts w:eastAsia="Times New Roman"/>
              </w:rPr>
            </w:pPr>
            <w:r>
              <w:rPr>
                <w:rFonts w:eastAsia="Times New Roman" w:cs="Arial"/>
                <w:color w:val="000000"/>
                <w:sz w:val="16"/>
                <w:szCs w:val="16"/>
              </w:rPr>
              <w:t>Kenichiro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ED622" w14:textId="77777777" w:rsidR="00061339" w:rsidRDefault="00061339" w:rsidP="002275DB">
            <w:pPr>
              <w:rPr>
                <w:rFonts w:eastAsia="Times New Roman"/>
              </w:rPr>
            </w:pPr>
            <w:r>
              <w:rPr>
                <w:rFonts w:eastAsia="Times New Roman" w:cs="Arial"/>
                <w:color w:val="000000"/>
                <w:sz w:val="16"/>
                <w:szCs w:val="16"/>
              </w:rPr>
              <w:t>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AD57"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BDE62" w14:textId="77777777" w:rsidR="00061339" w:rsidRDefault="00061339" w:rsidP="002275DB">
            <w:pPr>
              <w:rPr>
                <w:rFonts w:eastAsia="Times New Roman"/>
              </w:rPr>
            </w:pPr>
            <w:r>
              <w:rPr>
                <w:rFonts w:eastAsia="Times New Roman" w:cs="Arial"/>
                <w:color w:val="000000"/>
                <w:sz w:val="16"/>
                <w:szCs w:val="16"/>
              </w:rPr>
              <w:t>3GPPMEMBER</w:t>
            </w:r>
          </w:p>
        </w:tc>
      </w:tr>
      <w:tr w:rsidR="00061339" w14:paraId="0937896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0CE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3C58D" w14:textId="77777777" w:rsidR="00061339" w:rsidRDefault="00061339" w:rsidP="002275DB">
            <w:pPr>
              <w:rPr>
                <w:rFonts w:eastAsia="Times New Roman"/>
              </w:rPr>
            </w:pPr>
            <w:r>
              <w:rPr>
                <w:rFonts w:eastAsia="Times New Roman" w:cs="Arial"/>
                <w:color w:val="000000"/>
                <w:sz w:val="16"/>
                <w:szCs w:val="16"/>
              </w:rPr>
              <w:t>Aravindakshan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E89F6" w14:textId="77777777" w:rsidR="00061339" w:rsidRDefault="00061339" w:rsidP="002275DB">
            <w:pPr>
              <w:rPr>
                <w:rFonts w:eastAsia="Times New Roman"/>
              </w:rPr>
            </w:pPr>
            <w:r>
              <w:rPr>
                <w:rFonts w:eastAsia="Times New Roman" w:cs="Arial"/>
                <w:color w:val="000000"/>
                <w:sz w:val="16"/>
                <w:szCs w:val="16"/>
              </w:rPr>
              <w:t>Jishnu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F971C" w14:textId="77777777" w:rsidR="00061339" w:rsidRDefault="00061339" w:rsidP="002275DB">
            <w:pPr>
              <w:rPr>
                <w:rFonts w:eastAsia="Times New Roman"/>
              </w:rPr>
            </w:pPr>
            <w:r>
              <w:rPr>
                <w:rFonts w:eastAsia="Times New Roman" w:cs="Arial"/>
                <w:color w:val="000000"/>
                <w:sz w:val="16"/>
                <w:szCs w:val="16"/>
              </w:rPr>
              <w:t>Tejas Networks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C080"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9B23C" w14:textId="77777777" w:rsidR="00061339" w:rsidRDefault="00061339" w:rsidP="002275DB">
            <w:pPr>
              <w:rPr>
                <w:rFonts w:eastAsia="Times New Roman"/>
              </w:rPr>
            </w:pPr>
            <w:r>
              <w:rPr>
                <w:rFonts w:eastAsia="Times New Roman" w:cs="Arial"/>
                <w:color w:val="000000"/>
                <w:sz w:val="16"/>
                <w:szCs w:val="16"/>
              </w:rPr>
              <w:t>3GPPMEMBER</w:t>
            </w:r>
          </w:p>
        </w:tc>
      </w:tr>
      <w:tr w:rsidR="00061339" w14:paraId="27631C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00E70"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6B17C" w14:textId="77777777" w:rsidR="00061339" w:rsidRDefault="00061339" w:rsidP="002275DB">
            <w:pPr>
              <w:rPr>
                <w:rFonts w:eastAsia="Times New Roman"/>
              </w:rPr>
            </w:pPr>
            <w:r>
              <w:rPr>
                <w:rFonts w:eastAsia="Times New Roman" w:cs="Arial"/>
                <w:color w:val="000000"/>
                <w:sz w:val="16"/>
                <w:szCs w:val="16"/>
              </w:rPr>
              <w:t>Arora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3B0DF" w14:textId="77777777" w:rsidR="00061339" w:rsidRDefault="00061339" w:rsidP="002275DB">
            <w:pPr>
              <w:rPr>
                <w:rFonts w:eastAsia="Times New Roman"/>
              </w:rPr>
            </w:pPr>
            <w:r>
              <w:rPr>
                <w:rFonts w:eastAsia="Times New Roman" w:cs="Arial"/>
                <w:color w:val="000000"/>
                <w:sz w:val="16"/>
                <w:szCs w:val="16"/>
              </w:rPr>
              <w:t>Akansha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53825"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DB2E"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03160" w14:textId="77777777" w:rsidR="00061339" w:rsidRDefault="00061339" w:rsidP="002275DB">
            <w:pPr>
              <w:rPr>
                <w:rFonts w:eastAsia="Times New Roman"/>
              </w:rPr>
            </w:pPr>
            <w:r>
              <w:rPr>
                <w:rFonts w:eastAsia="Times New Roman" w:cs="Arial"/>
                <w:color w:val="000000"/>
                <w:sz w:val="16"/>
                <w:szCs w:val="16"/>
              </w:rPr>
              <w:t>3GPPORG_REP</w:t>
            </w:r>
          </w:p>
        </w:tc>
      </w:tr>
      <w:tr w:rsidR="00061339" w14:paraId="67EDFE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A02B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61B1D" w14:textId="77777777" w:rsidR="00061339" w:rsidRDefault="00061339" w:rsidP="002275DB">
            <w:pPr>
              <w:rPr>
                <w:rFonts w:eastAsia="Times New Roman"/>
              </w:rPr>
            </w:pPr>
            <w:r>
              <w:rPr>
                <w:rFonts w:eastAsia="Times New Roman" w:cs="Arial"/>
                <w:color w:val="000000"/>
                <w:sz w:val="16"/>
                <w:szCs w:val="16"/>
              </w:rPr>
              <w:t>Askerup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B0711" w14:textId="77777777" w:rsidR="00061339" w:rsidRDefault="00061339" w:rsidP="002275DB">
            <w:pPr>
              <w:rPr>
                <w:rFonts w:eastAsia="Times New Roman"/>
              </w:rPr>
            </w:pPr>
            <w:r>
              <w:rPr>
                <w:rFonts w:eastAsia="Times New Roman" w:cs="Arial"/>
                <w:color w:val="000000"/>
                <w:sz w:val="16"/>
                <w:szCs w:val="16"/>
              </w:rPr>
              <w:t>Anders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07B7" w14:textId="77777777" w:rsidR="00061339" w:rsidRDefault="00061339" w:rsidP="002275DB">
            <w:pPr>
              <w:rPr>
                <w:rFonts w:eastAsia="Times New Roman"/>
              </w:rPr>
            </w:pPr>
            <w:r>
              <w:rPr>
                <w:rFonts w:eastAsia="Times New Roman" w:cs="Arial"/>
                <w:color w:val="000000"/>
                <w:sz w:val="16"/>
                <w:szCs w:val="16"/>
              </w:rPr>
              <w:t>Hewlett-Packard Enterprise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F0F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F11E4" w14:textId="77777777" w:rsidR="00061339" w:rsidRDefault="00061339" w:rsidP="002275DB">
            <w:pPr>
              <w:rPr>
                <w:rFonts w:eastAsia="Times New Roman"/>
              </w:rPr>
            </w:pPr>
            <w:r>
              <w:rPr>
                <w:rFonts w:eastAsia="Times New Roman" w:cs="Arial"/>
                <w:color w:val="000000"/>
                <w:sz w:val="16"/>
                <w:szCs w:val="16"/>
              </w:rPr>
              <w:t>3GPPMEMBER</w:t>
            </w:r>
          </w:p>
        </w:tc>
      </w:tr>
      <w:tr w:rsidR="00061339" w14:paraId="602D4A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A97C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D365C" w14:textId="77777777" w:rsidR="00061339" w:rsidRDefault="00061339" w:rsidP="002275DB">
            <w:pPr>
              <w:rPr>
                <w:rFonts w:eastAsia="Times New Roman"/>
              </w:rPr>
            </w:pPr>
            <w:r>
              <w:rPr>
                <w:rFonts w:eastAsia="Times New Roman" w:cs="Arial"/>
                <w:color w:val="000000"/>
                <w:sz w:val="16"/>
                <w:szCs w:val="16"/>
              </w:rPr>
              <w:t>audebert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B4071" w14:textId="77777777" w:rsidR="00061339" w:rsidRDefault="00061339" w:rsidP="002275DB">
            <w:pPr>
              <w:rPr>
                <w:rFonts w:eastAsia="Times New Roman"/>
              </w:rPr>
            </w:pPr>
            <w:r>
              <w:rPr>
                <w:rFonts w:eastAsia="Times New Roman" w:cs="Arial"/>
                <w:color w:val="000000"/>
                <w:sz w:val="16"/>
                <w:szCs w:val="16"/>
              </w:rPr>
              <w:t>vincent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3DA70" w14:textId="77777777" w:rsidR="00061339" w:rsidRDefault="00061339" w:rsidP="002275DB">
            <w:pPr>
              <w:rPr>
                <w:rFonts w:eastAsia="Times New Roman"/>
              </w:rPr>
            </w:pPr>
            <w:r>
              <w:rPr>
                <w:rFonts w:eastAsia="Times New Roman" w:cs="Arial"/>
                <w:color w:val="000000"/>
                <w:sz w:val="16"/>
                <w:szCs w:val="16"/>
              </w:rPr>
              <w:t>EDF Recherche et Développement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FB4A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367AE" w14:textId="77777777" w:rsidR="00061339" w:rsidRDefault="00061339" w:rsidP="002275DB">
            <w:pPr>
              <w:rPr>
                <w:rFonts w:eastAsia="Times New Roman"/>
              </w:rPr>
            </w:pPr>
            <w:r>
              <w:rPr>
                <w:rFonts w:eastAsia="Times New Roman" w:cs="Arial"/>
                <w:color w:val="000000"/>
                <w:sz w:val="16"/>
                <w:szCs w:val="16"/>
              </w:rPr>
              <w:t>3GPPMEMBER</w:t>
            </w:r>
          </w:p>
        </w:tc>
      </w:tr>
      <w:tr w:rsidR="00061339" w14:paraId="20B286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9B410"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D9616" w14:textId="77777777" w:rsidR="00061339" w:rsidRDefault="00061339" w:rsidP="002275DB">
            <w:pPr>
              <w:rPr>
                <w:rFonts w:eastAsia="Times New Roman"/>
              </w:rPr>
            </w:pPr>
            <w:r>
              <w:rPr>
                <w:rFonts w:eastAsia="Times New Roman" w:cs="Arial"/>
                <w:color w:val="000000"/>
                <w:sz w:val="16"/>
                <w:szCs w:val="16"/>
              </w:rPr>
              <w:t>Baboescu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3C6BF" w14:textId="77777777" w:rsidR="00061339" w:rsidRDefault="00061339" w:rsidP="002275DB">
            <w:pPr>
              <w:rPr>
                <w:rFonts w:eastAsia="Times New Roman"/>
              </w:rPr>
            </w:pPr>
            <w:r>
              <w:rPr>
                <w:rFonts w:eastAsia="Times New Roman" w:cs="Arial"/>
                <w:color w:val="000000"/>
                <w:sz w:val="16"/>
                <w:szCs w:val="16"/>
              </w:rPr>
              <w:t>Florin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C77DC" w14:textId="77777777" w:rsidR="00061339" w:rsidRDefault="00061339" w:rsidP="002275DB">
            <w:pPr>
              <w:rPr>
                <w:rFonts w:eastAsia="Times New Roman"/>
              </w:rPr>
            </w:pPr>
            <w:r>
              <w:rPr>
                <w:rFonts w:eastAsia="Times New Roman" w:cs="Arial"/>
                <w:color w:val="000000"/>
                <w:sz w:val="16"/>
                <w:szCs w:val="16"/>
              </w:rPr>
              <w:t>BROADCOM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F111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01F02" w14:textId="77777777" w:rsidR="00061339" w:rsidRDefault="00061339" w:rsidP="002275DB">
            <w:pPr>
              <w:rPr>
                <w:rFonts w:eastAsia="Times New Roman"/>
              </w:rPr>
            </w:pPr>
            <w:r>
              <w:rPr>
                <w:rFonts w:eastAsia="Times New Roman" w:cs="Arial"/>
                <w:color w:val="000000"/>
                <w:sz w:val="16"/>
                <w:szCs w:val="16"/>
              </w:rPr>
              <w:t>3GPPMEMBER</w:t>
            </w:r>
          </w:p>
        </w:tc>
      </w:tr>
      <w:tr w:rsidR="00061339" w14:paraId="680B6A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3FF3E"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3DA2B" w14:textId="77777777" w:rsidR="00061339" w:rsidRDefault="00061339" w:rsidP="002275DB">
            <w:pPr>
              <w:rPr>
                <w:rFonts w:eastAsia="Times New Roman"/>
              </w:rPr>
            </w:pPr>
            <w:r>
              <w:rPr>
                <w:rFonts w:eastAsia="Times New Roman" w:cs="Arial"/>
                <w:color w:val="000000"/>
                <w:sz w:val="16"/>
                <w:szCs w:val="16"/>
              </w:rPr>
              <w:t>Baniel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58C26" w14:textId="77777777" w:rsidR="00061339" w:rsidRDefault="00061339" w:rsidP="002275DB">
            <w:pPr>
              <w:rPr>
                <w:rFonts w:eastAsia="Times New Roman"/>
              </w:rPr>
            </w:pPr>
            <w:r>
              <w:rPr>
                <w:rFonts w:eastAsia="Times New Roman" w:cs="Arial"/>
                <w:color w:val="000000"/>
                <w:sz w:val="16"/>
                <w:szCs w:val="16"/>
              </w:rPr>
              <w: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E5044" w14:textId="77777777" w:rsidR="00061339" w:rsidRDefault="00061339" w:rsidP="002275DB">
            <w:pPr>
              <w:rPr>
                <w:rFonts w:eastAsia="Times New Roman"/>
              </w:rPr>
            </w:pPr>
            <w:r>
              <w:rPr>
                <w:rFonts w:eastAsia="Times New Roman" w:cs="Arial"/>
                <w:color w:val="000000"/>
                <w:sz w:val="16"/>
                <w:szCs w:val="16"/>
              </w:rPr>
              <w:t>Oracle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A1EF6"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2B08B" w14:textId="77777777" w:rsidR="00061339" w:rsidRDefault="00061339" w:rsidP="002275DB">
            <w:pPr>
              <w:rPr>
                <w:rFonts w:eastAsia="Times New Roman"/>
              </w:rPr>
            </w:pPr>
            <w:r>
              <w:rPr>
                <w:rFonts w:eastAsia="Times New Roman" w:cs="Arial"/>
                <w:color w:val="000000"/>
                <w:sz w:val="16"/>
                <w:szCs w:val="16"/>
              </w:rPr>
              <w:t>3GPPMEMBER</w:t>
            </w:r>
          </w:p>
        </w:tc>
      </w:tr>
      <w:tr w:rsidR="00061339" w14:paraId="472483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3D448"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39796" w14:textId="77777777" w:rsidR="00061339" w:rsidRDefault="00061339" w:rsidP="002275DB">
            <w:pPr>
              <w:rPr>
                <w:rFonts w:eastAsia="Times New Roman"/>
              </w:rPr>
            </w:pPr>
            <w:r>
              <w:rPr>
                <w:rFonts w:eastAsia="Times New Roman" w:cs="Arial"/>
                <w:color w:val="000000"/>
                <w:sz w:val="16"/>
                <w:szCs w:val="16"/>
              </w:rPr>
              <w:t>Bari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B2FA2" w14:textId="77777777" w:rsidR="00061339" w:rsidRDefault="00061339" w:rsidP="002275DB">
            <w:pPr>
              <w:rPr>
                <w:rFonts w:eastAsia="Times New Roman"/>
              </w:rPr>
            </w:pPr>
            <w:r>
              <w:rPr>
                <w:rFonts w:eastAsia="Times New Roman" w:cs="Arial"/>
                <w:color w:val="000000"/>
                <w:sz w:val="16"/>
                <w:szCs w:val="16"/>
              </w:rPr>
              <w:t>Farooq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F2109" w14:textId="77777777" w:rsidR="00061339" w:rsidRDefault="00061339" w:rsidP="002275DB">
            <w:pPr>
              <w:rPr>
                <w:rFonts w:eastAsia="Times New Roman"/>
              </w:rPr>
            </w:pPr>
            <w:r>
              <w:rPr>
                <w:rFonts w:eastAsia="Times New Roman"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1F2D"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FD113" w14:textId="77777777" w:rsidR="00061339" w:rsidRDefault="00061339" w:rsidP="002275DB">
            <w:pPr>
              <w:rPr>
                <w:rFonts w:eastAsia="Times New Roman"/>
              </w:rPr>
            </w:pPr>
            <w:r>
              <w:rPr>
                <w:rFonts w:eastAsia="Times New Roman" w:cs="Arial"/>
                <w:color w:val="000000"/>
                <w:sz w:val="16"/>
                <w:szCs w:val="16"/>
              </w:rPr>
              <w:t>3GPPMEMBER</w:t>
            </w:r>
          </w:p>
        </w:tc>
      </w:tr>
      <w:tr w:rsidR="00061339" w14:paraId="0B36EEE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3E52" w14:textId="77777777" w:rsidR="00061339" w:rsidRDefault="00061339" w:rsidP="002275DB">
            <w:pPr>
              <w:rPr>
                <w:rFonts w:eastAsia="Times New Roman"/>
              </w:rPr>
            </w:pPr>
            <w:r>
              <w:rPr>
                <w:rFonts w:eastAsia="Times New Roman"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BB82A" w14:textId="77777777" w:rsidR="00061339" w:rsidRDefault="00061339" w:rsidP="002275DB">
            <w:pPr>
              <w:rPr>
                <w:rFonts w:eastAsia="Times New Roman"/>
              </w:rPr>
            </w:pPr>
            <w:r>
              <w:rPr>
                <w:rFonts w:eastAsia="Times New Roman" w:cs="Arial"/>
                <w:color w:val="000000"/>
                <w:sz w:val="16"/>
                <w:szCs w:val="16"/>
              </w:rPr>
              <w:t>Beicht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4FE13" w14:textId="77777777" w:rsidR="00061339" w:rsidRDefault="00061339" w:rsidP="002275D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3D812" w14:textId="77777777" w:rsidR="00061339" w:rsidRDefault="00061339" w:rsidP="002275DB">
            <w:pPr>
              <w:rPr>
                <w:rFonts w:eastAsia="Times New Roman"/>
              </w:rPr>
            </w:pPr>
            <w:r>
              <w:rPr>
                <w:rFonts w:eastAsia="Times New Roman" w:cs="Arial"/>
                <w:color w:val="000000"/>
                <w:sz w:val="16"/>
                <w:szCs w:val="16"/>
              </w:rPr>
              <w:t>Kontron Transportation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51B1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CC7B9" w14:textId="77777777" w:rsidR="00061339" w:rsidRDefault="00061339" w:rsidP="002275DB">
            <w:pPr>
              <w:rPr>
                <w:rFonts w:eastAsia="Times New Roman"/>
              </w:rPr>
            </w:pPr>
            <w:r>
              <w:rPr>
                <w:rFonts w:eastAsia="Times New Roman" w:cs="Arial"/>
                <w:color w:val="000000"/>
                <w:sz w:val="16"/>
                <w:szCs w:val="16"/>
              </w:rPr>
              <w:t>3GPPMEMBER</w:t>
            </w:r>
          </w:p>
        </w:tc>
      </w:tr>
      <w:tr w:rsidR="00061339" w14:paraId="2209644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806EF"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ED1B1" w14:textId="77777777" w:rsidR="00061339" w:rsidRDefault="00061339" w:rsidP="002275DB">
            <w:pPr>
              <w:rPr>
                <w:rFonts w:eastAsia="Times New Roman"/>
              </w:rPr>
            </w:pPr>
            <w:r>
              <w:rPr>
                <w:rFonts w:eastAsia="Times New Roman" w:cs="Arial"/>
                <w:color w:val="000000"/>
                <w:sz w:val="16"/>
                <w:szCs w:val="16"/>
              </w:rPr>
              <w:t>Ben Henda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F6F74" w14:textId="77777777" w:rsidR="00061339" w:rsidRDefault="00061339" w:rsidP="002275DB">
            <w:pPr>
              <w:rPr>
                <w:rFonts w:eastAsia="Times New Roman"/>
              </w:rPr>
            </w:pPr>
            <w:r>
              <w:rPr>
                <w:rFonts w:eastAsia="Times New Roman" w:cs="Arial"/>
                <w:color w:val="000000"/>
                <w:sz w:val="16"/>
                <w:szCs w:val="16"/>
              </w:rPr>
              <w:t>Noamen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3B499" w14:textId="77777777" w:rsidR="00061339" w:rsidRDefault="00061339" w:rsidP="002275DB">
            <w:pPr>
              <w:rPr>
                <w:rFonts w:eastAsia="Times New Roman"/>
              </w:rPr>
            </w:pPr>
            <w:r>
              <w:rPr>
                <w:rFonts w:eastAsia="Times New Roman" w:cs="Arial"/>
                <w:color w:val="000000"/>
                <w:sz w:val="16"/>
                <w:szCs w:val="16"/>
              </w:rP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03F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7C40F" w14:textId="77777777" w:rsidR="00061339" w:rsidRDefault="00061339" w:rsidP="002275DB">
            <w:pPr>
              <w:rPr>
                <w:rFonts w:eastAsia="Times New Roman"/>
              </w:rPr>
            </w:pPr>
            <w:r>
              <w:rPr>
                <w:rFonts w:eastAsia="Times New Roman" w:cs="Arial"/>
                <w:color w:val="000000"/>
                <w:sz w:val="16"/>
                <w:szCs w:val="16"/>
              </w:rPr>
              <w:t>3GPPMEMBER</w:t>
            </w:r>
          </w:p>
        </w:tc>
      </w:tr>
      <w:tr w:rsidR="00061339" w14:paraId="0659B9D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959DA"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8DA69" w14:textId="77777777" w:rsidR="00061339" w:rsidRDefault="00061339" w:rsidP="002275DB">
            <w:pPr>
              <w:rPr>
                <w:rFonts w:eastAsia="Times New Roman"/>
              </w:rPr>
            </w:pPr>
            <w:r>
              <w:rPr>
                <w:rFonts w:eastAsia="Times New Roman" w:cs="Arial"/>
                <w:color w:val="000000"/>
                <w:sz w:val="16"/>
                <w:szCs w:val="16"/>
              </w:rPr>
              <w:t>Benn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BC4B" w14:textId="77777777" w:rsidR="00061339" w:rsidRDefault="00061339" w:rsidP="002275DB">
            <w:pPr>
              <w:rPr>
                <w:rFonts w:eastAsia="Times New Roman"/>
              </w:rPr>
            </w:pPr>
            <w:r>
              <w:rPr>
                <w:rFonts w:eastAsia="Times New Roman" w:cs="Arial"/>
                <w:color w:val="000000"/>
                <w:sz w:val="16"/>
                <w:szCs w:val="16"/>
              </w:rPr>
              <w:t>Howard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77464" w14:textId="77777777" w:rsidR="00061339" w:rsidRDefault="00061339" w:rsidP="002275D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916C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C23E4" w14:textId="77777777" w:rsidR="00061339" w:rsidRDefault="00061339" w:rsidP="002275DB">
            <w:pPr>
              <w:rPr>
                <w:rFonts w:eastAsia="Times New Roman"/>
              </w:rPr>
            </w:pPr>
            <w:r>
              <w:rPr>
                <w:rFonts w:eastAsia="Times New Roman" w:cs="Arial"/>
                <w:color w:val="000000"/>
                <w:sz w:val="16"/>
                <w:szCs w:val="16"/>
              </w:rPr>
              <w:t>3GPPMEMBER</w:t>
            </w:r>
          </w:p>
        </w:tc>
      </w:tr>
      <w:tr w:rsidR="00061339" w14:paraId="2D848B2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C63E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137C3" w14:textId="77777777" w:rsidR="00061339" w:rsidRDefault="00061339" w:rsidP="002275DB">
            <w:pPr>
              <w:rPr>
                <w:rFonts w:eastAsia="Times New Roman"/>
              </w:rPr>
            </w:pPr>
            <w:r>
              <w:rPr>
                <w:rFonts w:eastAsia="Times New Roman" w:cs="Arial"/>
                <w:color w:val="000000"/>
                <w:sz w:val="16"/>
                <w:szCs w:val="16"/>
              </w:rPr>
              <w:t>Bennett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4F912" w14:textId="77777777" w:rsidR="00061339" w:rsidRDefault="00061339" w:rsidP="002275DB">
            <w:pPr>
              <w:rPr>
                <w:rFonts w:eastAsia="Times New Roman"/>
              </w:rPr>
            </w:pPr>
            <w:r>
              <w:rPr>
                <w:rFonts w:eastAsia="Times New Roman" w:cs="Arial"/>
                <w:color w:val="000000"/>
                <w:sz w:val="16"/>
                <w:szCs w:val="16"/>
              </w:rP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42173" w14:textId="77777777" w:rsidR="00061339" w:rsidRDefault="00061339" w:rsidP="002275D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400A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9281B" w14:textId="77777777" w:rsidR="00061339" w:rsidRDefault="00061339" w:rsidP="002275DB">
            <w:pPr>
              <w:rPr>
                <w:rFonts w:eastAsia="Times New Roman"/>
              </w:rPr>
            </w:pPr>
            <w:r>
              <w:rPr>
                <w:rFonts w:eastAsia="Times New Roman" w:cs="Arial"/>
                <w:color w:val="000000"/>
                <w:sz w:val="16"/>
                <w:szCs w:val="16"/>
              </w:rPr>
              <w:t>3GPPMEMBER</w:t>
            </w:r>
          </w:p>
        </w:tc>
      </w:tr>
      <w:tr w:rsidR="00061339" w14:paraId="5DD849E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BD81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E0B01" w14:textId="77777777" w:rsidR="00061339" w:rsidRDefault="00061339" w:rsidP="002275DB">
            <w:pPr>
              <w:rPr>
                <w:rFonts w:eastAsia="Times New Roman"/>
              </w:rPr>
            </w:pPr>
            <w:r>
              <w:rPr>
                <w:rFonts w:eastAsia="Times New Roman" w:cs="Arial"/>
                <w:color w:val="000000"/>
                <w:sz w:val="16"/>
                <w:szCs w:val="16"/>
              </w:rPr>
              <w:t>Berisot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8E99F" w14:textId="77777777" w:rsidR="00061339" w:rsidRDefault="00061339" w:rsidP="002275DB">
            <w:pPr>
              <w:rPr>
                <w:rFonts w:eastAsia="Times New Roman"/>
              </w:rPr>
            </w:pPr>
            <w:r>
              <w:rPr>
                <w:rFonts w:eastAsia="Times New Roman" w:cs="Arial"/>
                <w:color w:val="000000"/>
                <w:sz w:val="16"/>
                <w:szCs w:val="16"/>
              </w:rPr>
              <w:t>Thierry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764CF" w14:textId="77777777" w:rsidR="00061339" w:rsidRDefault="00061339" w:rsidP="002275DB">
            <w:pPr>
              <w:rPr>
                <w:rFonts w:eastAsia="Times New Roman"/>
              </w:rPr>
            </w:pPr>
            <w:r>
              <w:rPr>
                <w:rFonts w:eastAsia="Times New Roman" w:cs="Arial"/>
                <w:color w:val="000000"/>
                <w:sz w:val="16"/>
                <w:szCs w:val="16"/>
              </w:rPr>
              <w:t>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3303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C9D38" w14:textId="77777777" w:rsidR="00061339" w:rsidRDefault="00061339" w:rsidP="002275DB">
            <w:pPr>
              <w:rPr>
                <w:rFonts w:eastAsia="Times New Roman"/>
              </w:rPr>
            </w:pPr>
            <w:r>
              <w:rPr>
                <w:rFonts w:eastAsia="Times New Roman" w:cs="Arial"/>
                <w:color w:val="000000"/>
                <w:sz w:val="16"/>
                <w:szCs w:val="16"/>
              </w:rPr>
              <w:t>3GPPMEMBER</w:t>
            </w:r>
          </w:p>
        </w:tc>
      </w:tr>
      <w:tr w:rsidR="00061339" w14:paraId="65A0406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72317"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A07D7" w14:textId="77777777" w:rsidR="00061339" w:rsidRDefault="00061339" w:rsidP="002275DB">
            <w:pPr>
              <w:rPr>
                <w:rFonts w:eastAsia="Times New Roman"/>
              </w:rPr>
            </w:pPr>
            <w:r>
              <w:rPr>
                <w:rFonts w:eastAsia="Times New Roman" w:cs="Arial"/>
                <w:color w:val="000000"/>
                <w:sz w:val="16"/>
                <w:szCs w:val="16"/>
              </w:rPr>
              <w:t>Bonneville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B9ED1" w14:textId="77777777" w:rsidR="00061339" w:rsidRDefault="00061339" w:rsidP="002275DB">
            <w:pPr>
              <w:rPr>
                <w:rFonts w:eastAsia="Times New Roman"/>
              </w:rPr>
            </w:pPr>
            <w:r>
              <w:rPr>
                <w:rFonts w:eastAsia="Times New Roman" w:cs="Arial"/>
                <w:color w:val="000000"/>
                <w:sz w:val="16"/>
                <w:szCs w:val="16"/>
              </w:rPr>
              <w:t>Hervé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89E5B" w14:textId="77777777" w:rsidR="00061339" w:rsidRDefault="00061339" w:rsidP="002275DB">
            <w:pPr>
              <w:rPr>
                <w:rFonts w:eastAsia="Times New Roman"/>
              </w:rPr>
            </w:pPr>
            <w:r>
              <w:rPr>
                <w:rFonts w:eastAsia="Times New Roman" w:cs="Arial"/>
                <w:color w:val="000000"/>
                <w:sz w:val="16"/>
                <w:szCs w:val="16"/>
              </w:rPr>
              <w:t>Mitsubishi Electric RCE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FC83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11144" w14:textId="77777777" w:rsidR="00061339" w:rsidRDefault="00061339" w:rsidP="002275DB">
            <w:pPr>
              <w:rPr>
                <w:rFonts w:eastAsia="Times New Roman"/>
              </w:rPr>
            </w:pPr>
            <w:r>
              <w:rPr>
                <w:rFonts w:eastAsia="Times New Roman" w:cs="Arial"/>
                <w:color w:val="000000"/>
                <w:sz w:val="16"/>
                <w:szCs w:val="16"/>
              </w:rPr>
              <w:t>3GPPMEMBER</w:t>
            </w:r>
          </w:p>
        </w:tc>
      </w:tr>
      <w:tr w:rsidR="00061339" w14:paraId="42F255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2D1E8" w14:textId="77777777" w:rsidR="00061339" w:rsidRDefault="00061339" w:rsidP="002275DB">
            <w:pPr>
              <w:rPr>
                <w:rFonts w:eastAsia="Times New Roman"/>
              </w:rPr>
            </w:pPr>
            <w:r>
              <w:rPr>
                <w:rFonts w:eastAsia="Times New Roman"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B971B" w14:textId="77777777" w:rsidR="00061339" w:rsidRDefault="00061339" w:rsidP="002275DB">
            <w:pPr>
              <w:rPr>
                <w:rFonts w:eastAsia="Times New Roman"/>
              </w:rPr>
            </w:pPr>
            <w:r>
              <w:rPr>
                <w:rFonts w:eastAsia="Times New Roman" w:cs="Arial"/>
                <w:color w:val="000000"/>
                <w:sz w:val="16"/>
                <w:szCs w:val="16"/>
              </w:rPr>
              <w:t>Bouchmal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0E13E" w14:textId="77777777" w:rsidR="00061339" w:rsidRDefault="00061339" w:rsidP="002275DB">
            <w:pPr>
              <w:rPr>
                <w:rFonts w:eastAsia="Times New Roman"/>
              </w:rPr>
            </w:pPr>
            <w:r>
              <w:rPr>
                <w:rFonts w:eastAsia="Times New Roman" w:cs="Arial"/>
                <w:color w:val="000000"/>
                <w:sz w:val="16"/>
                <w:szCs w:val="16"/>
              </w:rPr>
              <w:t>Faiza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D9B8" w14:textId="77777777" w:rsidR="00061339" w:rsidRDefault="00061339" w:rsidP="002275DB">
            <w:pPr>
              <w:rPr>
                <w:rFonts w:eastAsia="Times New Roman"/>
              </w:rPr>
            </w:pPr>
            <w:r>
              <w:rPr>
                <w:rFonts w:eastAsia="Times New Roman" w:cs="Arial"/>
                <w:color w:val="000000"/>
                <w:sz w:val="16"/>
                <w:szCs w:val="16"/>
              </w:rPr>
              <w:t>Casa Systems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64BA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0F70C" w14:textId="77777777" w:rsidR="00061339" w:rsidRDefault="00061339" w:rsidP="002275DB">
            <w:pPr>
              <w:rPr>
                <w:rFonts w:eastAsia="Times New Roman"/>
              </w:rPr>
            </w:pPr>
            <w:r>
              <w:rPr>
                <w:rFonts w:eastAsia="Times New Roman" w:cs="Arial"/>
                <w:color w:val="000000"/>
                <w:sz w:val="16"/>
                <w:szCs w:val="16"/>
              </w:rPr>
              <w:t>3GPPMEMBER</w:t>
            </w:r>
          </w:p>
        </w:tc>
      </w:tr>
      <w:tr w:rsidR="00061339" w14:paraId="0F3EDA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FE6F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D3BA4" w14:textId="77777777" w:rsidR="00061339" w:rsidRDefault="00061339" w:rsidP="002275DB">
            <w:pPr>
              <w:rPr>
                <w:rFonts w:eastAsia="Times New Roman"/>
              </w:rPr>
            </w:pPr>
            <w:r>
              <w:rPr>
                <w:rFonts w:eastAsia="Times New Roman" w:cs="Arial"/>
                <w:color w:val="000000"/>
                <w:sz w:val="16"/>
                <w:szCs w:val="16"/>
              </w:rPr>
              <w:t>Breland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60A94" w14:textId="77777777" w:rsidR="00061339" w:rsidRDefault="00061339" w:rsidP="002275DB">
            <w:pPr>
              <w:rPr>
                <w:rFonts w:eastAsia="Times New Roman"/>
              </w:rPr>
            </w:pPr>
            <w:r>
              <w:rPr>
                <w:rFonts w:eastAsia="Times New Roman" w:cs="Arial"/>
                <w:color w:val="000000"/>
                <w:sz w:val="16"/>
                <w:szCs w:val="16"/>
              </w:rPr>
              <w:t>Daniel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76F4" w14:textId="77777777" w:rsidR="00061339" w:rsidRDefault="00061339" w:rsidP="002275DB">
            <w:pPr>
              <w:rPr>
                <w:rFonts w:eastAsia="Times New Roman"/>
              </w:rPr>
            </w:pPr>
            <w:r>
              <w:rPr>
                <w:rFonts w:eastAsia="Times New Roman" w:cs="Arial"/>
                <w:color w:val="000000"/>
                <w:sz w:val="16"/>
                <w:szCs w:val="16"/>
              </w:rPr>
              <w:t>Nkom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0486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6887D" w14:textId="77777777" w:rsidR="00061339" w:rsidRDefault="00061339" w:rsidP="002275DB">
            <w:pPr>
              <w:rPr>
                <w:rFonts w:eastAsia="Times New Roman"/>
              </w:rPr>
            </w:pPr>
            <w:r>
              <w:rPr>
                <w:rFonts w:eastAsia="Times New Roman" w:cs="Arial"/>
                <w:color w:val="000000"/>
                <w:sz w:val="16"/>
                <w:szCs w:val="16"/>
              </w:rPr>
              <w:t>3GPPMEMBER</w:t>
            </w:r>
          </w:p>
        </w:tc>
      </w:tr>
      <w:tr w:rsidR="00061339" w14:paraId="3629A2F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36DCC" w14:textId="77777777" w:rsidR="00061339" w:rsidRDefault="00061339" w:rsidP="002275DB">
            <w:pPr>
              <w:rPr>
                <w:rFonts w:eastAsia="Times New Roman"/>
              </w:rPr>
            </w:pPr>
            <w:r>
              <w:rPr>
                <w:rFonts w:eastAsia="Times New Roman" w:cs="Arial"/>
                <w:color w:val="000000"/>
                <w:sz w:val="16"/>
                <w:szCs w:val="16"/>
              </w:rPr>
              <w:lastRenderedPageBreak/>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820C0" w14:textId="77777777" w:rsidR="00061339" w:rsidRDefault="00061339" w:rsidP="002275DB">
            <w:pPr>
              <w:rPr>
                <w:rFonts w:eastAsia="Times New Roman"/>
              </w:rPr>
            </w:pPr>
            <w:r>
              <w:rPr>
                <w:rFonts w:eastAsia="Times New Roman" w:cs="Arial"/>
                <w:color w:val="000000"/>
                <w:sz w:val="16"/>
                <w:szCs w:val="16"/>
              </w:rPr>
              <w:t>Broszeit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D201F" w14:textId="77777777" w:rsidR="00061339" w:rsidRDefault="00061339" w:rsidP="002275DB">
            <w:pPr>
              <w:rPr>
                <w:rFonts w:eastAsia="Times New Roman"/>
              </w:rPr>
            </w:pPr>
            <w:r>
              <w:rPr>
                <w:rFonts w:eastAsia="Times New Roman" w:cs="Arial"/>
                <w:color w:val="000000"/>
                <w:sz w:val="16"/>
                <w:szCs w:val="16"/>
              </w:rP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60BD8" w14:textId="77777777" w:rsidR="00061339" w:rsidRDefault="00061339" w:rsidP="002275DB">
            <w:pPr>
              <w:rPr>
                <w:rFonts w:eastAsia="Times New Roman"/>
              </w:rPr>
            </w:pPr>
            <w:r>
              <w:rPr>
                <w:rFonts w:eastAsia="Times New Roman" w:cs="Arial"/>
                <w:color w:val="000000"/>
                <w:sz w:val="16"/>
                <w:szCs w:val="16"/>
              </w:rPr>
              <w:t>Vodafone Ireland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13B5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EDC63" w14:textId="77777777" w:rsidR="00061339" w:rsidRDefault="00061339" w:rsidP="002275DB">
            <w:pPr>
              <w:rPr>
                <w:rFonts w:eastAsia="Times New Roman"/>
              </w:rPr>
            </w:pPr>
            <w:r>
              <w:rPr>
                <w:rFonts w:eastAsia="Times New Roman" w:cs="Arial"/>
                <w:color w:val="000000"/>
                <w:sz w:val="16"/>
                <w:szCs w:val="16"/>
              </w:rPr>
              <w:t>3GPPMEMBER</w:t>
            </w:r>
          </w:p>
        </w:tc>
      </w:tr>
      <w:tr w:rsidR="00061339" w14:paraId="33F0374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EF317"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0AD1F" w14:textId="77777777" w:rsidR="00061339" w:rsidRDefault="00061339" w:rsidP="002275DB">
            <w:pPr>
              <w:rPr>
                <w:rFonts w:eastAsia="Times New Roman"/>
              </w:rPr>
            </w:pPr>
            <w:r>
              <w:rPr>
                <w:rFonts w:eastAsia="Times New Roman" w:cs="Arial"/>
                <w:color w:val="000000"/>
                <w:sz w:val="16"/>
                <w:szCs w:val="16"/>
              </w:rPr>
              <w:t>Brown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E4A2A" w14:textId="77777777" w:rsidR="00061339" w:rsidRDefault="00061339" w:rsidP="002275DB">
            <w:pPr>
              <w:rPr>
                <w:rFonts w:eastAsia="Times New Roman"/>
              </w:rPr>
            </w:pPr>
            <w:r>
              <w:rPr>
                <w:rFonts w:eastAsia="Times New Roman"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072C" w14:textId="77777777" w:rsidR="00061339" w:rsidRDefault="00061339" w:rsidP="002275DB">
            <w:pPr>
              <w:rPr>
                <w:rFonts w:eastAsia="Times New Roman"/>
              </w:rPr>
            </w:pPr>
            <w:r>
              <w:rPr>
                <w:rFonts w:eastAsia="Times New Roman" w:cs="Arial"/>
                <w:color w:val="000000"/>
                <w:sz w:val="16"/>
                <w:szCs w:val="16"/>
              </w:rP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FFBA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4FE66" w14:textId="77777777" w:rsidR="00061339" w:rsidRDefault="00061339" w:rsidP="002275DB">
            <w:pPr>
              <w:rPr>
                <w:rFonts w:eastAsia="Times New Roman"/>
              </w:rPr>
            </w:pPr>
            <w:r>
              <w:rPr>
                <w:rFonts w:eastAsia="Times New Roman" w:cs="Arial"/>
                <w:color w:val="000000"/>
                <w:sz w:val="16"/>
                <w:szCs w:val="16"/>
              </w:rPr>
              <w:t>3GPPMEMBER</w:t>
            </w:r>
          </w:p>
        </w:tc>
      </w:tr>
      <w:tr w:rsidR="00061339" w14:paraId="51FE48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6007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D260F" w14:textId="77777777" w:rsidR="00061339" w:rsidRDefault="00061339" w:rsidP="002275DB">
            <w:pPr>
              <w:rPr>
                <w:rFonts w:eastAsia="Times New Roman"/>
              </w:rPr>
            </w:pPr>
            <w:r>
              <w:rPr>
                <w:rFonts w:eastAsia="Times New Roman" w:cs="Arial"/>
                <w:color w:val="000000"/>
                <w:sz w:val="16"/>
                <w:szCs w:val="16"/>
              </w:rPr>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9C9D7" w14:textId="77777777" w:rsidR="00061339" w:rsidRDefault="00061339" w:rsidP="002275DB">
            <w:pPr>
              <w:rPr>
                <w:rFonts w:eastAsia="Times New Roman"/>
              </w:rPr>
            </w:pPr>
            <w:r>
              <w:rPr>
                <w:rFonts w:eastAsia="Times New Roman" w:cs="Arial"/>
                <w:color w:val="000000"/>
                <w:sz w:val="16"/>
                <w:szCs w:val="16"/>
              </w:rPr>
              <w:t>Aijun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12662" w14:textId="77777777" w:rsidR="00061339" w:rsidRDefault="00061339" w:rsidP="002275DB">
            <w:pPr>
              <w:rPr>
                <w:rFonts w:eastAsia="Times New Roman"/>
              </w:rPr>
            </w:pPr>
            <w:r>
              <w:rPr>
                <w:rFonts w:eastAsia="Times New Roman" w:cs="Arial"/>
                <w:color w:val="000000"/>
                <w:sz w:val="16"/>
                <w:szCs w:val="16"/>
              </w:rPr>
              <w:t>ZTE Wistron Telecom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A38F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7705C" w14:textId="77777777" w:rsidR="00061339" w:rsidRDefault="00061339" w:rsidP="002275DB">
            <w:pPr>
              <w:rPr>
                <w:rFonts w:eastAsia="Times New Roman"/>
              </w:rPr>
            </w:pPr>
            <w:r>
              <w:rPr>
                <w:rFonts w:eastAsia="Times New Roman" w:cs="Arial"/>
                <w:color w:val="000000"/>
                <w:sz w:val="16"/>
                <w:szCs w:val="16"/>
              </w:rPr>
              <w:t>3GPPMEMBER</w:t>
            </w:r>
          </w:p>
        </w:tc>
      </w:tr>
      <w:tr w:rsidR="00061339" w14:paraId="186BDD2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0B64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DC1C5" w14:textId="77777777" w:rsidR="00061339" w:rsidRDefault="00061339" w:rsidP="002275DB">
            <w:pPr>
              <w:rPr>
                <w:rFonts w:eastAsia="Times New Roman"/>
              </w:rPr>
            </w:pPr>
            <w:r>
              <w:rPr>
                <w:rFonts w:eastAsia="Times New Roman" w:cs="Arial"/>
                <w:color w:val="000000"/>
                <w:sz w:val="16"/>
                <w:szCs w:val="16"/>
              </w:rPr>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F85B1" w14:textId="77777777" w:rsidR="00061339" w:rsidRDefault="00061339" w:rsidP="002275DB">
            <w:pPr>
              <w:rPr>
                <w:rFonts w:eastAsia="Times New Roman"/>
              </w:rPr>
            </w:pPr>
            <w:r>
              <w:rPr>
                <w:rFonts w:eastAsia="Times New Roman" w:cs="Arial"/>
                <w:color w:val="000000"/>
                <w:sz w:val="16"/>
                <w:szCs w:val="16"/>
              </w:rPr>
              <w:t>Xi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8E36A"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94D2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08284" w14:textId="77777777" w:rsidR="00061339" w:rsidRDefault="00061339" w:rsidP="002275DB">
            <w:pPr>
              <w:rPr>
                <w:rFonts w:eastAsia="Times New Roman"/>
              </w:rPr>
            </w:pPr>
            <w:r>
              <w:rPr>
                <w:rFonts w:eastAsia="Times New Roman" w:cs="Arial"/>
                <w:color w:val="000000"/>
                <w:sz w:val="16"/>
                <w:szCs w:val="16"/>
              </w:rPr>
              <w:t>3GPPMEMBER</w:t>
            </w:r>
          </w:p>
        </w:tc>
      </w:tr>
      <w:tr w:rsidR="00061339" w14:paraId="7A5B20D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FA117"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3E897" w14:textId="77777777" w:rsidR="00061339" w:rsidRDefault="00061339" w:rsidP="002275DB">
            <w:pPr>
              <w:rPr>
                <w:rFonts w:eastAsia="Times New Roman"/>
              </w:rPr>
            </w:pPr>
            <w:r>
              <w:rPr>
                <w:rFonts w:eastAsia="Times New Roman" w:cs="Arial"/>
                <w:color w:val="000000"/>
                <w:sz w:val="16"/>
                <w:szCs w:val="16"/>
              </w:rPr>
              <w:t>Carducci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EBECD" w14:textId="77777777" w:rsidR="00061339" w:rsidRDefault="00061339" w:rsidP="002275DB">
            <w:pPr>
              <w:rPr>
                <w:rFonts w:eastAsia="Times New Roman"/>
              </w:rPr>
            </w:pPr>
            <w:r>
              <w:rPr>
                <w:rFonts w:eastAsia="Times New Roman" w:cs="Arial"/>
                <w:color w:val="000000"/>
                <w:sz w:val="16"/>
                <w:szCs w:val="16"/>
              </w:rPr>
              <w:t>Candace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A7F10" w14:textId="77777777" w:rsidR="00061339" w:rsidRDefault="00061339" w:rsidP="002275DB">
            <w:pPr>
              <w:rPr>
                <w:rFonts w:eastAsia="Times New Roman"/>
              </w:rPr>
            </w:pPr>
            <w:r>
              <w:rPr>
                <w:rFonts w:eastAsia="Times New Roman"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95252"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7CE89" w14:textId="77777777" w:rsidR="00061339" w:rsidRDefault="00061339" w:rsidP="002275DB">
            <w:pPr>
              <w:rPr>
                <w:rFonts w:eastAsia="Times New Roman"/>
              </w:rPr>
            </w:pPr>
            <w:r>
              <w:rPr>
                <w:rFonts w:eastAsia="Times New Roman" w:cs="Arial"/>
                <w:color w:val="000000"/>
                <w:sz w:val="16"/>
                <w:szCs w:val="16"/>
              </w:rPr>
              <w:t>3GPPMEMBER</w:t>
            </w:r>
          </w:p>
        </w:tc>
      </w:tr>
      <w:tr w:rsidR="00061339" w14:paraId="41C40E6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754A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7A3BF" w14:textId="77777777" w:rsidR="00061339" w:rsidRDefault="00061339" w:rsidP="002275DB">
            <w:pPr>
              <w:rPr>
                <w:rFonts w:eastAsia="Times New Roman"/>
              </w:rPr>
            </w:pPr>
            <w:r>
              <w:rPr>
                <w:rFonts w:eastAsia="Times New Roman" w:cs="Arial"/>
                <w:color w:val="000000"/>
                <w:sz w:val="16"/>
                <w:szCs w:val="16"/>
              </w:rPr>
              <w:t>Casati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1B3C0" w14:textId="77777777" w:rsidR="00061339" w:rsidRDefault="00061339" w:rsidP="002275DB">
            <w:pPr>
              <w:rPr>
                <w:rFonts w:eastAsia="Times New Roman"/>
              </w:rPr>
            </w:pPr>
            <w:r>
              <w:rPr>
                <w:rFonts w:eastAsia="Times New Roman" w:cs="Arial"/>
                <w:color w:val="000000"/>
                <w:sz w:val="16"/>
                <w:szCs w:val="16"/>
              </w:rPr>
              <w:t>Alessio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98CAB" w14:textId="77777777" w:rsidR="00061339" w:rsidRDefault="00061339" w:rsidP="002275DB">
            <w:pPr>
              <w:rPr>
                <w:rFonts w:eastAsia="Times New Roman"/>
              </w:rPr>
            </w:pPr>
            <w:r>
              <w:rPr>
                <w:rFonts w:eastAsia="Times New Roman" w:cs="Arial"/>
                <w:color w:val="000000"/>
                <w:sz w:val="16"/>
                <w:szCs w:val="16"/>
              </w:rPr>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62D4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3B643" w14:textId="77777777" w:rsidR="00061339" w:rsidRDefault="00061339" w:rsidP="002275DB">
            <w:pPr>
              <w:rPr>
                <w:rFonts w:eastAsia="Times New Roman"/>
              </w:rPr>
            </w:pPr>
            <w:r>
              <w:rPr>
                <w:rFonts w:eastAsia="Times New Roman" w:cs="Arial"/>
                <w:color w:val="000000"/>
                <w:sz w:val="16"/>
                <w:szCs w:val="16"/>
              </w:rPr>
              <w:t>3GPPMEMBER</w:t>
            </w:r>
          </w:p>
        </w:tc>
      </w:tr>
      <w:tr w:rsidR="00061339" w14:paraId="7EF7F7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8FB4E"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DA52B" w14:textId="77777777" w:rsidR="00061339" w:rsidRDefault="00061339" w:rsidP="002275DB">
            <w:pPr>
              <w:rPr>
                <w:rFonts w:eastAsia="Times New Roman"/>
              </w:rPr>
            </w:pPr>
            <w:r>
              <w:rPr>
                <w:rFonts w:eastAsia="Times New Roman" w:cs="Arial"/>
                <w:color w:val="000000"/>
                <w:sz w:val="16"/>
                <w:szCs w:val="16"/>
              </w:rPr>
              <w:t>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6478D" w14:textId="77777777" w:rsidR="00061339" w:rsidRDefault="00061339" w:rsidP="002275DB">
            <w:pPr>
              <w:rPr>
                <w:rFonts w:eastAsia="Times New Roman"/>
              </w:rPr>
            </w:pPr>
            <w:r>
              <w:rPr>
                <w:rFonts w:eastAsia="Times New Roman" w:cs="Arial"/>
                <w:color w:val="000000"/>
                <w:sz w:val="16"/>
                <w:szCs w:val="16"/>
              </w:rPr>
              <w:t>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3B97A" w14:textId="77777777" w:rsidR="00061339" w:rsidRDefault="00061339" w:rsidP="002275DB">
            <w:pPr>
              <w:rPr>
                <w:rFonts w:eastAsia="Times New Roman"/>
              </w:rPr>
            </w:pPr>
            <w:r>
              <w:rPr>
                <w:rFonts w:eastAsia="Times New Roman"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F3B35"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61CD" w14:textId="77777777" w:rsidR="00061339" w:rsidRDefault="00061339" w:rsidP="002275DB">
            <w:pPr>
              <w:rPr>
                <w:rFonts w:eastAsia="Times New Roman"/>
              </w:rPr>
            </w:pPr>
            <w:r>
              <w:rPr>
                <w:rFonts w:eastAsia="Times New Roman" w:cs="Arial"/>
                <w:color w:val="000000"/>
                <w:sz w:val="16"/>
                <w:szCs w:val="16"/>
              </w:rPr>
              <w:t>3GPPMEMBER</w:t>
            </w:r>
          </w:p>
        </w:tc>
      </w:tr>
      <w:tr w:rsidR="00061339" w14:paraId="522F686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EFBB8"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B735F" w14:textId="77777777" w:rsidR="00061339" w:rsidRDefault="00061339" w:rsidP="002275DB">
            <w:pPr>
              <w:rPr>
                <w:rFonts w:eastAsia="Times New Roman"/>
              </w:rPr>
            </w:pPr>
            <w:r>
              <w:rPr>
                <w:rFonts w:eastAsia="Times New Roman" w:cs="Arial"/>
                <w:color w:val="000000"/>
                <w:sz w:val="16"/>
                <w:szCs w:val="16"/>
              </w:rPr>
              <w:t>Cetinkaya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5DFD2" w14:textId="77777777" w:rsidR="00061339" w:rsidRDefault="00061339" w:rsidP="002275DB">
            <w:pPr>
              <w:rPr>
                <w:rFonts w:eastAsia="Times New Roman"/>
              </w:rPr>
            </w:pPr>
            <w:r>
              <w:rPr>
                <w:rFonts w:eastAsia="Times New Roman" w:cs="Arial"/>
                <w:color w:val="000000"/>
                <w:sz w:val="16"/>
                <w:szCs w:val="16"/>
              </w:rPr>
              <w:t>Egemen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8731A" w14:textId="77777777" w:rsidR="00061339" w:rsidRDefault="00061339" w:rsidP="002275DB">
            <w:pPr>
              <w:rPr>
                <w:rFonts w:eastAsia="Times New Roman"/>
              </w:rPr>
            </w:pPr>
            <w:r>
              <w:rPr>
                <w:rFonts w:eastAsia="Times New Roman" w:cs="Arial"/>
                <w:color w:val="000000"/>
                <w:sz w:val="16"/>
                <w:szCs w:val="16"/>
              </w:rPr>
              <w:t>Verizon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710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014EC" w14:textId="77777777" w:rsidR="00061339" w:rsidRDefault="00061339" w:rsidP="002275DB">
            <w:pPr>
              <w:rPr>
                <w:rFonts w:eastAsia="Times New Roman"/>
              </w:rPr>
            </w:pPr>
            <w:r>
              <w:rPr>
                <w:rFonts w:eastAsia="Times New Roman" w:cs="Arial"/>
                <w:color w:val="000000"/>
                <w:sz w:val="16"/>
                <w:szCs w:val="16"/>
              </w:rPr>
              <w:t>3GPPMEMBER</w:t>
            </w:r>
          </w:p>
        </w:tc>
      </w:tr>
      <w:tr w:rsidR="00061339" w14:paraId="0A6B98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A92E"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B3648" w14:textId="77777777" w:rsidR="00061339" w:rsidRDefault="00061339" w:rsidP="002275DB">
            <w:pPr>
              <w:rPr>
                <w:rFonts w:eastAsia="Times New Roman"/>
              </w:rPr>
            </w:pPr>
            <w:r>
              <w:rPr>
                <w:rFonts w:eastAsia="Times New Roman" w:cs="Arial"/>
                <w:color w:val="000000"/>
                <w:sz w:val="16"/>
                <w:szCs w:val="16"/>
              </w:rPr>
              <w:t>Chan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E49A2" w14:textId="77777777" w:rsidR="00061339" w:rsidRDefault="00061339" w:rsidP="002275DB">
            <w:pPr>
              <w:rPr>
                <w:rFonts w:eastAsia="Times New Roman"/>
              </w:rPr>
            </w:pPr>
            <w:r>
              <w:rPr>
                <w:rFonts w:eastAsia="Times New Roman" w:cs="Arial"/>
                <w:color w:val="000000"/>
                <w:sz w:val="16"/>
                <w:szCs w:val="16"/>
              </w:rPr>
              <w:t>Yee Sin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BD81E" w14:textId="77777777" w:rsidR="00061339" w:rsidRDefault="00061339" w:rsidP="002275DB">
            <w:pPr>
              <w:rPr>
                <w:rFonts w:eastAsia="Times New Roman"/>
              </w:rPr>
            </w:pPr>
            <w:r>
              <w:rPr>
                <w:rFonts w:eastAsia="Times New Roman" w:cs="Arial"/>
                <w:color w:val="000000"/>
                <w:sz w:val="16"/>
                <w:szCs w:val="16"/>
              </w:rPr>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ED1F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8B244" w14:textId="77777777" w:rsidR="00061339" w:rsidRDefault="00061339" w:rsidP="002275DB">
            <w:pPr>
              <w:rPr>
                <w:rFonts w:eastAsia="Times New Roman"/>
              </w:rPr>
            </w:pPr>
            <w:r>
              <w:rPr>
                <w:rFonts w:eastAsia="Times New Roman" w:cs="Arial"/>
                <w:color w:val="000000"/>
                <w:sz w:val="16"/>
                <w:szCs w:val="16"/>
              </w:rPr>
              <w:t>3GPPMEMBER</w:t>
            </w:r>
          </w:p>
        </w:tc>
      </w:tr>
      <w:tr w:rsidR="00061339" w14:paraId="511640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6FA89"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639E7" w14:textId="77777777" w:rsidR="00061339" w:rsidRDefault="00061339" w:rsidP="002275DB">
            <w:pPr>
              <w:rPr>
                <w:rFonts w:eastAsia="Times New Roman"/>
              </w:rPr>
            </w:pPr>
            <w:r>
              <w:rPr>
                <w:rFonts w:eastAsia="Times New Roman" w:cs="Arial"/>
                <w:color w:val="000000"/>
                <w:sz w:val="16"/>
                <w:szCs w:val="16"/>
              </w:rPr>
              <w:t>Chandramouli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82E7B" w14:textId="77777777" w:rsidR="00061339" w:rsidRDefault="00061339" w:rsidP="002275DB">
            <w:pPr>
              <w:rPr>
                <w:rFonts w:eastAsia="Times New Roman"/>
              </w:rPr>
            </w:pPr>
            <w:r>
              <w:rPr>
                <w:rFonts w:eastAsia="Times New Roman" w:cs="Arial"/>
                <w:color w:val="000000"/>
                <w:sz w:val="16"/>
                <w:szCs w:val="16"/>
              </w:rPr>
              <w:t>Devaki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BFD2D" w14:textId="77777777" w:rsidR="00061339" w:rsidRDefault="00061339" w:rsidP="002275DB">
            <w:pPr>
              <w:rPr>
                <w:rFonts w:eastAsia="Times New Roman"/>
              </w:rPr>
            </w:pPr>
            <w:r>
              <w:rPr>
                <w:rFonts w:eastAsia="Times New Roman" w:cs="Arial"/>
                <w:color w:val="000000"/>
                <w:sz w:val="16"/>
                <w:szCs w:val="16"/>
              </w:rPr>
              <w:t>Nokia Solutions &amp; Networks (I)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C6EAE"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EE00D" w14:textId="77777777" w:rsidR="00061339" w:rsidRDefault="00061339" w:rsidP="002275DB">
            <w:pPr>
              <w:rPr>
                <w:rFonts w:eastAsia="Times New Roman"/>
              </w:rPr>
            </w:pPr>
            <w:r>
              <w:rPr>
                <w:rFonts w:eastAsia="Times New Roman" w:cs="Arial"/>
                <w:color w:val="000000"/>
                <w:sz w:val="16"/>
                <w:szCs w:val="16"/>
              </w:rPr>
              <w:t>3GPPMEMBER</w:t>
            </w:r>
          </w:p>
        </w:tc>
      </w:tr>
      <w:tr w:rsidR="00061339" w14:paraId="7351703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7DF9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A0A7B" w14:textId="77777777" w:rsidR="00061339" w:rsidRDefault="00061339" w:rsidP="002275DB">
            <w:pPr>
              <w:rPr>
                <w:rFonts w:eastAsia="Times New Roman"/>
              </w:rPr>
            </w:pPr>
            <w:r>
              <w:rPr>
                <w:rFonts w:eastAsia="Times New Roman" w:cs="Arial"/>
                <w:color w:val="000000"/>
                <w:sz w:val="16"/>
                <w:szCs w:val="16"/>
              </w:rPr>
              <w:t>Chang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11456" w14:textId="77777777" w:rsidR="00061339" w:rsidRDefault="00061339" w:rsidP="002275DB">
            <w:pPr>
              <w:rPr>
                <w:rFonts w:eastAsia="Times New Roman"/>
              </w:rPr>
            </w:pPr>
            <w:r>
              <w:rPr>
                <w:rFonts w:eastAsia="Times New Roman" w:cs="Arial"/>
                <w:color w:val="000000"/>
                <w:sz w:val="16"/>
                <w:szCs w:val="16"/>
              </w:rPr>
              <w:t>Jaehyun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5E044" w14:textId="77777777" w:rsidR="00061339" w:rsidRDefault="00061339" w:rsidP="002275DB">
            <w:pPr>
              <w:rPr>
                <w:rFonts w:eastAsia="Times New Roman"/>
              </w:rPr>
            </w:pPr>
            <w:r>
              <w:rPr>
                <w:rFonts w:eastAsia="Times New Roman"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94CF3"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9BB40" w14:textId="77777777" w:rsidR="00061339" w:rsidRDefault="00061339" w:rsidP="002275DB">
            <w:pPr>
              <w:rPr>
                <w:rFonts w:eastAsia="Times New Roman"/>
              </w:rPr>
            </w:pPr>
            <w:r>
              <w:rPr>
                <w:rFonts w:eastAsia="Times New Roman" w:cs="Arial"/>
                <w:color w:val="000000"/>
                <w:sz w:val="16"/>
                <w:szCs w:val="16"/>
              </w:rPr>
              <w:t>3GPPMEMBER</w:t>
            </w:r>
          </w:p>
        </w:tc>
      </w:tr>
      <w:tr w:rsidR="00061339" w14:paraId="7954A5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A283A" w14:textId="77777777" w:rsidR="00061339" w:rsidRDefault="00061339" w:rsidP="002275D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5E880" w14:textId="77777777" w:rsidR="00061339" w:rsidRDefault="00061339" w:rsidP="002275DB">
            <w:pPr>
              <w:rPr>
                <w:rFonts w:eastAsia="Times New Roman"/>
              </w:rPr>
            </w:pPr>
            <w:r>
              <w:rPr>
                <w:rFonts w:eastAsia="Times New Roman" w:cs="Arial"/>
                <w:color w:val="000000"/>
                <w:sz w:val="16"/>
                <w:szCs w:val="16"/>
              </w:rPr>
              <w:t>Chaponniere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54F84" w14:textId="77777777" w:rsidR="00061339" w:rsidRDefault="00061339" w:rsidP="002275DB">
            <w:pPr>
              <w:rPr>
                <w:rFonts w:eastAsia="Times New Roman"/>
              </w:rPr>
            </w:pPr>
            <w:r>
              <w:rPr>
                <w:rFonts w:eastAsia="Times New Roman" w:cs="Arial"/>
                <w:color w:val="000000"/>
                <w:sz w:val="16"/>
                <w:szCs w:val="16"/>
              </w:rPr>
              <w:t>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84CB3"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34F62"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95312" w14:textId="77777777" w:rsidR="00061339" w:rsidRDefault="00061339" w:rsidP="002275DB">
            <w:pPr>
              <w:rPr>
                <w:rFonts w:eastAsia="Times New Roman"/>
              </w:rPr>
            </w:pPr>
            <w:r>
              <w:rPr>
                <w:rFonts w:eastAsia="Times New Roman" w:cs="Arial"/>
                <w:color w:val="000000"/>
                <w:sz w:val="16"/>
                <w:szCs w:val="16"/>
              </w:rPr>
              <w:t>3GPPMEMBER</w:t>
            </w:r>
          </w:p>
        </w:tc>
      </w:tr>
      <w:tr w:rsidR="00061339" w14:paraId="4AEF79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4599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D4F1F" w14:textId="77777777" w:rsidR="00061339" w:rsidRDefault="00061339" w:rsidP="002275DB">
            <w:pPr>
              <w:rPr>
                <w:rFonts w:eastAsia="Times New Roman"/>
              </w:rPr>
            </w:pPr>
            <w:r>
              <w:rPr>
                <w:rFonts w:eastAsia="Times New Roman" w:cs="Arial"/>
                <w:color w:val="000000"/>
                <w:sz w:val="16"/>
                <w:szCs w:val="16"/>
              </w:rPr>
              <w:t>Chassaigne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10F42" w14:textId="77777777" w:rsidR="00061339" w:rsidRDefault="00061339" w:rsidP="002275DB">
            <w:pPr>
              <w:rPr>
                <w:rFonts w:eastAsia="Times New Roman"/>
              </w:rPr>
            </w:pPr>
            <w:r>
              <w:rPr>
                <w:rFonts w:eastAsia="Times New Roman" w:cs="Arial"/>
                <w:color w:val="000000"/>
                <w:sz w:val="16"/>
                <w:szCs w:val="16"/>
              </w:rP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33D41" w14:textId="77777777" w:rsidR="00061339" w:rsidRDefault="00061339" w:rsidP="002275DB">
            <w:pPr>
              <w:rPr>
                <w:rFonts w:eastAsia="Times New Roman"/>
              </w:rPr>
            </w:pPr>
            <w:r>
              <w:rPr>
                <w:rFonts w:eastAsia="Times New Roman" w:cs="Arial"/>
                <w:color w:val="000000"/>
                <w:sz w:val="16"/>
                <w:szCs w:val="16"/>
              </w:rPr>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1BE2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7D7D2" w14:textId="77777777" w:rsidR="00061339" w:rsidRDefault="00061339" w:rsidP="002275DB">
            <w:pPr>
              <w:rPr>
                <w:rFonts w:eastAsia="Times New Roman"/>
              </w:rPr>
            </w:pPr>
            <w:r>
              <w:rPr>
                <w:rFonts w:eastAsia="Times New Roman" w:cs="Arial"/>
                <w:color w:val="000000"/>
                <w:sz w:val="16"/>
                <w:szCs w:val="16"/>
              </w:rPr>
              <w:t>3GPPMEMBER</w:t>
            </w:r>
          </w:p>
        </w:tc>
      </w:tr>
      <w:tr w:rsidR="00061339" w14:paraId="63493E5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EE79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704F7" w14:textId="77777777" w:rsidR="00061339" w:rsidRDefault="00061339" w:rsidP="002275D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6364B" w14:textId="77777777" w:rsidR="00061339" w:rsidRDefault="00061339" w:rsidP="002275DB">
            <w:pPr>
              <w:rPr>
                <w:rFonts w:eastAsia="Times New Roman"/>
              </w:rPr>
            </w:pPr>
            <w:r>
              <w:rPr>
                <w:rFonts w:eastAsia="Times New Roman" w:cs="Arial"/>
                <w:color w:val="000000"/>
                <w:sz w:val="16"/>
                <w:szCs w:val="16"/>
              </w:rPr>
              <w:t>Jingran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DCECA" w14:textId="77777777" w:rsidR="00061339" w:rsidRDefault="00061339" w:rsidP="002275DB">
            <w:pPr>
              <w:rPr>
                <w:rFonts w:eastAsia="Times New Roman"/>
              </w:rPr>
            </w:pPr>
            <w:r>
              <w:rPr>
                <w:rFonts w:eastAsia="Times New Roman" w:cs="Arial"/>
                <w:color w:val="000000"/>
                <w:sz w:val="16"/>
                <w:szCs w:val="16"/>
              </w:rPr>
              <w:t>OnePlus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2D27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09962" w14:textId="77777777" w:rsidR="00061339" w:rsidRDefault="00061339" w:rsidP="002275DB">
            <w:pPr>
              <w:rPr>
                <w:rFonts w:eastAsia="Times New Roman"/>
              </w:rPr>
            </w:pPr>
            <w:r>
              <w:rPr>
                <w:rFonts w:eastAsia="Times New Roman" w:cs="Arial"/>
                <w:color w:val="000000"/>
                <w:sz w:val="16"/>
                <w:szCs w:val="16"/>
              </w:rPr>
              <w:t>3GPPMEMBER</w:t>
            </w:r>
          </w:p>
        </w:tc>
      </w:tr>
      <w:tr w:rsidR="00061339" w14:paraId="48EA4C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A2FA2"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21605" w14:textId="77777777" w:rsidR="00061339" w:rsidRDefault="00061339" w:rsidP="002275D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39230" w14:textId="77777777" w:rsidR="00061339" w:rsidRDefault="00061339" w:rsidP="002275DB">
            <w:pPr>
              <w:rPr>
                <w:rFonts w:eastAsia="Times New Roman"/>
              </w:rPr>
            </w:pPr>
            <w:r>
              <w:rPr>
                <w:rFonts w:eastAsia="Times New Roman" w:cs="Arial"/>
                <w:color w:val="000000"/>
                <w:sz w:val="16"/>
                <w:szCs w:val="16"/>
              </w:rPr>
              <w:t>Li-Sheng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C032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175C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9314" w14:textId="77777777" w:rsidR="00061339" w:rsidRDefault="00061339" w:rsidP="002275DB">
            <w:pPr>
              <w:rPr>
                <w:rFonts w:eastAsia="Times New Roman"/>
              </w:rPr>
            </w:pPr>
          </w:p>
        </w:tc>
      </w:tr>
      <w:tr w:rsidR="00061339" w14:paraId="1914A6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5A784" w14:textId="77777777" w:rsidR="00061339" w:rsidRDefault="00061339" w:rsidP="002275DB">
            <w:pPr>
              <w:rPr>
                <w:rFonts w:eastAsia="Times New Roman"/>
                <w:sz w:val="24"/>
                <w:szCs w:val="24"/>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4C1F" w14:textId="77777777" w:rsidR="00061339" w:rsidRDefault="00061339" w:rsidP="002275D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CFA94" w14:textId="77777777" w:rsidR="00061339" w:rsidRDefault="00061339" w:rsidP="002275DB">
            <w:pPr>
              <w:rPr>
                <w:rFonts w:eastAsia="Times New Roman"/>
              </w:rPr>
            </w:pPr>
            <w:r>
              <w:rPr>
                <w:rFonts w:eastAsia="Times New Roman" w:cs="Arial"/>
                <w:color w:val="000000"/>
                <w:sz w:val="16"/>
                <w:szCs w:val="16"/>
              </w:rPr>
              <w:t>Qian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5FE3E" w14:textId="77777777" w:rsidR="00061339" w:rsidRDefault="00061339" w:rsidP="002275DB">
            <w:pPr>
              <w:rPr>
                <w:rFonts w:eastAsia="Times New Roman"/>
              </w:rPr>
            </w:pPr>
            <w:r>
              <w:rPr>
                <w:rFonts w:eastAsia="Times New Roman" w:cs="Arial"/>
                <w:color w:val="000000"/>
                <w:sz w:val="16"/>
                <w:szCs w:val="16"/>
              </w:rPr>
              <w:t>Nanjing Ericsson Panda Com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781BE"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91B2F" w14:textId="77777777" w:rsidR="00061339" w:rsidRDefault="00061339" w:rsidP="002275DB">
            <w:pPr>
              <w:rPr>
                <w:rFonts w:eastAsia="Times New Roman"/>
              </w:rPr>
            </w:pPr>
            <w:r>
              <w:rPr>
                <w:rFonts w:eastAsia="Times New Roman" w:cs="Arial"/>
                <w:color w:val="000000"/>
                <w:sz w:val="16"/>
                <w:szCs w:val="16"/>
              </w:rPr>
              <w:t>3GPPMEMBER</w:t>
            </w:r>
          </w:p>
        </w:tc>
      </w:tr>
      <w:tr w:rsidR="00061339" w14:paraId="31DE6A2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A2092"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05AF4" w14:textId="77777777" w:rsidR="00061339" w:rsidRDefault="00061339" w:rsidP="002275D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E1B47" w14:textId="77777777" w:rsidR="00061339" w:rsidRDefault="00061339" w:rsidP="002275D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96E6D" w14:textId="77777777" w:rsidR="00061339" w:rsidRDefault="00061339" w:rsidP="002275DB">
            <w:pPr>
              <w:rPr>
                <w:rFonts w:eastAsia="Times New Roman"/>
              </w:rPr>
            </w:pPr>
            <w:r>
              <w:rPr>
                <w:rFonts w:eastAsia="Times New Roman"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E1A58"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59E80" w14:textId="77777777" w:rsidR="00061339" w:rsidRDefault="00061339" w:rsidP="002275DB">
            <w:pPr>
              <w:rPr>
                <w:rFonts w:eastAsia="Times New Roman"/>
              </w:rPr>
            </w:pPr>
            <w:r>
              <w:rPr>
                <w:rFonts w:eastAsia="Times New Roman" w:cs="Arial"/>
                <w:color w:val="000000"/>
                <w:sz w:val="16"/>
                <w:szCs w:val="16"/>
              </w:rPr>
              <w:t>3GPPMEMBER</w:t>
            </w:r>
          </w:p>
        </w:tc>
      </w:tr>
      <w:tr w:rsidR="00061339" w14:paraId="444E4B5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AD885"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1404F" w14:textId="77777777" w:rsidR="00061339" w:rsidRDefault="00061339" w:rsidP="002275D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CCFF1" w14:textId="77777777" w:rsidR="00061339" w:rsidRDefault="00061339" w:rsidP="002275DB">
            <w:pPr>
              <w:rPr>
                <w:rFonts w:eastAsia="Times New Roman"/>
              </w:rPr>
            </w:pPr>
            <w:r>
              <w:rPr>
                <w:rFonts w:eastAsia="Times New Roman" w:cs="Arial"/>
                <w:color w:val="000000"/>
                <w:sz w:val="16"/>
                <w:szCs w:val="16"/>
              </w:rPr>
              <w:t>Xiaobao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24811" w14:textId="77777777" w:rsidR="00061339" w:rsidRDefault="00061339" w:rsidP="002275DB">
            <w:pPr>
              <w:rPr>
                <w:rFonts w:eastAsia="Times New Roman"/>
              </w:rPr>
            </w:pPr>
            <w:r>
              <w:rPr>
                <w:rFonts w:eastAsia="Times New Roman" w:cs="Arial"/>
                <w:color w:val="000000"/>
                <w:sz w:val="16"/>
                <w:szCs w:val="16"/>
              </w:rPr>
              <w:t>Orange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35CC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B7617" w14:textId="77777777" w:rsidR="00061339" w:rsidRDefault="00061339" w:rsidP="002275DB">
            <w:pPr>
              <w:rPr>
                <w:rFonts w:eastAsia="Times New Roman"/>
              </w:rPr>
            </w:pPr>
            <w:r>
              <w:rPr>
                <w:rFonts w:eastAsia="Times New Roman" w:cs="Arial"/>
                <w:color w:val="000000"/>
                <w:sz w:val="16"/>
                <w:szCs w:val="16"/>
              </w:rPr>
              <w:t>3GPPMEMBER</w:t>
            </w:r>
          </w:p>
        </w:tc>
      </w:tr>
      <w:tr w:rsidR="00061339" w14:paraId="6A81D8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D88A6"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010B0" w14:textId="77777777" w:rsidR="00061339" w:rsidRDefault="00061339" w:rsidP="002275D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CF540" w14:textId="77777777" w:rsidR="00061339" w:rsidRDefault="00061339" w:rsidP="002275DB">
            <w:pPr>
              <w:rPr>
                <w:rFonts w:eastAsia="Times New Roman"/>
              </w:rPr>
            </w:pPr>
            <w:r>
              <w:rPr>
                <w:rFonts w:eastAsia="Times New Roman" w:cs="Arial"/>
                <w:color w:val="000000"/>
                <w:sz w:val="16"/>
                <w:szCs w:val="16"/>
              </w:rPr>
              <w:t>Zhuoyi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94C67" w14:textId="77777777" w:rsidR="00061339" w:rsidRDefault="00061339" w:rsidP="002275DB">
            <w:pPr>
              <w:rPr>
                <w:rFonts w:eastAsia="Times New Roman"/>
              </w:rPr>
            </w:pPr>
            <w:r>
              <w:rPr>
                <w:rFonts w:eastAsia="Times New Roman" w:cs="Arial"/>
                <w:color w:val="000000"/>
                <w:sz w:val="16"/>
                <w:szCs w:val="16"/>
              </w:rP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4CF1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90CEF" w14:textId="77777777" w:rsidR="00061339" w:rsidRDefault="00061339" w:rsidP="002275DB">
            <w:pPr>
              <w:rPr>
                <w:rFonts w:eastAsia="Times New Roman"/>
              </w:rPr>
            </w:pPr>
            <w:r>
              <w:rPr>
                <w:rFonts w:eastAsia="Times New Roman" w:cs="Arial"/>
                <w:color w:val="000000"/>
                <w:sz w:val="16"/>
                <w:szCs w:val="16"/>
              </w:rPr>
              <w:t>3GPPMEMBER</w:t>
            </w:r>
          </w:p>
        </w:tc>
      </w:tr>
      <w:tr w:rsidR="00061339" w14:paraId="073DD9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A89E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80DD2" w14:textId="77777777" w:rsidR="00061339" w:rsidRDefault="00061339" w:rsidP="002275DB">
            <w:pPr>
              <w:rPr>
                <w:rFonts w:eastAsia="Times New Roman"/>
              </w:rPr>
            </w:pPr>
            <w:r>
              <w:rPr>
                <w:rFonts w:eastAsia="Times New Roman" w:cs="Arial"/>
                <w:color w:val="000000"/>
                <w:sz w:val="16"/>
                <w:szCs w:val="16"/>
              </w:rPr>
              <w:t>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1B03" w14:textId="77777777" w:rsidR="00061339" w:rsidRDefault="00061339" w:rsidP="002275DB">
            <w:pPr>
              <w:rPr>
                <w:rFonts w:eastAsia="Times New Roman"/>
              </w:rPr>
            </w:pPr>
            <w:r>
              <w:rPr>
                <w:rFonts w:eastAsia="Times New Roman" w:cs="Arial"/>
                <w:color w:val="000000"/>
                <w:sz w:val="16"/>
                <w:szCs w:val="16"/>
              </w:rP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4273E" w14:textId="77777777" w:rsidR="00061339" w:rsidRDefault="00061339" w:rsidP="002275DB">
            <w:pPr>
              <w:rPr>
                <w:rFonts w:eastAsia="Times New Roman"/>
              </w:rPr>
            </w:pPr>
            <w:r>
              <w:rPr>
                <w:rFonts w:eastAsia="Times New Roman"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257C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D65FA" w14:textId="77777777" w:rsidR="00061339" w:rsidRDefault="00061339" w:rsidP="002275DB">
            <w:pPr>
              <w:rPr>
                <w:rFonts w:eastAsia="Times New Roman"/>
              </w:rPr>
            </w:pPr>
            <w:r>
              <w:rPr>
                <w:rFonts w:eastAsia="Times New Roman" w:cs="Arial"/>
                <w:color w:val="000000"/>
                <w:sz w:val="16"/>
                <w:szCs w:val="16"/>
              </w:rPr>
              <w:t>3GPPMEMBER</w:t>
            </w:r>
          </w:p>
        </w:tc>
      </w:tr>
      <w:tr w:rsidR="00061339" w14:paraId="6DF799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38720"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3BDF3" w14:textId="77777777" w:rsidR="00061339" w:rsidRDefault="00061339" w:rsidP="002275DB">
            <w:pPr>
              <w:rPr>
                <w:rFonts w:eastAsia="Times New Roman"/>
              </w:rPr>
            </w:pPr>
            <w:r>
              <w:rPr>
                <w:rFonts w:eastAsia="Times New Roman" w:cs="Arial"/>
                <w:color w:val="000000"/>
                <w:sz w:val="16"/>
                <w:szCs w:val="16"/>
              </w:rPr>
              <w:t>Chengjun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AFFB3" w14:textId="77777777" w:rsidR="00061339" w:rsidRDefault="00061339" w:rsidP="002275D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04980" w14:textId="77777777" w:rsidR="00061339" w:rsidRDefault="00061339" w:rsidP="002275DB">
            <w:pPr>
              <w:rPr>
                <w:rFonts w:eastAsia="Times New Roman"/>
              </w:rPr>
            </w:pPr>
            <w:r>
              <w:rPr>
                <w:rFonts w:eastAsia="Times New Roman" w:cs="Arial"/>
                <w:color w:val="000000"/>
                <w:sz w:val="16"/>
                <w:szCs w:val="16"/>
              </w:rPr>
              <w:t>Samsung Electronics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0745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AFF7A" w14:textId="77777777" w:rsidR="00061339" w:rsidRDefault="00061339" w:rsidP="002275DB">
            <w:pPr>
              <w:rPr>
                <w:rFonts w:eastAsia="Times New Roman"/>
              </w:rPr>
            </w:pPr>
            <w:r>
              <w:rPr>
                <w:rFonts w:eastAsia="Times New Roman" w:cs="Arial"/>
                <w:color w:val="000000"/>
                <w:sz w:val="16"/>
                <w:szCs w:val="16"/>
              </w:rPr>
              <w:t>3GPPMEMBER</w:t>
            </w:r>
          </w:p>
        </w:tc>
      </w:tr>
      <w:tr w:rsidR="00061339" w14:paraId="7F56097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05293"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CB6A2" w14:textId="77777777" w:rsidR="00061339" w:rsidRDefault="00061339" w:rsidP="002275DB">
            <w:pPr>
              <w:rPr>
                <w:rFonts w:eastAsia="Times New Roman"/>
              </w:rPr>
            </w:pPr>
            <w:r>
              <w:rPr>
                <w:rFonts w:eastAsia="Times New Roman" w:cs="Arial"/>
                <w:color w:val="000000"/>
                <w:sz w:val="16"/>
                <w:szCs w:val="16"/>
              </w:rPr>
              <w:t>Chiba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278B" w14:textId="77777777" w:rsidR="00061339" w:rsidRDefault="00061339" w:rsidP="002275DB">
            <w:pPr>
              <w:rPr>
                <w:rFonts w:eastAsia="Times New Roman"/>
              </w:rPr>
            </w:pPr>
            <w:r>
              <w:rPr>
                <w:rFonts w:eastAsia="Times New Roman" w:cs="Arial"/>
                <w:color w:val="000000"/>
                <w:sz w:val="16"/>
                <w:szCs w:val="16"/>
              </w:rPr>
              <w:t>Tsunehiko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4A5F0" w14:textId="77777777" w:rsidR="00061339" w:rsidRDefault="00061339" w:rsidP="002275DB">
            <w:pPr>
              <w:rPr>
                <w:rFonts w:eastAsia="Times New Roman"/>
              </w:rPr>
            </w:pPr>
            <w:r>
              <w:rPr>
                <w:rFonts w:eastAsia="Times New Roman" w:cs="Arial"/>
                <w:color w:val="000000"/>
                <w:sz w:val="16"/>
                <w:szCs w:val="16"/>
              </w:rPr>
              <w:t>ViaviSolutions Deutsch.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EA2A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0568" w14:textId="77777777" w:rsidR="00061339" w:rsidRDefault="00061339" w:rsidP="002275DB">
            <w:pPr>
              <w:rPr>
                <w:rFonts w:eastAsia="Times New Roman"/>
              </w:rPr>
            </w:pPr>
            <w:r>
              <w:rPr>
                <w:rFonts w:eastAsia="Times New Roman" w:cs="Arial"/>
                <w:color w:val="000000"/>
                <w:sz w:val="16"/>
                <w:szCs w:val="16"/>
              </w:rPr>
              <w:t>3GPPMEMBER</w:t>
            </w:r>
          </w:p>
        </w:tc>
      </w:tr>
      <w:tr w:rsidR="00061339" w14:paraId="14DA44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6FC9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4D7CA" w14:textId="77777777" w:rsidR="00061339" w:rsidRDefault="00061339" w:rsidP="002275DB">
            <w:pPr>
              <w:rPr>
                <w:rFonts w:eastAsia="Times New Roman"/>
              </w:rPr>
            </w:pPr>
            <w:r>
              <w:rPr>
                <w:rFonts w:eastAsia="Times New Roman" w:cs="Arial"/>
                <w:color w:val="000000"/>
                <w:sz w:val="16"/>
                <w:szCs w:val="16"/>
              </w:rPr>
              <w:t>Chitturi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73D4C" w14:textId="77777777" w:rsidR="00061339" w:rsidRDefault="00061339" w:rsidP="002275DB">
            <w:pPr>
              <w:rPr>
                <w:rFonts w:eastAsia="Times New Roman"/>
              </w:rPr>
            </w:pPr>
            <w:r>
              <w:rPr>
                <w:rFonts w:eastAsia="Times New Roman"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74915"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4E24"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1BF08" w14:textId="77777777" w:rsidR="00061339" w:rsidRDefault="00061339" w:rsidP="002275DB">
            <w:pPr>
              <w:rPr>
                <w:rFonts w:eastAsia="Times New Roman"/>
              </w:rPr>
            </w:pPr>
            <w:r>
              <w:rPr>
                <w:rFonts w:eastAsia="Times New Roman" w:cs="Arial"/>
                <w:color w:val="000000"/>
                <w:sz w:val="16"/>
                <w:szCs w:val="16"/>
              </w:rPr>
              <w:t>3GPPMEMBER</w:t>
            </w:r>
          </w:p>
        </w:tc>
      </w:tr>
      <w:tr w:rsidR="00061339" w14:paraId="78E553D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04ED0"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C380A" w14:textId="77777777" w:rsidR="00061339" w:rsidRDefault="00061339" w:rsidP="002275DB">
            <w:pPr>
              <w:rPr>
                <w:rFonts w:eastAsia="Times New Roman"/>
              </w:rPr>
            </w:pPr>
            <w:r>
              <w:rPr>
                <w:rFonts w:eastAsia="Times New Roman" w:cs="Arial"/>
                <w:color w:val="000000"/>
                <w:sz w:val="16"/>
                <w:szCs w:val="16"/>
              </w:rPr>
              <w:t>Cho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E8D23" w14:textId="77777777" w:rsidR="00061339" w:rsidRDefault="00061339" w:rsidP="002275DB">
            <w:pPr>
              <w:rPr>
                <w:rFonts w:eastAsia="Times New Roman"/>
              </w:rPr>
            </w:pPr>
            <w:r>
              <w:rPr>
                <w:rFonts w:eastAsia="Times New Roman" w:cs="Arial"/>
                <w:color w:val="000000"/>
                <w:sz w:val="16"/>
                <w:szCs w:val="16"/>
              </w:rPr>
              <w:t>Seung-Mo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91F5A" w14:textId="77777777" w:rsidR="00061339" w:rsidRDefault="00061339" w:rsidP="002275DB">
            <w:pPr>
              <w:rPr>
                <w:rFonts w:eastAsia="Times New Roman"/>
              </w:rPr>
            </w:pPr>
            <w:r>
              <w:rPr>
                <w:rFonts w:eastAsia="Times New Roman"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49CE9"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45FA1" w14:textId="77777777" w:rsidR="00061339" w:rsidRDefault="00061339" w:rsidP="002275DB">
            <w:pPr>
              <w:rPr>
                <w:rFonts w:eastAsia="Times New Roman"/>
              </w:rPr>
            </w:pPr>
            <w:r>
              <w:rPr>
                <w:rFonts w:eastAsia="Times New Roman" w:cs="Arial"/>
                <w:color w:val="000000"/>
                <w:sz w:val="16"/>
                <w:szCs w:val="16"/>
              </w:rPr>
              <w:t>3GPPMEMBER</w:t>
            </w:r>
          </w:p>
        </w:tc>
      </w:tr>
      <w:tr w:rsidR="00061339" w14:paraId="448429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D58D6" w14:textId="77777777" w:rsidR="00061339" w:rsidRDefault="00061339" w:rsidP="002275D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5D067" w14:textId="77777777" w:rsidR="00061339" w:rsidRDefault="00061339" w:rsidP="002275DB">
            <w:pPr>
              <w:rPr>
                <w:rFonts w:eastAsia="Times New Roman"/>
              </w:rPr>
            </w:pPr>
            <w:r>
              <w:rPr>
                <w:rFonts w:eastAsia="Times New Roman" w:cs="Arial"/>
                <w:color w:val="000000"/>
                <w:sz w:val="16"/>
                <w:szCs w:val="16"/>
              </w:rPr>
              <w:t>Choksi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8BDE9" w14:textId="77777777" w:rsidR="00061339" w:rsidRDefault="00061339" w:rsidP="002275DB">
            <w:pPr>
              <w:rPr>
                <w:rFonts w:eastAsia="Times New Roman"/>
              </w:rPr>
            </w:pPr>
            <w:r>
              <w:rPr>
                <w:rFonts w:eastAsia="Times New Roman" w:cs="Arial"/>
                <w:color w:val="000000"/>
                <w:sz w:val="16"/>
                <w:szCs w:val="16"/>
              </w:rPr>
              <w:t>Ojas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A59DB" w14:textId="77777777" w:rsidR="00061339" w:rsidRDefault="00061339" w:rsidP="002275DB">
            <w:pPr>
              <w:rPr>
                <w:rFonts w:eastAsia="Times New Roman"/>
              </w:rPr>
            </w:pPr>
            <w:r>
              <w:rPr>
                <w:rFonts w:eastAsia="Times New Roman" w:cs="Arial"/>
                <w:color w:val="000000"/>
                <w:sz w:val="16"/>
                <w:szCs w:val="16"/>
              </w:rPr>
              <w:t>Ligado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5E19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CAFE2" w14:textId="77777777" w:rsidR="00061339" w:rsidRDefault="00061339" w:rsidP="002275DB">
            <w:pPr>
              <w:rPr>
                <w:rFonts w:eastAsia="Times New Roman"/>
              </w:rPr>
            </w:pPr>
            <w:r>
              <w:rPr>
                <w:rFonts w:eastAsia="Times New Roman" w:cs="Arial"/>
                <w:color w:val="000000"/>
                <w:sz w:val="16"/>
                <w:szCs w:val="16"/>
              </w:rPr>
              <w:t>3GPPMEMBER</w:t>
            </w:r>
          </w:p>
        </w:tc>
      </w:tr>
      <w:tr w:rsidR="00061339" w14:paraId="12B61F4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82A42"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9E750" w14:textId="77777777" w:rsidR="00061339" w:rsidRDefault="00061339" w:rsidP="002275DB">
            <w:pPr>
              <w:rPr>
                <w:rFonts w:eastAsia="Times New Roman"/>
              </w:rPr>
            </w:pPr>
            <w:r>
              <w:rPr>
                <w:rFonts w:eastAsia="Times New Roman" w:cs="Arial"/>
                <w:color w:val="000000"/>
                <w:sz w:val="16"/>
                <w:szCs w:val="16"/>
              </w:rPr>
              <w:t>chong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BD0E3" w14:textId="77777777" w:rsidR="00061339" w:rsidRDefault="00061339" w:rsidP="002275DB">
            <w:pPr>
              <w:rPr>
                <w:rFonts w:eastAsia="Times New Roman"/>
              </w:rPr>
            </w:pPr>
            <w:r>
              <w:rPr>
                <w:rFonts w:eastAsia="Times New Roman" w:cs="Arial"/>
                <w:color w:val="000000"/>
                <w:sz w:val="16"/>
                <w:szCs w:val="16"/>
              </w:rPr>
              <w:t>vivian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972CD" w14:textId="77777777" w:rsidR="00061339" w:rsidRDefault="00061339" w:rsidP="002275DB">
            <w:pPr>
              <w:rPr>
                <w:rFonts w:eastAsia="Times New Roman"/>
              </w:rPr>
            </w:pPr>
            <w:r>
              <w:rPr>
                <w:rFonts w:eastAsia="Times New Roman" w:cs="Arial"/>
                <w:color w:val="000000"/>
                <w:sz w:val="16"/>
                <w:szCs w:val="16"/>
              </w:rPr>
              <w:t>VIVO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5F03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E8F8E" w14:textId="77777777" w:rsidR="00061339" w:rsidRDefault="00061339" w:rsidP="002275DB">
            <w:pPr>
              <w:rPr>
                <w:rFonts w:eastAsia="Times New Roman"/>
              </w:rPr>
            </w:pPr>
            <w:r>
              <w:rPr>
                <w:rFonts w:eastAsia="Times New Roman" w:cs="Arial"/>
                <w:color w:val="000000"/>
                <w:sz w:val="16"/>
                <w:szCs w:val="16"/>
              </w:rPr>
              <w:t>3GPPMEMBER</w:t>
            </w:r>
          </w:p>
        </w:tc>
      </w:tr>
      <w:tr w:rsidR="00061339" w14:paraId="4FD01D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B388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4099A" w14:textId="77777777" w:rsidR="00061339" w:rsidRDefault="00061339" w:rsidP="002275DB">
            <w:pPr>
              <w:rPr>
                <w:rFonts w:eastAsia="Times New Roman"/>
              </w:rPr>
            </w:pPr>
            <w:r>
              <w:rPr>
                <w:rFonts w:eastAsia="Times New Roman" w:cs="Arial"/>
                <w:color w:val="000000"/>
                <w:sz w:val="16"/>
                <w:szCs w:val="16"/>
              </w:rPr>
              <w:t>Chuberre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13748" w14:textId="77777777" w:rsidR="00061339" w:rsidRDefault="00061339" w:rsidP="002275DB">
            <w:pPr>
              <w:rPr>
                <w:rFonts w:eastAsia="Times New Roman"/>
              </w:rPr>
            </w:pPr>
            <w:r>
              <w:rPr>
                <w:rFonts w:eastAsia="Times New Roman" w:cs="Arial"/>
                <w:color w:val="000000"/>
                <w:sz w:val="16"/>
                <w:szCs w:val="16"/>
              </w:rPr>
              <w:t>Nicolas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292EE" w14:textId="77777777" w:rsidR="00061339" w:rsidRDefault="00061339" w:rsidP="002275DB">
            <w:pPr>
              <w:rPr>
                <w:rFonts w:eastAsia="Times New Roman"/>
              </w:rPr>
            </w:pPr>
            <w:r>
              <w:rPr>
                <w:rFonts w:eastAsia="Times New Roman"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BA32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E0DB2" w14:textId="77777777" w:rsidR="00061339" w:rsidRDefault="00061339" w:rsidP="002275DB">
            <w:pPr>
              <w:rPr>
                <w:rFonts w:eastAsia="Times New Roman"/>
              </w:rPr>
            </w:pPr>
            <w:r>
              <w:rPr>
                <w:rFonts w:eastAsia="Times New Roman" w:cs="Arial"/>
                <w:color w:val="000000"/>
                <w:sz w:val="16"/>
                <w:szCs w:val="16"/>
              </w:rPr>
              <w:t>3GPPMEMBER</w:t>
            </w:r>
          </w:p>
        </w:tc>
      </w:tr>
      <w:tr w:rsidR="00061339" w14:paraId="3E506B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437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E5725" w14:textId="77777777" w:rsidR="00061339" w:rsidRDefault="00061339" w:rsidP="002275DB">
            <w:pPr>
              <w:rPr>
                <w:rFonts w:eastAsia="Times New Roman"/>
              </w:rPr>
            </w:pPr>
            <w:r>
              <w:rPr>
                <w:rFonts w:eastAsia="Times New Roman" w:cs="Arial"/>
                <w:color w:val="000000"/>
                <w:sz w:val="16"/>
                <w:szCs w:val="16"/>
              </w:rPr>
              <w:t>Cioni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1E65B" w14:textId="77777777" w:rsidR="00061339" w:rsidRDefault="00061339" w:rsidP="002275DB">
            <w:pPr>
              <w:rPr>
                <w:rFonts w:eastAsia="Times New Roman"/>
              </w:rPr>
            </w:pPr>
            <w:r>
              <w:rPr>
                <w:rFonts w:eastAsia="Times New Roman" w:cs="Arial"/>
                <w:color w:val="000000"/>
                <w:sz w:val="16"/>
                <w:szCs w:val="16"/>
              </w:rPr>
              <w:t>Stefano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F0893" w14:textId="77777777" w:rsidR="00061339" w:rsidRDefault="00061339" w:rsidP="002275DB">
            <w:pPr>
              <w:rPr>
                <w:rFonts w:eastAsia="Times New Roman"/>
              </w:rPr>
            </w:pPr>
            <w:r>
              <w:rPr>
                <w:rFonts w:eastAsia="Times New Roman" w:cs="Arial"/>
                <w:color w:val="000000"/>
                <w:sz w:val="16"/>
                <w:szCs w:val="16"/>
              </w:rPr>
              <w:t>ESA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8CF3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316DA" w14:textId="77777777" w:rsidR="00061339" w:rsidRDefault="00061339" w:rsidP="002275DB">
            <w:pPr>
              <w:rPr>
                <w:rFonts w:eastAsia="Times New Roman"/>
              </w:rPr>
            </w:pPr>
            <w:r>
              <w:rPr>
                <w:rFonts w:eastAsia="Times New Roman" w:cs="Arial"/>
                <w:color w:val="000000"/>
                <w:sz w:val="16"/>
                <w:szCs w:val="16"/>
              </w:rPr>
              <w:t>3GPPMEMBER</w:t>
            </w:r>
          </w:p>
        </w:tc>
      </w:tr>
      <w:tr w:rsidR="00061339" w14:paraId="5F7F4D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4AA0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BD9D6" w14:textId="77777777" w:rsidR="00061339" w:rsidRDefault="00061339" w:rsidP="002275DB">
            <w:pPr>
              <w:rPr>
                <w:rFonts w:eastAsia="Times New Roman"/>
              </w:rPr>
            </w:pPr>
            <w:r>
              <w:rPr>
                <w:rFonts w:eastAsia="Times New Roman" w:cs="Arial"/>
                <w:color w:val="000000"/>
                <w:sz w:val="16"/>
                <w:szCs w:val="16"/>
              </w:rPr>
              <w:t>Clemons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0B3EB" w14:textId="77777777" w:rsidR="00061339" w:rsidRDefault="00061339" w:rsidP="002275D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31BA9" w14:textId="77777777" w:rsidR="00061339" w:rsidRDefault="00061339" w:rsidP="002275DB">
            <w:pPr>
              <w:rPr>
                <w:rFonts w:eastAsia="Times New Roman"/>
              </w:rPr>
            </w:pPr>
            <w:r>
              <w:rPr>
                <w:rFonts w:eastAsia="Times New Roman" w:cs="Arial"/>
                <w:color w:val="000000"/>
                <w:sz w:val="16"/>
                <w:szCs w:val="16"/>
              </w:rPr>
              <w:t>Quixoticity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8DB5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3743E" w14:textId="77777777" w:rsidR="00061339" w:rsidRDefault="00061339" w:rsidP="002275DB">
            <w:pPr>
              <w:rPr>
                <w:rFonts w:eastAsia="Times New Roman"/>
              </w:rPr>
            </w:pPr>
            <w:r>
              <w:rPr>
                <w:rFonts w:eastAsia="Times New Roman" w:cs="Arial"/>
                <w:color w:val="000000"/>
                <w:sz w:val="16"/>
                <w:szCs w:val="16"/>
              </w:rPr>
              <w:t>3GPPMEMBER</w:t>
            </w:r>
          </w:p>
        </w:tc>
      </w:tr>
      <w:tr w:rsidR="00061339" w14:paraId="07CD79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F7FC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0CB1" w14:textId="77777777" w:rsidR="00061339" w:rsidRDefault="00061339" w:rsidP="002275DB">
            <w:pPr>
              <w:rPr>
                <w:rFonts w:eastAsia="Times New Roman"/>
              </w:rPr>
            </w:pPr>
            <w:r>
              <w:rPr>
                <w:rFonts w:eastAsia="Times New Roman" w:cs="Arial"/>
                <w:color w:val="000000"/>
                <w:sz w:val="16"/>
                <w:szCs w:val="16"/>
              </w:rPr>
              <w:t>Comstock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4CCA0" w14:textId="77777777" w:rsidR="00061339" w:rsidRDefault="00061339" w:rsidP="002275DB">
            <w:pPr>
              <w:rPr>
                <w:rFonts w:eastAsia="Times New Roman"/>
              </w:rPr>
            </w:pPr>
            <w:r>
              <w:rPr>
                <w:rFonts w:eastAsia="Times New Roman"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AE64D" w14:textId="77777777" w:rsidR="00061339" w:rsidRDefault="00061339" w:rsidP="002275DB">
            <w:pPr>
              <w:rPr>
                <w:rFonts w:eastAsia="Times New Roman"/>
              </w:rPr>
            </w:pPr>
            <w:r>
              <w:rPr>
                <w:rFonts w:eastAsia="Times New Roman"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1D916"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1F4E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2AC79E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211B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FC9BD" w14:textId="77777777" w:rsidR="00061339" w:rsidRDefault="00061339" w:rsidP="002275DB">
            <w:pPr>
              <w:rPr>
                <w:rFonts w:eastAsia="Times New Roman"/>
              </w:rPr>
            </w:pPr>
            <w:r>
              <w:rPr>
                <w:rFonts w:eastAsia="Times New Roman" w:cs="Arial"/>
                <w:color w:val="000000"/>
                <w:sz w:val="16"/>
                <w:szCs w:val="16"/>
              </w:rPr>
              <w:t>Cong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B5384" w14:textId="77777777" w:rsidR="00061339" w:rsidRDefault="00061339" w:rsidP="002275DB">
            <w:pPr>
              <w:rPr>
                <w:rFonts w:eastAsia="Times New Roman"/>
              </w:rPr>
            </w:pPr>
            <w:r>
              <w:rPr>
                <w:rFonts w:eastAsia="Times New Roman"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FD288" w14:textId="77777777" w:rsidR="00061339" w:rsidRDefault="00061339" w:rsidP="002275DB">
            <w:pPr>
              <w:rPr>
                <w:rFonts w:eastAsia="Times New Roman"/>
              </w:rPr>
            </w:pPr>
            <w:r>
              <w:rPr>
                <w:rFonts w:eastAsia="Times New Roman" w:cs="Arial"/>
                <w:color w:val="000000"/>
                <w:sz w:val="16"/>
                <w:szCs w:val="16"/>
              </w:rPr>
              <w:t>Dongguan OPPO Precision Elec.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C949B"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DD90D" w14:textId="77777777" w:rsidR="00061339" w:rsidRDefault="00061339" w:rsidP="002275DB">
            <w:pPr>
              <w:rPr>
                <w:rFonts w:eastAsia="Times New Roman"/>
              </w:rPr>
            </w:pPr>
            <w:r>
              <w:rPr>
                <w:rFonts w:eastAsia="Times New Roman" w:cs="Arial"/>
                <w:color w:val="000000"/>
                <w:sz w:val="16"/>
                <w:szCs w:val="16"/>
              </w:rPr>
              <w:t>3GPPMEMBER</w:t>
            </w:r>
          </w:p>
        </w:tc>
      </w:tr>
      <w:tr w:rsidR="00061339" w14:paraId="049089E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E4766"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5E6C7" w14:textId="77777777" w:rsidR="00061339" w:rsidRDefault="00061339" w:rsidP="002275DB">
            <w:pPr>
              <w:rPr>
                <w:rFonts w:eastAsia="Times New Roman"/>
              </w:rPr>
            </w:pPr>
            <w:r>
              <w:rPr>
                <w:rFonts w:eastAsia="Times New Roman" w:cs="Arial"/>
                <w:color w:val="000000"/>
                <w:sz w:val="16"/>
                <w:szCs w:val="16"/>
              </w:rPr>
              <w:t>Corbett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32826" w14:textId="77777777" w:rsidR="00061339" w:rsidRDefault="00061339" w:rsidP="002275DB">
            <w:pPr>
              <w:rPr>
                <w:rFonts w:eastAsia="Times New Roman"/>
              </w:rPr>
            </w:pPr>
            <w:r>
              <w:rPr>
                <w:rFonts w:eastAsia="Times New Roman" w:cs="Arial"/>
                <w:color w:val="000000"/>
                <w:sz w:val="16"/>
                <w:szCs w:val="16"/>
              </w:rPr>
              <w:t>Cherita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81B10" w14:textId="77777777" w:rsidR="00061339" w:rsidRDefault="00061339" w:rsidP="002275DB">
            <w:pPr>
              <w:rPr>
                <w:rFonts w:eastAsia="Times New Roman"/>
              </w:rPr>
            </w:pPr>
            <w:r>
              <w:rPr>
                <w:rFonts w:eastAsia="Times New Roman"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305CF"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2BD9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41BCF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704F0" w14:textId="77777777" w:rsidR="00061339" w:rsidRDefault="00061339" w:rsidP="002275D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53080" w14:textId="77777777" w:rsidR="00061339" w:rsidRDefault="00061339" w:rsidP="002275DB">
            <w:pPr>
              <w:rPr>
                <w:rFonts w:eastAsia="Times New Roman"/>
              </w:rPr>
            </w:pPr>
            <w:r>
              <w:rPr>
                <w:rFonts w:eastAsia="Times New Roman" w:cs="Arial"/>
                <w:color w:val="000000"/>
                <w:sz w:val="16"/>
                <w:szCs w:val="16"/>
              </w:rPr>
              <w:t>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252A6" w14:textId="77777777" w:rsidR="00061339" w:rsidRDefault="00061339" w:rsidP="002275DB">
            <w:pPr>
              <w:rPr>
                <w:rFonts w:eastAsia="Times New Roman"/>
              </w:rPr>
            </w:pPr>
            <w:r>
              <w:rPr>
                <w:rFonts w:eastAsia="Times New Roman" w:cs="Arial"/>
                <w:color w:val="000000"/>
                <w:sz w:val="16"/>
                <w:szCs w:val="16"/>
              </w:rPr>
              <w:t>Shashi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99455" w14:textId="77777777" w:rsidR="00061339" w:rsidRDefault="00061339" w:rsidP="002275DB">
            <w:pPr>
              <w:rPr>
                <w:rFonts w:eastAsia="Times New Roman"/>
              </w:rPr>
            </w:pPr>
            <w:r>
              <w:rPr>
                <w:rFonts w:eastAsia="Times New Roman"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C4391"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8DE7A" w14:textId="77777777" w:rsidR="00061339" w:rsidRDefault="00061339" w:rsidP="002275DB">
            <w:pPr>
              <w:rPr>
                <w:rFonts w:eastAsia="Times New Roman"/>
              </w:rPr>
            </w:pPr>
            <w:r>
              <w:rPr>
                <w:rFonts w:eastAsia="Times New Roman" w:cs="Arial"/>
                <w:color w:val="000000"/>
                <w:sz w:val="16"/>
                <w:szCs w:val="16"/>
              </w:rPr>
              <w:t>3GPPMEMBER</w:t>
            </w:r>
          </w:p>
        </w:tc>
      </w:tr>
      <w:tr w:rsidR="00061339" w14:paraId="207A61D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5F28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671E5" w14:textId="77777777" w:rsidR="00061339" w:rsidRDefault="00061339" w:rsidP="002275DB">
            <w:pPr>
              <w:rPr>
                <w:rFonts w:eastAsia="Times New Roman"/>
              </w:rPr>
            </w:pPr>
            <w:r>
              <w:rPr>
                <w:rFonts w:eastAsia="Times New Roman" w:cs="Arial"/>
                <w:color w:val="000000"/>
                <w:sz w:val="16"/>
                <w:szCs w:val="16"/>
              </w:rPr>
              <w:t>Dawes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C4F43" w14:textId="77777777" w:rsidR="00061339" w:rsidRDefault="00061339" w:rsidP="002275D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97490" w14:textId="77777777" w:rsidR="00061339" w:rsidRDefault="00061339" w:rsidP="002275DB">
            <w:pPr>
              <w:rPr>
                <w:rFonts w:eastAsia="Times New Roman"/>
              </w:rPr>
            </w:pPr>
            <w:r>
              <w:rPr>
                <w:rFonts w:eastAsia="Times New Roman" w:cs="Arial"/>
                <w:color w:val="000000"/>
                <w:sz w:val="16"/>
                <w:szCs w:val="16"/>
              </w:rPr>
              <w:t>Vodafone España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98D2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81C82" w14:textId="77777777" w:rsidR="00061339" w:rsidRDefault="00061339" w:rsidP="002275DB">
            <w:pPr>
              <w:rPr>
                <w:rFonts w:eastAsia="Times New Roman"/>
              </w:rPr>
            </w:pPr>
            <w:r>
              <w:rPr>
                <w:rFonts w:eastAsia="Times New Roman" w:cs="Arial"/>
                <w:color w:val="000000"/>
                <w:sz w:val="16"/>
                <w:szCs w:val="16"/>
              </w:rPr>
              <w:t>3GPPMEMBER</w:t>
            </w:r>
          </w:p>
        </w:tc>
      </w:tr>
      <w:tr w:rsidR="00061339" w14:paraId="2B5529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790C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9F3D1" w14:textId="77777777" w:rsidR="00061339" w:rsidRDefault="00061339" w:rsidP="002275DB">
            <w:pPr>
              <w:rPr>
                <w:rFonts w:eastAsia="Times New Roman"/>
              </w:rPr>
            </w:pPr>
            <w:r>
              <w:rPr>
                <w:rFonts w:eastAsia="Times New Roman" w:cs="Arial"/>
                <w:color w:val="000000"/>
                <w:sz w:val="16"/>
                <w:szCs w:val="16"/>
              </w:rPr>
              <w:t>Dawkins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B6460" w14:textId="77777777" w:rsidR="00061339" w:rsidRDefault="00061339" w:rsidP="002275DB">
            <w:pPr>
              <w:rPr>
                <w:rFonts w:eastAsia="Times New Roman"/>
              </w:rPr>
            </w:pPr>
            <w:r>
              <w:rPr>
                <w:rFonts w:eastAsia="Times New Roman" w:cs="Arial"/>
                <w:color w:val="000000"/>
                <w:sz w:val="16"/>
                <w:szCs w:val="16"/>
              </w:rPr>
              <w:t>Spencer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6B3B4" w14:textId="77777777" w:rsidR="00061339" w:rsidRDefault="00061339" w:rsidP="002275DB">
            <w:pPr>
              <w:rPr>
                <w:rFonts w:eastAsia="Times New Roman"/>
              </w:rPr>
            </w:pPr>
            <w:r>
              <w:rPr>
                <w:rFonts w:eastAsia="Times New Roman"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F1E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5323C" w14:textId="77777777" w:rsidR="00061339" w:rsidRDefault="00061339" w:rsidP="002275DB">
            <w:pPr>
              <w:rPr>
                <w:rFonts w:eastAsia="Times New Roman"/>
              </w:rPr>
            </w:pPr>
            <w:r>
              <w:rPr>
                <w:rFonts w:eastAsia="Times New Roman" w:cs="Arial"/>
                <w:color w:val="000000"/>
                <w:sz w:val="16"/>
                <w:szCs w:val="16"/>
              </w:rPr>
              <w:t>3GPPMEMBER</w:t>
            </w:r>
          </w:p>
        </w:tc>
      </w:tr>
      <w:tr w:rsidR="00061339" w14:paraId="356F58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BA27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39A6D" w14:textId="77777777" w:rsidR="00061339" w:rsidRDefault="00061339" w:rsidP="002275DB">
            <w:pPr>
              <w:rPr>
                <w:rFonts w:eastAsia="Times New Roman"/>
              </w:rPr>
            </w:pPr>
            <w:r>
              <w:rPr>
                <w:rFonts w:eastAsia="Times New Roman" w:cs="Arial"/>
                <w:color w:val="000000"/>
                <w:sz w:val="16"/>
                <w:szCs w:val="16"/>
              </w:rPr>
              <w:t>Dees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80544" w14:textId="77777777" w:rsidR="00061339" w:rsidRDefault="00061339" w:rsidP="002275DB">
            <w:pPr>
              <w:rPr>
                <w:rFonts w:eastAsia="Times New Roman"/>
              </w:rPr>
            </w:pPr>
            <w:r>
              <w:rPr>
                <w:rFonts w:eastAsia="Times New Roman" w:cs="Arial"/>
                <w:color w:val="000000"/>
                <w:sz w:val="16"/>
                <w:szCs w:val="16"/>
              </w:rPr>
              <w:t>Walter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EC7FC" w14:textId="77777777" w:rsidR="00061339" w:rsidRDefault="00061339" w:rsidP="002275DB">
            <w:pPr>
              <w:rPr>
                <w:rFonts w:eastAsia="Times New Roman"/>
              </w:rPr>
            </w:pPr>
            <w:r>
              <w:rPr>
                <w:rFonts w:eastAsia="Times New Roman" w:cs="Arial"/>
                <w:color w:val="000000"/>
                <w:sz w:val="16"/>
                <w:szCs w:val="16"/>
              </w:rP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AF6E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F968C" w14:textId="77777777" w:rsidR="00061339" w:rsidRDefault="00061339" w:rsidP="002275DB">
            <w:pPr>
              <w:rPr>
                <w:rFonts w:eastAsia="Times New Roman"/>
              </w:rPr>
            </w:pPr>
            <w:r>
              <w:rPr>
                <w:rFonts w:eastAsia="Times New Roman" w:cs="Arial"/>
                <w:color w:val="000000"/>
                <w:sz w:val="16"/>
                <w:szCs w:val="16"/>
              </w:rPr>
              <w:t>3GPPMEMBER</w:t>
            </w:r>
          </w:p>
        </w:tc>
      </w:tr>
      <w:tr w:rsidR="00061339" w14:paraId="63C448F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EE4E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F121B" w14:textId="77777777" w:rsidR="00061339" w:rsidRDefault="00061339" w:rsidP="002275DB">
            <w:pPr>
              <w:rPr>
                <w:rFonts w:eastAsia="Times New Roman"/>
              </w:rPr>
            </w:pPr>
            <w:r>
              <w:rPr>
                <w:rFonts w:eastAsia="Times New Roman" w:cs="Arial"/>
                <w:color w:val="000000"/>
                <w:sz w:val="16"/>
                <w:szCs w:val="16"/>
              </w:rPr>
              <w:t>Dempo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68081" w14:textId="77777777" w:rsidR="00061339" w:rsidRDefault="00061339" w:rsidP="002275DB">
            <w:pPr>
              <w:rPr>
                <w:rFonts w:eastAsia="Times New Roman"/>
              </w:rPr>
            </w:pPr>
            <w:r>
              <w:rPr>
                <w:rFonts w:eastAsia="Times New Roman" w:cs="Arial"/>
                <w:color w:val="000000"/>
                <w:sz w:val="16"/>
                <w:szCs w:val="16"/>
              </w:rPr>
              <w:t>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CC7E0" w14:textId="77777777" w:rsidR="00061339" w:rsidRDefault="00061339" w:rsidP="002275DB">
            <w:pPr>
              <w:rPr>
                <w:rFonts w:eastAsia="Times New Roman"/>
              </w:rPr>
            </w:pPr>
            <w:r>
              <w:rPr>
                <w:rFonts w:eastAsia="Times New Roman"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CD59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B979C" w14:textId="77777777" w:rsidR="00061339" w:rsidRDefault="00061339" w:rsidP="002275DB">
            <w:pPr>
              <w:rPr>
                <w:rFonts w:eastAsia="Times New Roman"/>
              </w:rPr>
            </w:pPr>
            <w:r>
              <w:rPr>
                <w:rFonts w:eastAsia="Times New Roman" w:cs="Arial"/>
                <w:color w:val="000000"/>
                <w:sz w:val="16"/>
                <w:szCs w:val="16"/>
              </w:rPr>
              <w:t>3GPPMEMBER</w:t>
            </w:r>
          </w:p>
        </w:tc>
      </w:tr>
      <w:tr w:rsidR="00061339" w14:paraId="3DF202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0DB9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4125A" w14:textId="77777777" w:rsidR="00061339" w:rsidRDefault="00061339" w:rsidP="002275DB">
            <w:pPr>
              <w:rPr>
                <w:rFonts w:eastAsia="Times New Roman"/>
              </w:rPr>
            </w:pPr>
            <w:r>
              <w:rPr>
                <w:rFonts w:eastAsia="Times New Roman" w:cs="Arial"/>
                <w:color w:val="000000"/>
                <w:sz w:val="16"/>
                <w:szCs w:val="16"/>
              </w:rPr>
              <w:t>Deng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10E65" w14:textId="77777777" w:rsidR="00061339" w:rsidRDefault="00061339" w:rsidP="002275DB">
            <w:pPr>
              <w:rPr>
                <w:rFonts w:eastAsia="Times New Roman"/>
              </w:rPr>
            </w:pPr>
            <w:r>
              <w:rPr>
                <w:rFonts w:eastAsia="Times New Roman" w:cs="Arial"/>
                <w:color w:val="000000"/>
                <w:sz w:val="16"/>
                <w:szCs w:val="16"/>
              </w:rPr>
              <w:t>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1EA5F"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026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DCC44" w14:textId="77777777" w:rsidR="00061339" w:rsidRDefault="00061339" w:rsidP="002275DB">
            <w:pPr>
              <w:rPr>
                <w:rFonts w:eastAsia="Times New Roman"/>
              </w:rPr>
            </w:pPr>
            <w:r>
              <w:rPr>
                <w:rFonts w:eastAsia="Times New Roman" w:cs="Arial"/>
                <w:color w:val="000000"/>
                <w:sz w:val="16"/>
                <w:szCs w:val="16"/>
              </w:rPr>
              <w:t>3GPPMEMBER</w:t>
            </w:r>
          </w:p>
        </w:tc>
      </w:tr>
      <w:tr w:rsidR="00061339" w14:paraId="73CE00B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9B24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E37D" w14:textId="77777777" w:rsidR="00061339" w:rsidRDefault="00061339" w:rsidP="002275DB">
            <w:pPr>
              <w:rPr>
                <w:rFonts w:eastAsia="Times New Roman"/>
              </w:rPr>
            </w:pPr>
            <w:r>
              <w:rPr>
                <w:rFonts w:eastAsia="Times New Roman" w:cs="Arial"/>
                <w:color w:val="000000"/>
                <w:sz w:val="16"/>
                <w:szCs w:val="16"/>
              </w:rPr>
              <w:t>DHARMADHIKARI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F32FC" w14:textId="77777777" w:rsidR="00061339" w:rsidRDefault="00061339" w:rsidP="002275DB">
            <w:pPr>
              <w:rPr>
                <w:rFonts w:eastAsia="Times New Roman"/>
              </w:rPr>
            </w:pPr>
            <w:r>
              <w:rPr>
                <w:rFonts w:eastAsia="Times New Roman" w:cs="Arial"/>
                <w:color w:val="000000"/>
                <w:sz w:val="16"/>
                <w:szCs w:val="16"/>
              </w:rPr>
              <w:t>OMKAR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E20F" w14:textId="77777777" w:rsidR="00061339" w:rsidRDefault="00061339" w:rsidP="002275DB">
            <w:pPr>
              <w:rPr>
                <w:rFonts w:eastAsia="Times New Roman"/>
              </w:rPr>
            </w:pPr>
            <w:r>
              <w:rPr>
                <w:rFonts w:eastAsia="Times New Roman"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4449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871AD" w14:textId="77777777" w:rsidR="00061339" w:rsidRDefault="00061339" w:rsidP="002275DB">
            <w:pPr>
              <w:rPr>
                <w:rFonts w:eastAsia="Times New Roman"/>
              </w:rPr>
            </w:pPr>
            <w:r>
              <w:rPr>
                <w:rFonts w:eastAsia="Times New Roman" w:cs="Arial"/>
                <w:color w:val="000000"/>
                <w:sz w:val="16"/>
                <w:szCs w:val="16"/>
              </w:rPr>
              <w:t>3GPPMEMBER</w:t>
            </w:r>
          </w:p>
        </w:tc>
      </w:tr>
      <w:tr w:rsidR="00061339" w14:paraId="6CF1B4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E6AE3"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74A6C" w14:textId="77777777" w:rsidR="00061339" w:rsidRDefault="00061339" w:rsidP="002275DB">
            <w:pPr>
              <w:rPr>
                <w:rFonts w:eastAsia="Times New Roman"/>
              </w:rPr>
            </w:pPr>
            <w:r>
              <w:rPr>
                <w:rFonts w:eastAsia="Times New Roman" w:cs="Arial"/>
                <w:color w:val="000000"/>
                <w:sz w:val="16"/>
                <w:szCs w:val="16"/>
              </w:rPr>
              <w:t>Djapic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F07C5" w14:textId="77777777" w:rsidR="00061339" w:rsidRDefault="00061339" w:rsidP="002275DB">
            <w:pPr>
              <w:rPr>
                <w:rFonts w:eastAsia="Times New Roman"/>
              </w:rPr>
            </w:pPr>
            <w:r>
              <w:rPr>
                <w:rFonts w:eastAsia="Times New Roman" w:cs="Arial"/>
                <w:color w:val="000000"/>
                <w:sz w:val="16"/>
                <w:szCs w:val="16"/>
              </w:rPr>
              <w:t>Relja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9F831" w14:textId="77777777" w:rsidR="00061339" w:rsidRDefault="00061339" w:rsidP="002275DB">
            <w:pPr>
              <w:rPr>
                <w:rFonts w:eastAsia="Times New Roman"/>
              </w:rPr>
            </w:pPr>
            <w:r>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351A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07C69" w14:textId="77777777" w:rsidR="00061339" w:rsidRDefault="00061339" w:rsidP="002275DB">
            <w:pPr>
              <w:rPr>
                <w:rFonts w:eastAsia="Times New Roman"/>
              </w:rPr>
            </w:pPr>
            <w:r>
              <w:rPr>
                <w:rFonts w:eastAsia="Times New Roman" w:cs="Arial"/>
                <w:color w:val="000000"/>
                <w:sz w:val="16"/>
                <w:szCs w:val="16"/>
              </w:rPr>
              <w:t>3GPPMEMBER</w:t>
            </w:r>
          </w:p>
        </w:tc>
      </w:tr>
      <w:tr w:rsidR="00061339" w14:paraId="2BA3638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7518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E6E26" w14:textId="77777777" w:rsidR="00061339" w:rsidRDefault="00061339" w:rsidP="002275DB">
            <w:pPr>
              <w:rPr>
                <w:rFonts w:eastAsia="Times New Roman"/>
              </w:rPr>
            </w:pPr>
            <w:r>
              <w:rPr>
                <w:rFonts w:eastAsia="Times New Roman" w:cs="Arial"/>
                <w:color w:val="000000"/>
                <w:sz w:val="16"/>
                <w:szCs w:val="16"/>
              </w:rPr>
              <w:t>Dodd-Noble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468B1" w14:textId="77777777" w:rsidR="00061339" w:rsidRDefault="00061339" w:rsidP="002275DB">
            <w:pPr>
              <w:rPr>
                <w:rFonts w:eastAsia="Times New Roman"/>
              </w:rPr>
            </w:pPr>
            <w:r>
              <w:rPr>
                <w:rFonts w:eastAsia="Times New Roman" w:cs="Arial"/>
                <w:color w:val="000000"/>
                <w:sz w:val="16"/>
                <w:szCs w:val="16"/>
              </w:rPr>
              <w:t>Aeneas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133AE" w14:textId="77777777" w:rsidR="00061339" w:rsidRDefault="00061339" w:rsidP="002275DB">
            <w:pPr>
              <w:rPr>
                <w:rFonts w:eastAsia="Times New Roman"/>
              </w:rPr>
            </w:pPr>
            <w:r>
              <w:rPr>
                <w:rFonts w:eastAsia="Times New Roman" w:cs="Arial"/>
                <w:color w:val="000000"/>
                <w:sz w:val="16"/>
                <w:szCs w:val="16"/>
              </w:rPr>
              <w:t>Google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86AD5"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7584D" w14:textId="77777777" w:rsidR="00061339" w:rsidRDefault="00061339" w:rsidP="002275DB">
            <w:pPr>
              <w:rPr>
                <w:rFonts w:eastAsia="Times New Roman"/>
              </w:rPr>
            </w:pPr>
            <w:r>
              <w:rPr>
                <w:rFonts w:eastAsia="Times New Roman" w:cs="Arial"/>
                <w:color w:val="000000"/>
                <w:sz w:val="16"/>
                <w:szCs w:val="16"/>
              </w:rPr>
              <w:t>3GPPMEMBER</w:t>
            </w:r>
          </w:p>
        </w:tc>
      </w:tr>
      <w:tr w:rsidR="00061339" w14:paraId="42FA788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E1EEA"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4CDED" w14:textId="77777777" w:rsidR="00061339" w:rsidRDefault="00061339" w:rsidP="002275DB">
            <w:pPr>
              <w:rPr>
                <w:rFonts w:eastAsia="Times New Roman"/>
              </w:rPr>
            </w:pPr>
            <w:r>
              <w:rPr>
                <w:rFonts w:eastAsia="Times New Roman" w:cs="Arial"/>
                <w:color w:val="000000"/>
                <w:sz w:val="16"/>
                <w:szCs w:val="16"/>
              </w:rPr>
              <w:t>Dolan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CCB8D" w14:textId="77777777" w:rsidR="00061339" w:rsidRDefault="00061339" w:rsidP="002275DB">
            <w:pPr>
              <w:rPr>
                <w:rFonts w:eastAsia="Times New Roman"/>
              </w:rPr>
            </w:pPr>
            <w:r>
              <w:rPr>
                <w:rFonts w:eastAsia="Times New Roman"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99A85" w14:textId="77777777" w:rsidR="00061339" w:rsidRDefault="00061339" w:rsidP="002275D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99FEF"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94F78" w14:textId="77777777" w:rsidR="00061339" w:rsidRDefault="00061339" w:rsidP="002275DB">
            <w:pPr>
              <w:rPr>
                <w:rFonts w:eastAsia="Times New Roman"/>
              </w:rPr>
            </w:pPr>
            <w:r>
              <w:rPr>
                <w:rFonts w:eastAsia="Times New Roman" w:cs="Arial"/>
                <w:color w:val="000000"/>
                <w:sz w:val="16"/>
                <w:szCs w:val="16"/>
              </w:rPr>
              <w:t>3GPPMEMBER</w:t>
            </w:r>
          </w:p>
        </w:tc>
      </w:tr>
      <w:tr w:rsidR="00061339" w14:paraId="7E1C6B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F776A"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4EE36" w14:textId="77777777" w:rsidR="00061339" w:rsidRDefault="00061339" w:rsidP="002275DB">
            <w:pPr>
              <w:rPr>
                <w:rFonts w:eastAsia="Times New Roman"/>
              </w:rPr>
            </w:pPr>
            <w:r>
              <w:rPr>
                <w:rFonts w:eastAsia="Times New Roman" w:cs="Arial"/>
                <w:color w:val="000000"/>
                <w:sz w:val="16"/>
                <w:szCs w:val="16"/>
              </w:rPr>
              <w:t>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32C8" w14:textId="77777777" w:rsidR="00061339" w:rsidRDefault="00061339" w:rsidP="002275DB">
            <w:pPr>
              <w:rPr>
                <w:rFonts w:eastAsia="Times New Roman"/>
              </w:rPr>
            </w:pPr>
            <w:r>
              <w:rPr>
                <w:rFonts w:eastAsia="Times New Roman" w:cs="Arial"/>
                <w:color w:val="000000"/>
                <w:sz w:val="16"/>
                <w:szCs w:val="16"/>
              </w:rPr>
              <w:t>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00017" w14:textId="77777777" w:rsidR="00061339" w:rsidRDefault="00061339" w:rsidP="002275DB">
            <w:pPr>
              <w:rPr>
                <w:rFonts w:eastAsia="Times New Roman"/>
              </w:rPr>
            </w:pPr>
            <w:r>
              <w:rPr>
                <w:rFonts w:eastAsia="Times New Roman" w:cs="Arial"/>
                <w:color w:val="000000"/>
                <w:sz w:val="16"/>
                <w:szCs w:val="16"/>
              </w:rPr>
              <w:t>ZONSON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05F9A"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06A58" w14:textId="77777777" w:rsidR="00061339" w:rsidRDefault="00061339" w:rsidP="002275DB">
            <w:pPr>
              <w:rPr>
                <w:rFonts w:eastAsia="Times New Roman"/>
              </w:rPr>
            </w:pPr>
            <w:r>
              <w:rPr>
                <w:rFonts w:eastAsia="Times New Roman" w:cs="Arial"/>
                <w:color w:val="000000"/>
                <w:sz w:val="16"/>
                <w:szCs w:val="16"/>
              </w:rPr>
              <w:t>3GPPMEMBER</w:t>
            </w:r>
          </w:p>
        </w:tc>
      </w:tr>
      <w:tr w:rsidR="00061339" w14:paraId="252D5B3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ED1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48629" w14:textId="77777777" w:rsidR="00061339" w:rsidRDefault="00061339" w:rsidP="002275DB">
            <w:pPr>
              <w:rPr>
                <w:rFonts w:eastAsia="Times New Roman"/>
              </w:rPr>
            </w:pPr>
            <w:r>
              <w:rPr>
                <w:rFonts w:eastAsia="Times New Roman" w:cs="Arial"/>
                <w:color w:val="000000"/>
                <w:sz w:val="16"/>
                <w:szCs w:val="16"/>
              </w:rPr>
              <w:t>DOU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BC7F0" w14:textId="77777777" w:rsidR="00061339" w:rsidRDefault="00061339" w:rsidP="002275DB">
            <w:pPr>
              <w:rPr>
                <w:rFonts w:eastAsia="Times New Roman"/>
              </w:rPr>
            </w:pPr>
            <w:r>
              <w:rPr>
                <w:rFonts w:eastAsia="Times New Roman" w:cs="Arial"/>
                <w:color w:val="000000"/>
                <w:sz w:val="16"/>
                <w:szCs w:val="16"/>
              </w:rPr>
              <w:t>Fenghui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1EB06" w14:textId="77777777" w:rsidR="00061339" w:rsidRDefault="00061339" w:rsidP="002275DB">
            <w:pPr>
              <w:rPr>
                <w:rFonts w:eastAsia="Times New Roman"/>
              </w:rPr>
            </w:pPr>
            <w:r>
              <w:rPr>
                <w:rFonts w:eastAsia="Times New Roman"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21ECB"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34DF" w14:textId="77777777" w:rsidR="00061339" w:rsidRDefault="00061339" w:rsidP="002275DB">
            <w:pPr>
              <w:rPr>
                <w:rFonts w:eastAsia="Times New Roman"/>
              </w:rPr>
            </w:pPr>
            <w:r>
              <w:rPr>
                <w:rFonts w:eastAsia="Times New Roman" w:cs="Arial"/>
                <w:color w:val="000000"/>
                <w:sz w:val="16"/>
                <w:szCs w:val="16"/>
              </w:rPr>
              <w:t>3GPPMEMBER</w:t>
            </w:r>
          </w:p>
        </w:tc>
      </w:tr>
      <w:tr w:rsidR="00061339" w14:paraId="317A79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0AE0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6870" w14:textId="77777777" w:rsidR="00061339" w:rsidRDefault="00061339" w:rsidP="002275DB">
            <w:pPr>
              <w:rPr>
                <w:rFonts w:eastAsia="Times New Roman"/>
              </w:rPr>
            </w:pPr>
            <w:r>
              <w:rPr>
                <w:rFonts w:eastAsia="Times New Roman" w:cs="Arial"/>
                <w:color w:val="000000"/>
                <w:sz w:val="16"/>
                <w:szCs w:val="16"/>
              </w:rPr>
              <w:t>Du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04A02" w14:textId="77777777" w:rsidR="00061339" w:rsidRDefault="00061339" w:rsidP="002275DB">
            <w:pPr>
              <w:rPr>
                <w:rFonts w:eastAsia="Times New Roman"/>
              </w:rPr>
            </w:pPr>
            <w:r>
              <w:rPr>
                <w:rFonts w:eastAsia="Times New Roman" w:cs="Arial"/>
                <w:color w:val="000000"/>
                <w:sz w:val="16"/>
                <w:szCs w:val="16"/>
              </w:rPr>
              <w:t>Zhongda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406D9" w14:textId="77777777" w:rsidR="00061339" w:rsidRDefault="00061339" w:rsidP="002275DB">
            <w:pPr>
              <w:rPr>
                <w:rFonts w:eastAsia="Times New Roman"/>
              </w:rPr>
            </w:pPr>
            <w:r>
              <w:rPr>
                <w:rFonts w:eastAsia="Times New Roman"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75753"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DD03C" w14:textId="77777777" w:rsidR="00061339" w:rsidRDefault="00061339" w:rsidP="002275DB">
            <w:pPr>
              <w:rPr>
                <w:rFonts w:eastAsia="Times New Roman"/>
              </w:rPr>
            </w:pPr>
            <w:r>
              <w:rPr>
                <w:rFonts w:eastAsia="Times New Roman" w:cs="Arial"/>
                <w:color w:val="000000"/>
                <w:sz w:val="16"/>
                <w:szCs w:val="16"/>
              </w:rPr>
              <w:t>3GPPMEMBER</w:t>
            </w:r>
          </w:p>
        </w:tc>
      </w:tr>
      <w:tr w:rsidR="00061339" w14:paraId="1047722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E4A97"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05C65" w14:textId="77777777" w:rsidR="00061339" w:rsidRDefault="00061339" w:rsidP="002275DB">
            <w:pPr>
              <w:rPr>
                <w:rFonts w:eastAsia="Times New Roman"/>
              </w:rPr>
            </w:pPr>
            <w:r>
              <w:rPr>
                <w:rFonts w:eastAsia="Times New Roman" w:cs="Arial"/>
                <w:color w:val="000000"/>
                <w:sz w:val="16"/>
                <w:szCs w:val="16"/>
              </w:rPr>
              <w:t>Duan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56ADB" w14:textId="77777777" w:rsidR="00061339" w:rsidRDefault="00061339" w:rsidP="002275DB">
            <w:pPr>
              <w:rPr>
                <w:rFonts w:eastAsia="Times New Roman"/>
              </w:rPr>
            </w:pPr>
            <w:r>
              <w:rPr>
                <w:rFonts w:eastAsia="Times New Roman" w:cs="Arial"/>
                <w:color w:val="000000"/>
                <w:sz w:val="16"/>
                <w:szCs w:val="16"/>
              </w:rPr>
              <w:t>Xiaoyan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11712" w14:textId="77777777" w:rsidR="00061339" w:rsidRDefault="00061339" w:rsidP="002275DB">
            <w:pPr>
              <w:rPr>
                <w:rFonts w:eastAsia="Times New Roman"/>
              </w:rPr>
            </w:pPr>
            <w:r>
              <w:rPr>
                <w:rFonts w:eastAsia="Times New Roman" w:cs="Arial"/>
                <w:color w:val="000000"/>
                <w:sz w:val="16"/>
                <w:szCs w:val="16"/>
              </w:rPr>
              <w:t>Fiberhome Technologies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EDA44"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83C8C" w14:textId="77777777" w:rsidR="00061339" w:rsidRDefault="00061339" w:rsidP="002275DB">
            <w:pPr>
              <w:rPr>
                <w:rFonts w:eastAsia="Times New Roman"/>
              </w:rPr>
            </w:pPr>
            <w:r>
              <w:rPr>
                <w:rFonts w:eastAsia="Times New Roman" w:cs="Arial"/>
                <w:color w:val="000000"/>
                <w:sz w:val="16"/>
                <w:szCs w:val="16"/>
              </w:rPr>
              <w:t>3GPPMEMBER</w:t>
            </w:r>
          </w:p>
        </w:tc>
      </w:tr>
      <w:tr w:rsidR="00061339" w14:paraId="166DF3A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3B503"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40250" w14:textId="77777777" w:rsidR="00061339" w:rsidRDefault="00061339" w:rsidP="002275DB">
            <w:pPr>
              <w:rPr>
                <w:rFonts w:eastAsia="Times New Roman"/>
              </w:rPr>
            </w:pPr>
            <w:r>
              <w:rPr>
                <w:rFonts w:eastAsia="Times New Roman" w:cs="Arial"/>
                <w:color w:val="000000"/>
                <w:sz w:val="16"/>
                <w:szCs w:val="16"/>
              </w:rPr>
              <w:t>Dumas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9A92D" w14:textId="77777777" w:rsidR="00061339" w:rsidRDefault="00061339" w:rsidP="002275DB">
            <w:pPr>
              <w:rPr>
                <w:rFonts w:eastAsia="Times New Roman"/>
              </w:rPr>
            </w:pPr>
            <w:r>
              <w:rPr>
                <w:rFonts w:eastAsia="Times New Roman" w:cs="Arial"/>
                <w:color w:val="000000"/>
                <w:sz w:val="16"/>
                <w:szCs w:val="16"/>
              </w:rPr>
              <w:t>Sophie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C15B0" w14:textId="77777777" w:rsidR="00061339" w:rsidRDefault="00061339" w:rsidP="002275DB">
            <w:pPr>
              <w:rPr>
                <w:rFonts w:eastAsia="Times New Roman"/>
              </w:rPr>
            </w:pPr>
            <w:r>
              <w:rPr>
                <w:rFonts w:eastAsia="Times New Roman" w:cs="Arial"/>
                <w:color w:val="000000"/>
                <w:sz w:val="16"/>
                <w:szCs w:val="16"/>
              </w:rPr>
              <w:t>STMicroelectronics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8E1F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1C98E" w14:textId="77777777" w:rsidR="00061339" w:rsidRDefault="00061339" w:rsidP="002275DB">
            <w:pPr>
              <w:rPr>
                <w:rFonts w:eastAsia="Times New Roman"/>
              </w:rPr>
            </w:pPr>
            <w:r>
              <w:rPr>
                <w:rFonts w:eastAsia="Times New Roman" w:cs="Arial"/>
                <w:color w:val="000000"/>
                <w:sz w:val="16"/>
                <w:szCs w:val="16"/>
              </w:rPr>
              <w:t>3GPPMEMBER</w:t>
            </w:r>
          </w:p>
        </w:tc>
      </w:tr>
      <w:tr w:rsidR="00061339" w14:paraId="4D44D9C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80CF5"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5BF97" w14:textId="77777777" w:rsidR="00061339" w:rsidRDefault="00061339" w:rsidP="002275DB">
            <w:pPr>
              <w:rPr>
                <w:rFonts w:eastAsia="Times New Roman"/>
              </w:rPr>
            </w:pPr>
            <w:r>
              <w:rPr>
                <w:rFonts w:eastAsia="Times New Roman" w:cs="Arial"/>
                <w:color w:val="000000"/>
                <w:sz w:val="16"/>
                <w:szCs w:val="16"/>
              </w:rPr>
              <w:t>Eitoku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3BA40" w14:textId="77777777" w:rsidR="00061339" w:rsidRDefault="00061339" w:rsidP="002275DB">
            <w:pPr>
              <w:rPr>
                <w:rFonts w:eastAsia="Times New Roman"/>
              </w:rPr>
            </w:pPr>
            <w:r>
              <w:rPr>
                <w:rFonts w:eastAsia="Times New Roman" w:cs="Arial"/>
                <w:color w:val="000000"/>
                <w:sz w:val="16"/>
                <w:szCs w:val="16"/>
              </w:rPr>
              <w:t>Haruka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D2482" w14:textId="77777777" w:rsidR="00061339" w:rsidRDefault="00061339" w:rsidP="002275DB">
            <w:pPr>
              <w:rPr>
                <w:rFonts w:eastAsia="Times New Roman"/>
              </w:rPr>
            </w:pPr>
            <w:r>
              <w:rPr>
                <w:rFonts w:eastAsia="Times New Roman" w:cs="Arial"/>
                <w:color w:val="000000"/>
                <w:sz w:val="16"/>
                <w:szCs w:val="16"/>
              </w:rPr>
              <w:t>NTT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E785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BE88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34890C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3E42F" w14:textId="77777777" w:rsidR="00061339" w:rsidRDefault="00061339" w:rsidP="002275D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5DC0E" w14:textId="77777777" w:rsidR="00061339" w:rsidRDefault="00061339" w:rsidP="002275DB">
            <w:pPr>
              <w:rPr>
                <w:rFonts w:eastAsia="Times New Roman"/>
              </w:rPr>
            </w:pPr>
            <w:r>
              <w:rPr>
                <w:rFonts w:eastAsia="Times New Roman" w:cs="Arial"/>
                <w:color w:val="000000"/>
                <w:sz w:val="16"/>
                <w:szCs w:val="16"/>
              </w:rPr>
              <w:t>Elamanov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7DE06" w14:textId="77777777" w:rsidR="00061339" w:rsidRDefault="00061339" w:rsidP="002275DB">
            <w:pPr>
              <w:rPr>
                <w:rFonts w:eastAsia="Times New Roman"/>
              </w:rPr>
            </w:pPr>
            <w:r>
              <w:rPr>
                <w:rFonts w:eastAsia="Times New Roman" w:cs="Arial"/>
                <w:color w:val="000000"/>
                <w:sz w:val="16"/>
                <w:szCs w:val="16"/>
              </w:rPr>
              <w:t>Sherzod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D7D53" w14:textId="77777777" w:rsidR="00061339" w:rsidRDefault="00061339" w:rsidP="002275DB">
            <w:pPr>
              <w:rPr>
                <w:rFonts w:eastAsia="Times New Roman"/>
              </w:rPr>
            </w:pPr>
            <w:r>
              <w:rPr>
                <w:rFonts w:eastAsia="Times New Roman"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D974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0FBCC" w14:textId="77777777" w:rsidR="00061339" w:rsidRDefault="00061339" w:rsidP="002275DB">
            <w:pPr>
              <w:rPr>
                <w:rFonts w:eastAsia="Times New Roman"/>
              </w:rPr>
            </w:pPr>
            <w:r>
              <w:rPr>
                <w:rFonts w:eastAsia="Times New Roman" w:cs="Arial"/>
                <w:color w:val="000000"/>
                <w:sz w:val="16"/>
                <w:szCs w:val="16"/>
              </w:rPr>
              <w:t>3GPPMEMBER</w:t>
            </w:r>
          </w:p>
        </w:tc>
      </w:tr>
      <w:tr w:rsidR="00061339" w14:paraId="72B2813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63F8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05B89" w14:textId="77777777" w:rsidR="00061339" w:rsidRDefault="00061339" w:rsidP="002275DB">
            <w:pPr>
              <w:rPr>
                <w:rFonts w:eastAsia="Times New Roman"/>
              </w:rPr>
            </w:pPr>
            <w:r>
              <w:rPr>
                <w:rFonts w:eastAsia="Times New Roman" w:cs="Arial"/>
                <w:color w:val="000000"/>
                <w:sz w:val="16"/>
                <w:szCs w:val="16"/>
              </w:rPr>
              <w:t>elliott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47EC5" w14:textId="77777777" w:rsidR="00061339" w:rsidRDefault="00061339" w:rsidP="002275DB">
            <w:pPr>
              <w:rPr>
                <w:rFonts w:eastAsia="Times New Roman"/>
              </w:rPr>
            </w:pPr>
            <w:r>
              <w:rPr>
                <w:rFonts w:eastAsia="Times New Roman" w:cs="Arial"/>
                <w:color w:val="000000"/>
                <w:sz w:val="16"/>
                <w:szCs w:val="16"/>
              </w:rPr>
              <w:t>simon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040FA" w14:textId="77777777" w:rsidR="00061339" w:rsidRDefault="00061339" w:rsidP="002275DB">
            <w:pPr>
              <w:rPr>
                <w:rFonts w:eastAsia="Times New Roman"/>
              </w:rPr>
            </w:pPr>
            <w:r>
              <w:rPr>
                <w:rFonts w:eastAsia="Times New Roman"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9A8DD"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FEB4C" w14:textId="77777777" w:rsidR="00061339" w:rsidRDefault="00061339" w:rsidP="002275DB">
            <w:pPr>
              <w:rPr>
                <w:rFonts w:eastAsia="Times New Roman"/>
              </w:rPr>
            </w:pPr>
            <w:r>
              <w:rPr>
                <w:rFonts w:eastAsia="Times New Roman" w:cs="Arial"/>
                <w:color w:val="000000"/>
                <w:sz w:val="16"/>
                <w:szCs w:val="16"/>
              </w:rPr>
              <w:t>3GPPMEMBER</w:t>
            </w:r>
          </w:p>
        </w:tc>
      </w:tr>
      <w:tr w:rsidR="00061339" w14:paraId="5E8A8FA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5486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723EE" w14:textId="77777777" w:rsidR="00061339" w:rsidRDefault="00061339" w:rsidP="002275DB">
            <w:pPr>
              <w:rPr>
                <w:rFonts w:eastAsia="Times New Roman"/>
              </w:rPr>
            </w:pPr>
            <w:r>
              <w:rPr>
                <w:rFonts w:eastAsia="Times New Roman" w:cs="Arial"/>
                <w:color w:val="000000"/>
                <w:sz w:val="16"/>
                <w:szCs w:val="16"/>
              </w:rPr>
              <w:t>Evans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A481D" w14:textId="77777777" w:rsidR="00061339" w:rsidRDefault="00061339" w:rsidP="002275DB">
            <w:pPr>
              <w:rPr>
                <w:rFonts w:eastAsia="Times New Roman"/>
              </w:rPr>
            </w:pPr>
            <w:r>
              <w:rPr>
                <w:rFonts w:eastAsia="Times New Roman" w:cs="Arial"/>
                <w:color w:val="000000"/>
                <w:sz w:val="16"/>
                <w:szCs w:val="16"/>
              </w:rPr>
              <w:t>Tim 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D5488" w14:textId="77777777" w:rsidR="00061339" w:rsidRDefault="00061339" w:rsidP="002275DB">
            <w:pPr>
              <w:rPr>
                <w:rFonts w:eastAsia="Times New Roman"/>
              </w:rPr>
            </w:pPr>
            <w:r>
              <w:rPr>
                <w:rFonts w:eastAsia="Times New Roman" w:cs="Arial"/>
                <w:color w:val="000000"/>
                <w:sz w:val="16"/>
                <w:szCs w:val="16"/>
              </w:rPr>
              <w:t>Vodafone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0B0A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51EC6" w14:textId="77777777" w:rsidR="00061339" w:rsidRDefault="00061339" w:rsidP="002275DB">
            <w:pPr>
              <w:rPr>
                <w:rFonts w:eastAsia="Times New Roman"/>
              </w:rPr>
            </w:pPr>
            <w:r>
              <w:rPr>
                <w:rFonts w:eastAsia="Times New Roman" w:cs="Arial"/>
                <w:color w:val="000000"/>
                <w:sz w:val="16"/>
                <w:szCs w:val="16"/>
              </w:rPr>
              <w:t>3GPPMEMBER</w:t>
            </w:r>
          </w:p>
        </w:tc>
      </w:tr>
      <w:tr w:rsidR="00061339" w14:paraId="34615D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6184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EBD2D" w14:textId="77777777" w:rsidR="00061339" w:rsidRDefault="00061339" w:rsidP="002275DB">
            <w:pPr>
              <w:rPr>
                <w:rFonts w:eastAsia="Times New Roman"/>
              </w:rPr>
            </w:pPr>
            <w:r>
              <w:rPr>
                <w:rFonts w:eastAsia="Times New Roman" w:cs="Arial"/>
                <w:color w:val="000000"/>
                <w:sz w:val="16"/>
                <w:szCs w:val="16"/>
              </w:rPr>
              <w:t>Everett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C4F94" w14:textId="77777777" w:rsidR="00061339" w:rsidRDefault="00061339" w:rsidP="002275DB">
            <w:pPr>
              <w:rPr>
                <w:rFonts w:eastAsia="Times New Roman"/>
              </w:rPr>
            </w:pPr>
            <w:r>
              <w:rPr>
                <w:rFonts w:eastAsia="Times New Roman" w:cs="Arial"/>
                <w:color w:val="000000"/>
                <w:sz w:val="16"/>
                <w:szCs w:val="16"/>
              </w:rPr>
              <w:t>Jared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58748" w14:textId="77777777" w:rsidR="00061339" w:rsidRDefault="00061339" w:rsidP="002275DB">
            <w:pPr>
              <w:rPr>
                <w:rFonts w:eastAsia="Times New Roman"/>
              </w:rPr>
            </w:pPr>
            <w:r>
              <w:rPr>
                <w:rFonts w:eastAsia="Times New Roman"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39692"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42879" w14:textId="77777777" w:rsidR="00061339" w:rsidRDefault="00061339" w:rsidP="002275DB">
            <w:pPr>
              <w:rPr>
                <w:rFonts w:eastAsia="Times New Roman"/>
              </w:rPr>
            </w:pPr>
            <w:r>
              <w:rPr>
                <w:rFonts w:eastAsia="Times New Roman" w:cs="Arial"/>
                <w:color w:val="000000"/>
                <w:sz w:val="16"/>
                <w:szCs w:val="16"/>
              </w:rPr>
              <w:t>3GPPMEMBER</w:t>
            </w:r>
          </w:p>
        </w:tc>
      </w:tr>
      <w:tr w:rsidR="00061339" w14:paraId="5C868BF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5BC7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C8396" w14:textId="77777777" w:rsidR="00061339" w:rsidRDefault="00061339" w:rsidP="002275DB">
            <w:pPr>
              <w:rPr>
                <w:rFonts w:eastAsia="Times New Roman"/>
              </w:rPr>
            </w:pPr>
            <w:r>
              <w:rPr>
                <w:rFonts w:eastAsia="Times New Roman" w:cs="Arial"/>
                <w:color w:val="000000"/>
                <w:sz w:val="16"/>
                <w:szCs w:val="16"/>
              </w:rPr>
              <w:t>Faurie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10795" w14:textId="77777777" w:rsidR="00061339" w:rsidRDefault="00061339" w:rsidP="002275DB">
            <w:pPr>
              <w:rPr>
                <w:rFonts w:eastAsia="Times New Roman"/>
              </w:rPr>
            </w:pPr>
            <w:r>
              <w:rPr>
                <w:rFonts w:eastAsia="Times New Roman" w:cs="Arial"/>
                <w:color w:val="000000"/>
                <w:sz w:val="16"/>
                <w:szCs w:val="16"/>
              </w:rPr>
              <w:t>Rene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C9CCB" w14:textId="77777777" w:rsidR="00061339" w:rsidRDefault="00061339" w:rsidP="002275DB">
            <w:pPr>
              <w:rPr>
                <w:rFonts w:eastAsia="Times New Roman"/>
              </w:rPr>
            </w:pPr>
            <w:r>
              <w:rPr>
                <w:rFonts w:eastAsia="Times New Roman" w:cs="Arial"/>
                <w:color w:val="000000"/>
                <w:sz w:val="16"/>
                <w:szCs w:val="16"/>
              </w:rPr>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8046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D58DA" w14:textId="77777777" w:rsidR="00061339" w:rsidRDefault="00061339" w:rsidP="002275DB">
            <w:pPr>
              <w:rPr>
                <w:rFonts w:eastAsia="Times New Roman"/>
              </w:rPr>
            </w:pPr>
            <w:r>
              <w:rPr>
                <w:rFonts w:eastAsia="Times New Roman" w:cs="Arial"/>
                <w:color w:val="000000"/>
                <w:sz w:val="16"/>
                <w:szCs w:val="16"/>
              </w:rPr>
              <w:t>3GPPMEMBER</w:t>
            </w:r>
          </w:p>
        </w:tc>
      </w:tr>
      <w:tr w:rsidR="00061339" w14:paraId="438FB1C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39A3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FAE2E" w14:textId="77777777" w:rsidR="00061339" w:rsidRDefault="00061339" w:rsidP="002275DB">
            <w:pPr>
              <w:rPr>
                <w:rFonts w:eastAsia="Times New Roman"/>
              </w:rPr>
            </w:pPr>
            <w:r>
              <w:rPr>
                <w:rFonts w:eastAsia="Times New Roman" w:cs="Arial"/>
                <w:color w:val="000000"/>
                <w:sz w:val="16"/>
                <w:szCs w:val="16"/>
              </w:rPr>
              <w:t>Ferrus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A0D20" w14:textId="77777777" w:rsidR="00061339" w:rsidRDefault="00061339" w:rsidP="002275DB">
            <w:pPr>
              <w:rPr>
                <w:rFonts w:eastAsia="Times New Roman"/>
              </w:rPr>
            </w:pPr>
            <w:r>
              <w:rPr>
                <w:rFonts w:eastAsia="Times New Roman" w:cs="Arial"/>
                <w:color w:val="000000"/>
                <w:sz w:val="16"/>
                <w:szCs w:val="16"/>
              </w:rPr>
              <w:t>Ramon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66C8C" w14:textId="77777777" w:rsidR="00061339" w:rsidRDefault="00061339" w:rsidP="002275DB">
            <w:pPr>
              <w:rPr>
                <w:rFonts w:eastAsia="Times New Roman"/>
              </w:rPr>
            </w:pPr>
            <w:r>
              <w:rPr>
                <w:rFonts w:eastAsia="Times New Roman" w:cs="Arial"/>
                <w:color w:val="000000"/>
                <w:sz w:val="16"/>
                <w:szCs w:val="16"/>
              </w:rPr>
              <w:t>Sateliot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F349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156E7" w14:textId="77777777" w:rsidR="00061339" w:rsidRDefault="00061339" w:rsidP="002275DB">
            <w:pPr>
              <w:rPr>
                <w:rFonts w:eastAsia="Times New Roman"/>
              </w:rPr>
            </w:pPr>
            <w:r>
              <w:rPr>
                <w:rFonts w:eastAsia="Times New Roman" w:cs="Arial"/>
                <w:color w:val="000000"/>
                <w:sz w:val="16"/>
                <w:szCs w:val="16"/>
              </w:rPr>
              <w:t>3GPPMEMBER</w:t>
            </w:r>
          </w:p>
        </w:tc>
      </w:tr>
      <w:tr w:rsidR="00061339" w14:paraId="2692276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44C0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8FFE" w14:textId="77777777" w:rsidR="00061339" w:rsidRDefault="00061339" w:rsidP="002275DB">
            <w:pPr>
              <w:rPr>
                <w:rFonts w:eastAsia="Times New Roman"/>
              </w:rPr>
            </w:pPr>
            <w:r>
              <w:rPr>
                <w:rFonts w:eastAsia="Times New Roman" w:cs="Arial"/>
                <w:color w:val="000000"/>
                <w:sz w:val="16"/>
                <w:szCs w:val="16"/>
              </w:rPr>
              <w:t>Fine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BDA5" w14:textId="77777777" w:rsidR="00061339" w:rsidRDefault="00061339" w:rsidP="002275DB">
            <w:pPr>
              <w:rPr>
                <w:rFonts w:eastAsia="Times New Roman"/>
              </w:rPr>
            </w:pPr>
            <w:r>
              <w:rPr>
                <w:rFonts w:eastAsia="Times New Roman" w:cs="Arial"/>
                <w:color w:val="000000"/>
                <w:sz w:val="16"/>
                <w:szCs w:val="16"/>
              </w:rPr>
              <w:t>Jean-Yves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2987" w14:textId="77777777" w:rsidR="00061339" w:rsidRDefault="00061339" w:rsidP="002275DB">
            <w:pPr>
              <w:rPr>
                <w:rFonts w:eastAsia="Times New Roman"/>
              </w:rPr>
            </w:pPr>
            <w:r>
              <w:rPr>
                <w:rFonts w:eastAsia="Times New Roman"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1D79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7A002" w14:textId="77777777" w:rsidR="00061339" w:rsidRDefault="00061339" w:rsidP="002275DB">
            <w:pPr>
              <w:rPr>
                <w:rFonts w:eastAsia="Times New Roman"/>
              </w:rPr>
            </w:pPr>
            <w:r>
              <w:rPr>
                <w:rFonts w:eastAsia="Times New Roman" w:cs="Arial"/>
                <w:color w:val="000000"/>
                <w:sz w:val="16"/>
                <w:szCs w:val="16"/>
              </w:rPr>
              <w:t>3GPPMEMBER</w:t>
            </w:r>
          </w:p>
        </w:tc>
      </w:tr>
      <w:tr w:rsidR="00061339" w14:paraId="1E04202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E302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9EF34" w14:textId="77777777" w:rsidR="00061339" w:rsidRDefault="00061339" w:rsidP="002275DB">
            <w:pPr>
              <w:rPr>
                <w:rFonts w:eastAsia="Times New Roman"/>
              </w:rPr>
            </w:pPr>
            <w:r>
              <w:rPr>
                <w:rFonts w:eastAsia="Times New Roman" w:cs="Arial"/>
                <w:color w:val="000000"/>
                <w:sz w:val="16"/>
                <w:szCs w:val="16"/>
              </w:rPr>
              <w:t>Firmin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A9014" w14:textId="77777777" w:rsidR="00061339" w:rsidRDefault="00061339" w:rsidP="002275DB">
            <w:pPr>
              <w:rPr>
                <w:rFonts w:eastAsia="Times New Roman"/>
              </w:rPr>
            </w:pPr>
            <w:r>
              <w:rPr>
                <w:rFonts w:eastAsia="Times New Roman"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6489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B0C3E"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15C05" w14:textId="77777777" w:rsidR="00061339" w:rsidRDefault="00061339" w:rsidP="002275DB">
            <w:pPr>
              <w:rPr>
                <w:rFonts w:eastAsia="Times New Roman"/>
              </w:rPr>
            </w:pPr>
            <w:r>
              <w:rPr>
                <w:rFonts w:eastAsia="Times New Roman" w:cs="Arial"/>
                <w:color w:val="000000"/>
                <w:sz w:val="16"/>
                <w:szCs w:val="16"/>
              </w:rPr>
              <w:t>3GPPORG_REP</w:t>
            </w:r>
          </w:p>
        </w:tc>
      </w:tr>
      <w:tr w:rsidR="00061339" w14:paraId="10C55B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3620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352F2" w14:textId="77777777" w:rsidR="00061339" w:rsidRDefault="00061339" w:rsidP="002275DB">
            <w:pPr>
              <w:rPr>
                <w:rFonts w:eastAsia="Times New Roman"/>
              </w:rPr>
            </w:pPr>
            <w:r>
              <w:rPr>
                <w:rFonts w:eastAsia="Times New Roman" w:cs="Arial"/>
                <w:color w:val="000000"/>
                <w:sz w:val="16"/>
                <w:szCs w:val="16"/>
              </w:rPr>
              <w:t>Flament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1E98E" w14:textId="77777777" w:rsidR="00061339" w:rsidRDefault="00061339" w:rsidP="002275DB">
            <w:pPr>
              <w:rPr>
                <w:rFonts w:eastAsia="Times New Roman"/>
              </w:rPr>
            </w:pPr>
            <w:r>
              <w:rPr>
                <w:rFonts w:eastAsia="Times New Roman" w:cs="Arial"/>
                <w:color w:val="000000"/>
                <w:sz w:val="16"/>
                <w:szCs w:val="16"/>
              </w:rPr>
              <w:t>Maxime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9A5AF" w14:textId="77777777" w:rsidR="00061339" w:rsidRDefault="00061339" w:rsidP="002275DB">
            <w:pPr>
              <w:rPr>
                <w:rFonts w:eastAsia="Times New Roman"/>
              </w:rPr>
            </w:pPr>
            <w:r>
              <w:rPr>
                <w:rFonts w:eastAsia="Times New Roman" w:cs="Arial"/>
                <w:color w:val="000000"/>
                <w:sz w:val="16"/>
                <w:szCs w:val="16"/>
              </w:rPr>
              <w:t>5GAA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5EDC9" w14:textId="77777777" w:rsidR="00061339" w:rsidRDefault="00061339" w:rsidP="002275DB">
            <w:pPr>
              <w:rPr>
                <w:rFonts w:eastAsia="Times New Roman"/>
              </w:rPr>
            </w:pPr>
            <w:r>
              <w:rPr>
                <w:rFonts w:eastAsia="Times New Roman"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0F3D" w14:textId="77777777" w:rsidR="00061339" w:rsidRDefault="00061339" w:rsidP="002275DB">
            <w:pPr>
              <w:rPr>
                <w:rFonts w:eastAsia="Times New Roman"/>
              </w:rPr>
            </w:pPr>
            <w:r>
              <w:rPr>
                <w:rFonts w:eastAsia="Times New Roman" w:cs="Arial"/>
                <w:color w:val="000000"/>
                <w:sz w:val="16"/>
                <w:szCs w:val="16"/>
              </w:rPr>
              <w:t>3GPPMARK_REP</w:t>
            </w:r>
          </w:p>
        </w:tc>
      </w:tr>
      <w:tr w:rsidR="00061339" w14:paraId="10C10C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5846E"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67DCD" w14:textId="77777777" w:rsidR="00061339" w:rsidRDefault="00061339" w:rsidP="002275DB">
            <w:pPr>
              <w:rPr>
                <w:rFonts w:eastAsia="Times New Roman"/>
              </w:rPr>
            </w:pPr>
            <w:r>
              <w:rPr>
                <w:rFonts w:eastAsia="Times New Roman" w:cs="Arial"/>
                <w:color w:val="000000"/>
                <w:sz w:val="16"/>
                <w:szCs w:val="16"/>
              </w:rPr>
              <w:t>Foldoy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4F578" w14:textId="77777777" w:rsidR="00061339" w:rsidRDefault="00061339" w:rsidP="002275DB">
            <w:pPr>
              <w:rPr>
                <w:rFonts w:eastAsia="Times New Roman"/>
              </w:rPr>
            </w:pPr>
            <w:r>
              <w:rPr>
                <w:rFonts w:eastAsia="Times New Roman" w:cs="Arial"/>
                <w:color w:val="000000"/>
                <w:sz w:val="16"/>
                <w:szCs w:val="16"/>
              </w:rPr>
              <w:t>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C7D2" w14:textId="77777777" w:rsidR="00061339" w:rsidRDefault="00061339" w:rsidP="002275DB">
            <w:pPr>
              <w:rPr>
                <w:rFonts w:eastAsia="Times New Roman"/>
              </w:rPr>
            </w:pPr>
            <w:r>
              <w:rPr>
                <w:rFonts w:eastAsia="Times New Roman" w:cs="Arial"/>
                <w:color w:val="000000"/>
                <w:sz w:val="16"/>
                <w:szCs w:val="16"/>
              </w:rPr>
              <w:t>Nkom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3AB3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C345A" w14:textId="77777777" w:rsidR="00061339" w:rsidRDefault="00061339" w:rsidP="002275DB">
            <w:pPr>
              <w:rPr>
                <w:rFonts w:eastAsia="Times New Roman"/>
              </w:rPr>
            </w:pPr>
            <w:r>
              <w:rPr>
                <w:rFonts w:eastAsia="Times New Roman" w:cs="Arial"/>
                <w:color w:val="000000"/>
                <w:sz w:val="16"/>
                <w:szCs w:val="16"/>
              </w:rPr>
              <w:t>3GPPMEMBER</w:t>
            </w:r>
          </w:p>
        </w:tc>
      </w:tr>
      <w:tr w:rsidR="00061339" w14:paraId="5C82CF2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EFB5D"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E0703" w14:textId="77777777" w:rsidR="00061339" w:rsidRDefault="00061339" w:rsidP="002275DB">
            <w:pPr>
              <w:rPr>
                <w:rFonts w:eastAsia="Times New Roman"/>
              </w:rPr>
            </w:pPr>
            <w:r>
              <w:rPr>
                <w:rFonts w:eastAsia="Times New Roman" w:cs="Arial"/>
                <w:color w:val="000000"/>
                <w:sz w:val="16"/>
                <w:szCs w:val="16"/>
              </w:rPr>
              <w:t>Fu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FCAF7" w14:textId="77777777" w:rsidR="00061339" w:rsidRDefault="00061339" w:rsidP="002275DB">
            <w:pPr>
              <w:rPr>
                <w:rFonts w:eastAsia="Times New Roman"/>
              </w:rPr>
            </w:pPr>
            <w:r>
              <w:rPr>
                <w:rFonts w:eastAsia="Times New Roman" w:cs="Arial"/>
                <w:color w:val="000000"/>
                <w:sz w:val="16"/>
                <w:szCs w:val="16"/>
              </w:rPr>
              <w:t>I-Kang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A4D81" w14:textId="77777777" w:rsidR="00061339" w:rsidRDefault="00061339" w:rsidP="002275DB">
            <w:pPr>
              <w:rPr>
                <w:rFonts w:eastAsia="Times New Roman"/>
              </w:rPr>
            </w:pPr>
            <w:r>
              <w:rPr>
                <w:rFonts w:eastAsia="Times New Roman" w:cs="Arial"/>
                <w:color w:val="000000"/>
                <w:sz w:val="16"/>
                <w:szCs w:val="16"/>
              </w:rPr>
              <w:t>Shanghai Chen Si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C3DA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6302C" w14:textId="77777777" w:rsidR="00061339" w:rsidRDefault="00061339" w:rsidP="002275DB">
            <w:pPr>
              <w:rPr>
                <w:rFonts w:eastAsia="Times New Roman"/>
              </w:rPr>
            </w:pPr>
            <w:r>
              <w:rPr>
                <w:rFonts w:eastAsia="Times New Roman" w:cs="Arial"/>
                <w:color w:val="000000"/>
                <w:sz w:val="16"/>
                <w:szCs w:val="16"/>
              </w:rPr>
              <w:t>3GPPMEMBER</w:t>
            </w:r>
          </w:p>
        </w:tc>
      </w:tr>
      <w:tr w:rsidR="00061339" w14:paraId="09E9EF1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6D87"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0A3C4" w14:textId="77777777" w:rsidR="00061339" w:rsidRDefault="00061339" w:rsidP="002275DB">
            <w:pPr>
              <w:rPr>
                <w:rFonts w:eastAsia="Times New Roman"/>
              </w:rPr>
            </w:pPr>
            <w:r>
              <w:rPr>
                <w:rFonts w:eastAsia="Times New Roman" w:cs="Arial"/>
                <w:color w:val="000000"/>
                <w:sz w:val="16"/>
                <w:szCs w:val="16"/>
              </w:rPr>
              <w:t>Gaal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77A3C" w14:textId="77777777" w:rsidR="00061339" w:rsidRDefault="00061339" w:rsidP="002275D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91627" w14:textId="77777777" w:rsidR="00061339" w:rsidRDefault="00061339" w:rsidP="002275DB">
            <w:pPr>
              <w:rPr>
                <w:rFonts w:eastAsia="Times New Roman"/>
              </w:rPr>
            </w:pPr>
            <w:r>
              <w:rPr>
                <w:rFonts w:eastAsia="Times New Roman" w:cs="Arial"/>
                <w:color w:val="000000"/>
                <w:sz w:val="16"/>
                <w:szCs w:val="16"/>
              </w:rPr>
              <w:t>Qualcomm Austria RFFE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C58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D0948" w14:textId="77777777" w:rsidR="00061339" w:rsidRDefault="00061339" w:rsidP="002275DB">
            <w:pPr>
              <w:rPr>
                <w:rFonts w:eastAsia="Times New Roman"/>
              </w:rPr>
            </w:pPr>
            <w:r>
              <w:rPr>
                <w:rFonts w:eastAsia="Times New Roman" w:cs="Arial"/>
                <w:color w:val="000000"/>
                <w:sz w:val="16"/>
                <w:szCs w:val="16"/>
              </w:rPr>
              <w:t>3GPPMEMBER</w:t>
            </w:r>
          </w:p>
        </w:tc>
      </w:tr>
      <w:tr w:rsidR="00061339" w14:paraId="7CC140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525D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9413C" w14:textId="77777777" w:rsidR="00061339" w:rsidRDefault="00061339" w:rsidP="002275DB">
            <w:pPr>
              <w:rPr>
                <w:rFonts w:eastAsia="Times New Roman"/>
              </w:rPr>
            </w:pPr>
            <w:r>
              <w:rPr>
                <w:rFonts w:eastAsia="Times New Roman" w:cs="Arial"/>
                <w:color w:val="000000"/>
                <w:sz w:val="16"/>
                <w:szCs w:val="16"/>
              </w:rPr>
              <w:t>Gabin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86127" w14:textId="77777777" w:rsidR="00061339" w:rsidRDefault="00061339" w:rsidP="002275DB">
            <w:pPr>
              <w:rPr>
                <w:rFonts w:eastAsia="Times New Roman"/>
              </w:rPr>
            </w:pPr>
            <w:r>
              <w:rPr>
                <w:rFonts w:eastAsia="Times New Roman"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0482" w14:textId="77777777" w:rsidR="00061339" w:rsidRDefault="00061339" w:rsidP="002275DB">
            <w:pPr>
              <w:rPr>
                <w:rFonts w:eastAsia="Times New Roman"/>
              </w:rPr>
            </w:pPr>
            <w:r>
              <w:rPr>
                <w:rFonts w:eastAsia="Times New Roman"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DEC4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E6623" w14:textId="77777777" w:rsidR="00061339" w:rsidRDefault="00061339" w:rsidP="002275DB">
            <w:pPr>
              <w:rPr>
                <w:rFonts w:eastAsia="Times New Roman"/>
              </w:rPr>
            </w:pPr>
            <w:r>
              <w:rPr>
                <w:rFonts w:eastAsia="Times New Roman" w:cs="Arial"/>
                <w:color w:val="000000"/>
                <w:sz w:val="16"/>
                <w:szCs w:val="16"/>
              </w:rPr>
              <w:t>3GPPMEMBER</w:t>
            </w:r>
          </w:p>
        </w:tc>
      </w:tr>
      <w:tr w:rsidR="00061339" w14:paraId="52732A1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C1A2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30448" w14:textId="77777777" w:rsidR="00061339" w:rsidRDefault="00061339" w:rsidP="002275DB">
            <w:pPr>
              <w:rPr>
                <w:rFonts w:eastAsia="Times New Roman"/>
              </w:rPr>
            </w:pPr>
            <w:r>
              <w:rPr>
                <w:rFonts w:eastAsia="Times New Roman" w:cs="Arial"/>
                <w:color w:val="000000"/>
                <w:sz w:val="16"/>
                <w:szCs w:val="16"/>
              </w:rPr>
              <w:t>Gach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82303" w14:textId="77777777" w:rsidR="00061339" w:rsidRDefault="00061339" w:rsidP="002275DB">
            <w:pPr>
              <w:rPr>
                <w:rFonts w:eastAsia="Times New Roman"/>
              </w:rPr>
            </w:pPr>
            <w:r>
              <w:rPr>
                <w:rFonts w:eastAsia="Times New Roman"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3F04D"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Union Inter. Chemins de 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6750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3F963" w14:textId="77777777" w:rsidR="00061339" w:rsidRDefault="00061339" w:rsidP="002275DB">
            <w:pPr>
              <w:rPr>
                <w:rFonts w:eastAsia="Times New Roman"/>
              </w:rPr>
            </w:pPr>
            <w:r>
              <w:rPr>
                <w:rFonts w:eastAsia="Times New Roman" w:cs="Arial"/>
                <w:color w:val="000000"/>
                <w:sz w:val="16"/>
                <w:szCs w:val="16"/>
              </w:rPr>
              <w:t>3GPPMEMBER</w:t>
            </w:r>
          </w:p>
        </w:tc>
      </w:tr>
      <w:tr w:rsidR="00061339" w14:paraId="5C1999B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3DB54"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1E6DB" w14:textId="77777777" w:rsidR="00061339" w:rsidRDefault="00061339" w:rsidP="002275DB">
            <w:pPr>
              <w:rPr>
                <w:rFonts w:eastAsia="Times New Roman"/>
              </w:rPr>
            </w:pPr>
            <w:r>
              <w:rPr>
                <w:rFonts w:eastAsia="Times New Roman" w:cs="Arial"/>
                <w:color w:val="000000"/>
                <w:sz w:val="16"/>
                <w:szCs w:val="16"/>
              </w:rPr>
              <w:t>Galante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22205" w14:textId="77777777" w:rsidR="00061339" w:rsidRDefault="00061339" w:rsidP="002275DB">
            <w:pPr>
              <w:rPr>
                <w:rFonts w:eastAsia="Times New Roman"/>
              </w:rPr>
            </w:pPr>
            <w:r>
              <w:rPr>
                <w:rFonts w:eastAsia="Times New Roman" w:cs="Arial"/>
                <w:color w:val="000000"/>
                <w:sz w:val="16"/>
                <w:szCs w:val="16"/>
              </w:rPr>
              <w:t>Maria Pia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FF813" w14:textId="77777777" w:rsidR="00061339" w:rsidRDefault="00061339" w:rsidP="002275DB">
            <w:pPr>
              <w:rPr>
                <w:rFonts w:eastAsia="Times New Roman"/>
              </w:rPr>
            </w:pPr>
            <w:r>
              <w:rPr>
                <w:rFonts w:eastAsia="Times New Roman"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CDE1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04B68" w14:textId="77777777" w:rsidR="00061339" w:rsidRDefault="00061339" w:rsidP="002275DB">
            <w:pPr>
              <w:rPr>
                <w:rFonts w:eastAsia="Times New Roman"/>
              </w:rPr>
            </w:pPr>
            <w:r>
              <w:rPr>
                <w:rFonts w:eastAsia="Times New Roman" w:cs="Arial"/>
                <w:color w:val="000000"/>
                <w:sz w:val="16"/>
                <w:szCs w:val="16"/>
              </w:rPr>
              <w:t>3GPPMEMBER</w:t>
            </w:r>
          </w:p>
        </w:tc>
      </w:tr>
      <w:tr w:rsidR="00061339" w14:paraId="4D5BFBC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DF84"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DA338" w14:textId="77777777" w:rsidR="00061339" w:rsidRDefault="00061339" w:rsidP="002275DB">
            <w:pPr>
              <w:rPr>
                <w:rFonts w:eastAsia="Times New Roman"/>
              </w:rPr>
            </w:pPr>
            <w:r>
              <w:rPr>
                <w:rFonts w:eastAsia="Times New Roman" w:cs="Arial"/>
                <w:color w:val="000000"/>
                <w:sz w:val="16"/>
                <w:szCs w:val="16"/>
              </w:rPr>
              <w:t>Gandotra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B7421" w14:textId="77777777" w:rsidR="00061339" w:rsidRDefault="00061339" w:rsidP="002275DB">
            <w:pPr>
              <w:rPr>
                <w:rFonts w:eastAsia="Times New Roman"/>
              </w:rPr>
            </w:pPr>
            <w:r>
              <w:rPr>
                <w:rFonts w:eastAsia="Times New Roman" w:cs="Arial"/>
                <w:color w:val="000000"/>
                <w:sz w:val="16"/>
                <w:szCs w:val="16"/>
              </w:rPr>
              <w:t>Pimmy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31F8E" w14:textId="77777777" w:rsidR="00061339" w:rsidRDefault="00061339" w:rsidP="002275DB">
            <w:pPr>
              <w:rPr>
                <w:rFonts w:eastAsia="Times New Roman"/>
              </w:rPr>
            </w:pPr>
            <w:r>
              <w:rPr>
                <w:rFonts w:eastAsia="Times New Roman" w:cs="Arial"/>
                <w:color w:val="000000"/>
                <w:sz w:val="16"/>
                <w:szCs w:val="16"/>
              </w:rPr>
              <w:t>IIT Delhi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E774F"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3DAC1" w14:textId="77777777" w:rsidR="00061339" w:rsidRDefault="00061339" w:rsidP="002275DB">
            <w:pPr>
              <w:rPr>
                <w:rFonts w:eastAsia="Times New Roman"/>
              </w:rPr>
            </w:pPr>
            <w:r>
              <w:rPr>
                <w:rFonts w:eastAsia="Times New Roman" w:cs="Arial"/>
                <w:color w:val="000000"/>
                <w:sz w:val="16"/>
                <w:szCs w:val="16"/>
              </w:rPr>
              <w:t>3GPPMEMBER</w:t>
            </w:r>
          </w:p>
        </w:tc>
      </w:tr>
      <w:tr w:rsidR="00061339" w14:paraId="162223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6B6B7" w14:textId="77777777" w:rsidR="00061339" w:rsidRDefault="00061339" w:rsidP="002275D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C77E0" w14:textId="77777777" w:rsidR="00061339" w:rsidRDefault="00061339" w:rsidP="002275DB">
            <w:pPr>
              <w:rPr>
                <w:rFonts w:eastAsia="Times New Roman"/>
              </w:rPr>
            </w:pPr>
            <w:r>
              <w:rPr>
                <w:rFonts w:eastAsia="Times New Roman"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FADB5" w14:textId="77777777" w:rsidR="00061339" w:rsidRDefault="00061339" w:rsidP="002275DB">
            <w:pPr>
              <w:rPr>
                <w:rFonts w:eastAsia="Times New Roman"/>
              </w:rPr>
            </w:pPr>
            <w:r>
              <w:rPr>
                <w:rFonts w:eastAsia="Times New Roman" w:cs="Arial"/>
                <w:color w:val="000000"/>
                <w:sz w:val="16"/>
                <w:szCs w:val="16"/>
              </w:rPr>
              <w:t>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7D0B8" w14:textId="77777777" w:rsidR="00061339" w:rsidRDefault="00061339" w:rsidP="002275D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F061F"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AC707" w14:textId="77777777" w:rsidR="00061339" w:rsidRDefault="00061339" w:rsidP="002275DB">
            <w:pPr>
              <w:rPr>
                <w:rFonts w:eastAsia="Times New Roman"/>
              </w:rPr>
            </w:pPr>
            <w:r>
              <w:rPr>
                <w:rFonts w:eastAsia="Times New Roman" w:cs="Arial"/>
                <w:color w:val="000000"/>
                <w:sz w:val="16"/>
                <w:szCs w:val="16"/>
              </w:rPr>
              <w:t>3GPPMEMBER</w:t>
            </w:r>
          </w:p>
        </w:tc>
      </w:tr>
      <w:tr w:rsidR="00061339" w14:paraId="1197D4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6A65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7BD29" w14:textId="77777777" w:rsidR="00061339" w:rsidRDefault="00061339" w:rsidP="002275DB">
            <w:pPr>
              <w:rPr>
                <w:rFonts w:eastAsia="Times New Roman"/>
              </w:rPr>
            </w:pPr>
            <w:r>
              <w:rPr>
                <w:rFonts w:eastAsia="Times New Roman" w:cs="Arial"/>
                <w:color w:val="000000"/>
                <w:sz w:val="16"/>
                <w:szCs w:val="16"/>
              </w:rPr>
              <w:t>Garcia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07CCC" w14:textId="77777777" w:rsidR="00061339" w:rsidRDefault="00061339" w:rsidP="002275DB">
            <w:pPr>
              <w:rPr>
                <w:rFonts w:eastAsia="Times New Roman"/>
              </w:rPr>
            </w:pPr>
            <w:r>
              <w:rPr>
                <w:rFonts w:eastAsia="Times New Roman" w:cs="Arial"/>
                <w:color w:val="000000"/>
                <w:sz w:val="16"/>
                <w:szCs w:val="16"/>
              </w:rPr>
              <w:t>Jorge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09313" w14:textId="77777777" w:rsidR="00061339" w:rsidRDefault="00061339" w:rsidP="002275DB">
            <w:pPr>
              <w:rPr>
                <w:rFonts w:eastAsia="Times New Roman"/>
              </w:rPr>
            </w:pPr>
            <w:r>
              <w:rPr>
                <w:rFonts w:eastAsia="Times New Roman" w:cs="Arial"/>
                <w:color w:val="000000"/>
                <w:sz w:val="16"/>
                <w:szCs w:val="16"/>
              </w:rPr>
              <w:t>HISPASAT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7082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DE16" w14:textId="77777777" w:rsidR="00061339" w:rsidRDefault="00061339" w:rsidP="002275DB">
            <w:pPr>
              <w:rPr>
                <w:rFonts w:eastAsia="Times New Roman"/>
              </w:rPr>
            </w:pPr>
            <w:r>
              <w:rPr>
                <w:rFonts w:eastAsia="Times New Roman" w:cs="Arial"/>
                <w:color w:val="000000"/>
                <w:sz w:val="16"/>
                <w:szCs w:val="16"/>
              </w:rPr>
              <w:t>3GPPMEMBER</w:t>
            </w:r>
          </w:p>
        </w:tc>
      </w:tr>
      <w:tr w:rsidR="00061339" w14:paraId="053D833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98CD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BD0D8" w14:textId="77777777" w:rsidR="00061339" w:rsidRDefault="00061339" w:rsidP="002275DB">
            <w:pPr>
              <w:rPr>
                <w:rFonts w:eastAsia="Times New Roman"/>
              </w:rPr>
            </w:pPr>
            <w:r>
              <w:rPr>
                <w:rFonts w:eastAsia="Times New Roman" w:cs="Arial"/>
                <w:color w:val="000000"/>
                <w:sz w:val="16"/>
                <w:szCs w:val="16"/>
              </w:rPr>
              <w:t>Gheorghiu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7BAAC" w14:textId="77777777" w:rsidR="00061339" w:rsidRDefault="00061339" w:rsidP="002275DB">
            <w:pPr>
              <w:rPr>
                <w:rFonts w:eastAsia="Times New Roman"/>
              </w:rPr>
            </w:pPr>
            <w:r>
              <w:rPr>
                <w:rFonts w:eastAsia="Times New Roman" w:cs="Arial"/>
                <w:color w:val="000000"/>
                <w:sz w:val="16"/>
                <w:szCs w:val="16"/>
              </w:rPr>
              <w:t>Valentin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127E9" w14:textId="77777777" w:rsidR="00061339" w:rsidRDefault="00061339" w:rsidP="002275DB">
            <w:pPr>
              <w:rPr>
                <w:rFonts w:eastAsia="Times New Roman"/>
              </w:rPr>
            </w:pPr>
            <w:r>
              <w:rPr>
                <w:rFonts w:eastAsia="Times New Roman" w:cs="Arial"/>
                <w:color w:val="000000"/>
                <w:sz w:val="16"/>
                <w:szCs w:val="16"/>
              </w:rPr>
              <w:t>QUALCOMM Europe Inc. -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4DDC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DD83E" w14:textId="77777777" w:rsidR="00061339" w:rsidRDefault="00061339" w:rsidP="002275DB">
            <w:pPr>
              <w:rPr>
                <w:rFonts w:eastAsia="Times New Roman"/>
              </w:rPr>
            </w:pPr>
            <w:r>
              <w:rPr>
                <w:rFonts w:eastAsia="Times New Roman" w:cs="Arial"/>
                <w:color w:val="000000"/>
                <w:sz w:val="16"/>
                <w:szCs w:val="16"/>
              </w:rPr>
              <w:t>3GPPMEMBER</w:t>
            </w:r>
          </w:p>
        </w:tc>
      </w:tr>
      <w:tr w:rsidR="00061339" w14:paraId="487507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98EA"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CFFA2" w14:textId="77777777" w:rsidR="00061339" w:rsidRDefault="00061339" w:rsidP="002275DB">
            <w:pPr>
              <w:rPr>
                <w:rFonts w:eastAsia="Times New Roman"/>
              </w:rPr>
            </w:pPr>
            <w:r>
              <w:rPr>
                <w:rFonts w:eastAsia="Times New Roman" w:cs="Arial"/>
                <w:color w:val="000000"/>
                <w:sz w:val="16"/>
                <w:szCs w:val="16"/>
              </w:rPr>
              <w:t>Giménez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7AD49" w14:textId="77777777" w:rsidR="00061339" w:rsidRDefault="00061339" w:rsidP="002275DB">
            <w:pPr>
              <w:rPr>
                <w:rFonts w:eastAsia="Times New Roman"/>
              </w:rPr>
            </w:pPr>
            <w:r>
              <w:rPr>
                <w:rFonts w:eastAsia="Times New Roman" w:cs="Arial"/>
                <w:color w:val="000000"/>
                <w:sz w:val="16"/>
                <w:szCs w:val="16"/>
              </w:rPr>
              <w:t>Jordi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FB5A3" w14:textId="77777777" w:rsidR="00061339" w:rsidRDefault="00061339" w:rsidP="002275DB">
            <w:pPr>
              <w:rPr>
                <w:rFonts w:eastAsia="Times New Roman"/>
              </w:rPr>
            </w:pPr>
            <w:r>
              <w:rPr>
                <w:rFonts w:eastAsia="Times New Roman" w:cs="Arial"/>
                <w:color w:val="000000"/>
                <w:sz w:val="16"/>
                <w:szCs w:val="16"/>
              </w:rPr>
              <w:t>5G MAG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8329D" w14:textId="77777777" w:rsidR="00061339" w:rsidRDefault="00061339" w:rsidP="002275DB">
            <w:pPr>
              <w:rPr>
                <w:rFonts w:eastAsia="Times New Roman"/>
              </w:rPr>
            </w:pPr>
            <w:r>
              <w:rPr>
                <w:rFonts w:eastAsia="Times New Roman"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A8961" w14:textId="77777777" w:rsidR="00061339" w:rsidRDefault="00061339" w:rsidP="002275DB">
            <w:pPr>
              <w:rPr>
                <w:rFonts w:eastAsia="Times New Roman"/>
              </w:rPr>
            </w:pPr>
            <w:r>
              <w:rPr>
                <w:rFonts w:eastAsia="Times New Roman" w:cs="Arial"/>
                <w:color w:val="000000"/>
                <w:sz w:val="16"/>
                <w:szCs w:val="16"/>
              </w:rPr>
              <w:t>3GPPMARK_REP</w:t>
            </w:r>
          </w:p>
        </w:tc>
      </w:tr>
      <w:tr w:rsidR="00061339" w14:paraId="3EB3778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2B0E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AADEB" w14:textId="77777777" w:rsidR="00061339" w:rsidRDefault="00061339" w:rsidP="002275DB">
            <w:pPr>
              <w:rPr>
                <w:rFonts w:eastAsia="Times New Roman"/>
              </w:rPr>
            </w:pPr>
            <w:r>
              <w:rPr>
                <w:rFonts w:eastAsia="Times New Roman" w:cs="Arial"/>
                <w:color w:val="000000"/>
                <w:sz w:val="16"/>
                <w:szCs w:val="16"/>
              </w:rPr>
              <w:t>Gludovacz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EFC32" w14:textId="77777777" w:rsidR="00061339" w:rsidRDefault="00061339" w:rsidP="002275DB">
            <w:pPr>
              <w:rPr>
                <w:rFonts w:eastAsia="Times New Roman"/>
              </w:rPr>
            </w:pPr>
            <w:r>
              <w:rPr>
                <w:rFonts w:eastAsia="Times New Roman" w:cs="Arial"/>
                <w:color w:val="000000"/>
                <w:sz w:val="16"/>
                <w:szCs w:val="16"/>
              </w:rPr>
              <w:t>Dieter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DCC54" w14:textId="77777777" w:rsidR="00061339" w:rsidRDefault="00061339" w:rsidP="002275DB">
            <w:pPr>
              <w:rPr>
                <w:rFonts w:eastAsia="Times New Roman"/>
              </w:rPr>
            </w:pPr>
            <w:r>
              <w:rPr>
                <w:rFonts w:eastAsia="Times New Roman"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474E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59935" w14:textId="77777777" w:rsidR="00061339" w:rsidRDefault="00061339" w:rsidP="002275DB">
            <w:pPr>
              <w:rPr>
                <w:rFonts w:eastAsia="Times New Roman"/>
              </w:rPr>
            </w:pPr>
            <w:r>
              <w:rPr>
                <w:rFonts w:eastAsia="Times New Roman" w:cs="Arial"/>
                <w:color w:val="000000"/>
                <w:sz w:val="16"/>
                <w:szCs w:val="16"/>
              </w:rPr>
              <w:t>3GPPMEMBER</w:t>
            </w:r>
          </w:p>
        </w:tc>
      </w:tr>
      <w:tr w:rsidR="00061339" w14:paraId="06C534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E01E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C2F7E" w14:textId="77777777" w:rsidR="00061339" w:rsidRDefault="00061339" w:rsidP="002275DB">
            <w:pPr>
              <w:rPr>
                <w:rFonts w:eastAsia="Times New Roman"/>
              </w:rPr>
            </w:pPr>
            <w:r>
              <w:rPr>
                <w:rFonts w:eastAsia="Times New Roman" w:cs="Arial"/>
                <w:color w:val="000000"/>
                <w:sz w:val="16"/>
                <w:szCs w:val="16"/>
              </w:rPr>
              <w:t>Goldberg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6EB8A" w14:textId="77777777" w:rsidR="00061339" w:rsidRDefault="00061339" w:rsidP="002275DB">
            <w:pPr>
              <w:rPr>
                <w:rFonts w:eastAsia="Times New Roman"/>
              </w:rPr>
            </w:pPr>
            <w:r>
              <w:rPr>
                <w:rFonts w:eastAsia="Times New Roman"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BCDC" w14:textId="77777777" w:rsidR="00061339" w:rsidRDefault="00061339" w:rsidP="002275DB">
            <w:pPr>
              <w:rPr>
                <w:rFonts w:eastAsia="Times New Roman"/>
              </w:rPr>
            </w:pPr>
            <w:r>
              <w:rPr>
                <w:rFonts w:eastAsia="Times New Roman"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838D0"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844D4" w14:textId="77777777" w:rsidR="00061339" w:rsidRDefault="00061339" w:rsidP="002275DB">
            <w:pPr>
              <w:rPr>
                <w:rFonts w:eastAsia="Times New Roman"/>
              </w:rPr>
            </w:pPr>
            <w:r>
              <w:rPr>
                <w:rFonts w:eastAsia="Times New Roman" w:cs="Arial"/>
                <w:color w:val="000000"/>
                <w:sz w:val="16"/>
                <w:szCs w:val="16"/>
              </w:rPr>
              <w:t>3GPPMEMBER</w:t>
            </w:r>
          </w:p>
        </w:tc>
      </w:tr>
      <w:tr w:rsidR="00061339" w14:paraId="6847993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C419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DCF9A" w14:textId="77777777" w:rsidR="00061339" w:rsidRDefault="00061339" w:rsidP="002275DB">
            <w:pPr>
              <w:rPr>
                <w:rFonts w:eastAsia="Times New Roman"/>
              </w:rPr>
            </w:pPr>
            <w:r>
              <w:rPr>
                <w:rFonts w:eastAsia="Times New Roman" w:cs="Arial"/>
                <w:color w:val="000000"/>
                <w:sz w:val="16"/>
                <w:szCs w:val="16"/>
              </w:rPr>
              <w:t>Görmer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24BDD" w14:textId="77777777" w:rsidR="00061339" w:rsidRDefault="00061339" w:rsidP="002275DB">
            <w:pPr>
              <w:rPr>
                <w:rFonts w:eastAsia="Times New Roman"/>
              </w:rPr>
            </w:pPr>
            <w:r>
              <w:rPr>
                <w:rFonts w:eastAsia="Times New Roman" w:cs="Arial"/>
                <w:color w:val="000000"/>
                <w:sz w:val="16"/>
                <w:szCs w:val="16"/>
              </w:rPr>
              <w:t>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5667A" w14:textId="77777777" w:rsidR="00061339" w:rsidRDefault="00061339" w:rsidP="002275DB">
            <w:pPr>
              <w:rPr>
                <w:rFonts w:eastAsia="Times New Roman"/>
              </w:rPr>
            </w:pPr>
            <w:r>
              <w:rPr>
                <w:rFonts w:eastAsia="Times New Roman" w:cs="Arial"/>
                <w:color w:val="000000"/>
                <w:sz w:val="16"/>
                <w:szCs w:val="16"/>
              </w:rP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946A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7BFD9" w14:textId="77777777" w:rsidR="00061339" w:rsidRDefault="00061339" w:rsidP="002275DB">
            <w:pPr>
              <w:rPr>
                <w:rFonts w:eastAsia="Times New Roman"/>
              </w:rPr>
            </w:pPr>
            <w:r>
              <w:rPr>
                <w:rFonts w:eastAsia="Times New Roman" w:cs="Arial"/>
                <w:color w:val="000000"/>
                <w:sz w:val="16"/>
                <w:szCs w:val="16"/>
              </w:rPr>
              <w:t>3GPPMEMBER</w:t>
            </w:r>
          </w:p>
        </w:tc>
      </w:tr>
      <w:tr w:rsidR="00061339" w14:paraId="198662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D7AF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3BF6" w14:textId="77777777" w:rsidR="00061339" w:rsidRDefault="00061339" w:rsidP="002275DB">
            <w:pPr>
              <w:rPr>
                <w:rFonts w:eastAsia="Times New Roman"/>
              </w:rPr>
            </w:pPr>
            <w:r>
              <w:rPr>
                <w:rFonts w:eastAsia="Times New Roman" w:cs="Arial"/>
                <w:color w:val="000000"/>
                <w:sz w:val="16"/>
                <w:szCs w:val="16"/>
              </w:rPr>
              <w:t>Graves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D3678" w14:textId="77777777" w:rsidR="00061339" w:rsidRDefault="00061339" w:rsidP="002275DB">
            <w:pPr>
              <w:rPr>
                <w:rFonts w:eastAsia="Times New Roman"/>
              </w:rPr>
            </w:pPr>
            <w:r>
              <w:rPr>
                <w:rFonts w:eastAsia="Times New Roman" w:cs="Arial"/>
                <w:color w:val="000000"/>
                <w:sz w:val="16"/>
                <w:szCs w:val="16"/>
              </w:rPr>
              <w:t>Benoit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F54DC" w14:textId="77777777" w:rsidR="00061339" w:rsidRDefault="00061339" w:rsidP="002275DB">
            <w:pPr>
              <w:rPr>
                <w:rFonts w:eastAsia="Times New Roman"/>
              </w:rPr>
            </w:pPr>
            <w:r>
              <w:rPr>
                <w:rFonts w:eastAsia="Times New Roman" w:cs="Arial"/>
                <w:color w:val="000000"/>
                <w:sz w:val="16"/>
                <w:szCs w:val="16"/>
              </w:rPr>
              <w:t>Orange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76FC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75EA3" w14:textId="77777777" w:rsidR="00061339" w:rsidRDefault="00061339" w:rsidP="002275DB">
            <w:pPr>
              <w:rPr>
                <w:rFonts w:eastAsia="Times New Roman"/>
              </w:rPr>
            </w:pPr>
            <w:r>
              <w:rPr>
                <w:rFonts w:eastAsia="Times New Roman" w:cs="Arial"/>
                <w:color w:val="000000"/>
                <w:sz w:val="16"/>
                <w:szCs w:val="16"/>
              </w:rPr>
              <w:t>3GPPMEMBER</w:t>
            </w:r>
          </w:p>
        </w:tc>
      </w:tr>
      <w:tr w:rsidR="00061339" w14:paraId="1DA242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BF6C5" w14:textId="77777777" w:rsidR="00061339" w:rsidRDefault="00061339" w:rsidP="002275D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6B4F0" w14:textId="77777777" w:rsidR="00061339" w:rsidRDefault="00061339" w:rsidP="002275DB">
            <w:pPr>
              <w:rPr>
                <w:rFonts w:eastAsia="Times New Roman"/>
              </w:rPr>
            </w:pPr>
            <w:r>
              <w:rPr>
                <w:rFonts w:eastAsia="Times New Roman" w:cs="Arial"/>
                <w:color w:val="000000"/>
                <w:sz w:val="16"/>
                <w:szCs w:val="16"/>
              </w:rPr>
              <w:t>Griffith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83F12" w14:textId="77777777" w:rsidR="00061339" w:rsidRDefault="00061339" w:rsidP="002275DB">
            <w:pPr>
              <w:rPr>
                <w:rFonts w:eastAsia="Times New Roman"/>
              </w:rPr>
            </w:pPr>
            <w:r>
              <w:rPr>
                <w:rFonts w:eastAsia="Times New Roman" w:cs="Arial"/>
                <w:color w:val="000000"/>
                <w:sz w:val="16"/>
                <w:szCs w:val="16"/>
              </w:rPr>
              <w:t>Jaydee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84DF6" w14:textId="77777777" w:rsidR="00061339" w:rsidRDefault="00061339" w:rsidP="002275DB">
            <w:pPr>
              <w:rPr>
                <w:rFonts w:eastAsia="Times New Roman"/>
              </w:rPr>
            </w:pPr>
            <w:r>
              <w:rPr>
                <w:rFonts w:eastAsia="Times New Roman" w:cs="Arial"/>
                <w:color w:val="000000"/>
                <w:sz w:val="16"/>
                <w:szCs w:val="16"/>
              </w:rPr>
              <w:t>NTIA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3A79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12D42" w14:textId="77777777" w:rsidR="00061339" w:rsidRDefault="00061339" w:rsidP="002275DB">
            <w:pPr>
              <w:rPr>
                <w:rFonts w:eastAsia="Times New Roman"/>
              </w:rPr>
            </w:pPr>
            <w:r>
              <w:rPr>
                <w:rFonts w:eastAsia="Times New Roman" w:cs="Arial"/>
                <w:color w:val="000000"/>
                <w:sz w:val="16"/>
                <w:szCs w:val="16"/>
              </w:rPr>
              <w:t>3GPPMEMBER</w:t>
            </w:r>
          </w:p>
        </w:tc>
      </w:tr>
      <w:tr w:rsidR="00061339" w14:paraId="46A3A1B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556A9"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A8C6D" w14:textId="77777777" w:rsidR="00061339" w:rsidRDefault="00061339" w:rsidP="002275DB">
            <w:pPr>
              <w:rPr>
                <w:rFonts w:eastAsia="Times New Roman"/>
              </w:rPr>
            </w:pPr>
            <w:r>
              <w:rPr>
                <w:rFonts w:eastAsia="Times New Roman" w:cs="Arial"/>
                <w:color w:val="000000"/>
                <w:sz w:val="16"/>
                <w:szCs w:val="16"/>
              </w:rPr>
              <w:t>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A1555" w14:textId="77777777" w:rsidR="00061339" w:rsidRDefault="00061339" w:rsidP="002275DB">
            <w:pPr>
              <w:rPr>
                <w:rFonts w:eastAsia="Times New Roman"/>
              </w:rPr>
            </w:pPr>
            <w:r>
              <w:rPr>
                <w:rFonts w:eastAsia="Times New Roman" w:cs="Arial"/>
                <w:color w:val="000000"/>
                <w:sz w:val="16"/>
                <w:szCs w:val="16"/>
              </w:rPr>
              <w:t>Junrong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10849" w14:textId="77777777" w:rsidR="00061339" w:rsidRDefault="00061339" w:rsidP="002275DB">
            <w:pPr>
              <w:rPr>
                <w:rFonts w:eastAsia="Times New Roman"/>
              </w:rPr>
            </w:pPr>
            <w:r>
              <w:rPr>
                <w:rFonts w:eastAsia="Times New Roman" w:cs="Arial"/>
                <w:color w:val="000000"/>
                <w:sz w:val="16"/>
                <w:szCs w:val="16"/>
              </w:rPr>
              <w:t>TCL Communication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7D161"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84FA0" w14:textId="77777777" w:rsidR="00061339" w:rsidRDefault="00061339" w:rsidP="002275DB">
            <w:pPr>
              <w:rPr>
                <w:rFonts w:eastAsia="Times New Roman"/>
              </w:rPr>
            </w:pPr>
            <w:r>
              <w:rPr>
                <w:rFonts w:eastAsia="Times New Roman" w:cs="Arial"/>
                <w:color w:val="000000"/>
                <w:sz w:val="16"/>
                <w:szCs w:val="16"/>
              </w:rPr>
              <w:t>3GPPMEMBER</w:t>
            </w:r>
          </w:p>
        </w:tc>
      </w:tr>
      <w:tr w:rsidR="00061339" w14:paraId="535C9E3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FB53C" w14:textId="77777777" w:rsidR="00061339" w:rsidRDefault="00061339" w:rsidP="002275DB">
            <w:pPr>
              <w:rPr>
                <w:rFonts w:eastAsia="Times New Roman"/>
              </w:rPr>
            </w:pPr>
            <w:r>
              <w:rPr>
                <w:rFonts w:eastAsia="Times New Roman" w:cs="Arial"/>
                <w:color w:val="000000"/>
                <w:sz w:val="16"/>
                <w:szCs w:val="16"/>
              </w:rPr>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88AC6" w14:textId="77777777" w:rsidR="00061339" w:rsidRDefault="00061339" w:rsidP="002275DB">
            <w:pPr>
              <w:rPr>
                <w:rFonts w:eastAsia="Times New Roman"/>
              </w:rPr>
            </w:pPr>
            <w:r>
              <w:rPr>
                <w:rFonts w:eastAsia="Times New Roman" w:cs="Arial"/>
                <w:color w:val="000000"/>
                <w:sz w:val="16"/>
                <w:szCs w:val="16"/>
              </w:rPr>
              <w:t>Guan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0AECF" w14:textId="77777777" w:rsidR="00061339" w:rsidRDefault="00061339" w:rsidP="002275DB">
            <w:pPr>
              <w:rPr>
                <w:rFonts w:eastAsia="Times New Roman"/>
              </w:rPr>
            </w:pPr>
            <w:r>
              <w:rPr>
                <w:rFonts w:eastAsia="Times New Roman"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F3615" w14:textId="77777777" w:rsidR="00061339" w:rsidRDefault="00061339" w:rsidP="002275DB">
            <w:pPr>
              <w:rPr>
                <w:rFonts w:eastAsia="Times New Roman"/>
              </w:rPr>
            </w:pPr>
            <w:r>
              <w:rPr>
                <w:rFonts w:eastAsia="Times New Roman" w:cs="Arial"/>
                <w:color w:val="000000"/>
                <w:sz w:val="16"/>
                <w:szCs w:val="16"/>
              </w:rPr>
              <w:t>BJTU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A9946"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6DD83" w14:textId="77777777" w:rsidR="00061339" w:rsidRDefault="00061339" w:rsidP="002275DB">
            <w:pPr>
              <w:rPr>
                <w:rFonts w:eastAsia="Times New Roman"/>
              </w:rPr>
            </w:pPr>
            <w:r>
              <w:rPr>
                <w:rFonts w:eastAsia="Times New Roman" w:cs="Arial"/>
                <w:color w:val="000000"/>
                <w:sz w:val="16"/>
                <w:szCs w:val="16"/>
              </w:rPr>
              <w:t>3GPPMEMBER</w:t>
            </w:r>
          </w:p>
        </w:tc>
      </w:tr>
      <w:tr w:rsidR="00061339" w14:paraId="0B36278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8397"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B0901" w14:textId="77777777" w:rsidR="00061339" w:rsidRDefault="00061339" w:rsidP="002275DB">
            <w:pPr>
              <w:rPr>
                <w:rFonts w:eastAsia="Times New Roman"/>
              </w:rPr>
            </w:pPr>
            <w:r>
              <w:rPr>
                <w:rFonts w:eastAsia="Times New Roman" w:cs="Arial"/>
                <w:color w:val="000000"/>
                <w:sz w:val="16"/>
                <w:szCs w:val="16"/>
              </w:rPr>
              <w:t>Guirguis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3A56" w14:textId="77777777" w:rsidR="00061339" w:rsidRDefault="00061339" w:rsidP="002275DB">
            <w:pPr>
              <w:rPr>
                <w:rFonts w:eastAsia="Times New Roman"/>
              </w:rPr>
            </w:pPr>
            <w:r>
              <w:rPr>
                <w:rFonts w:eastAsia="Times New Roman" w:cs="Arial"/>
                <w:color w:val="000000"/>
                <w:sz w:val="16"/>
                <w:szCs w:val="16"/>
              </w:rPr>
              <w:t>Ihab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BE050" w14:textId="77777777" w:rsidR="00061339" w:rsidRDefault="00061339" w:rsidP="002275D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94CA1"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DA816" w14:textId="77777777" w:rsidR="00061339" w:rsidRDefault="00061339" w:rsidP="002275DB">
            <w:pPr>
              <w:rPr>
                <w:rFonts w:eastAsia="Times New Roman"/>
              </w:rPr>
            </w:pPr>
            <w:r>
              <w:rPr>
                <w:rFonts w:eastAsia="Times New Roman" w:cs="Arial"/>
                <w:color w:val="000000"/>
                <w:sz w:val="16"/>
                <w:szCs w:val="16"/>
              </w:rPr>
              <w:t>3GPPMEMBER</w:t>
            </w:r>
          </w:p>
        </w:tc>
      </w:tr>
      <w:tr w:rsidR="00061339" w14:paraId="63E1ED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7A0E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50B4C" w14:textId="77777777" w:rsidR="00061339" w:rsidRDefault="00061339" w:rsidP="002275DB">
            <w:pPr>
              <w:rPr>
                <w:rFonts w:eastAsia="Times New Roman"/>
              </w:rPr>
            </w:pPr>
            <w:r>
              <w:rPr>
                <w:rFonts w:eastAsia="Times New Roman"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F37BB" w14:textId="77777777" w:rsidR="00061339" w:rsidRDefault="00061339" w:rsidP="002275DB">
            <w:pPr>
              <w:rPr>
                <w:rFonts w:eastAsia="Times New Roman"/>
              </w:rPr>
            </w:pPr>
            <w:r>
              <w:rPr>
                <w:rFonts w:eastAsia="Times New Roman" w:cs="Arial"/>
                <w:color w:val="000000"/>
                <w:sz w:val="16"/>
                <w:szCs w:val="16"/>
              </w:rPr>
              <w:t>Boren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9C19A" w14:textId="77777777" w:rsidR="00061339" w:rsidRDefault="00061339" w:rsidP="002275DB">
            <w:pPr>
              <w:rPr>
                <w:rFonts w:eastAsia="Times New Roman"/>
              </w:rPr>
            </w:pPr>
            <w:r>
              <w:rPr>
                <w:rFonts w:eastAsia="Times New Roman"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DB0F"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48512" w14:textId="77777777" w:rsidR="00061339" w:rsidRDefault="00061339" w:rsidP="002275DB">
            <w:pPr>
              <w:rPr>
                <w:rFonts w:eastAsia="Times New Roman"/>
              </w:rPr>
            </w:pPr>
            <w:r>
              <w:rPr>
                <w:rFonts w:eastAsia="Times New Roman" w:cs="Arial"/>
                <w:color w:val="000000"/>
                <w:sz w:val="16"/>
                <w:szCs w:val="16"/>
              </w:rPr>
              <w:t>3GPPMEMBER</w:t>
            </w:r>
          </w:p>
        </w:tc>
      </w:tr>
      <w:tr w:rsidR="00061339" w14:paraId="0E8EE42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AFF70"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66DE9" w14:textId="77777777" w:rsidR="00061339" w:rsidRDefault="00061339" w:rsidP="002275DB">
            <w:pPr>
              <w:rPr>
                <w:rFonts w:eastAsia="Times New Roman"/>
              </w:rPr>
            </w:pPr>
            <w:r>
              <w:rPr>
                <w:rFonts w:eastAsia="Times New Roman"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37829" w14:textId="77777777" w:rsidR="00061339" w:rsidRDefault="00061339" w:rsidP="002275DB">
            <w:pPr>
              <w:rPr>
                <w:rFonts w:eastAsia="Times New Roman"/>
              </w:rPr>
            </w:pPr>
            <w:r>
              <w:rPr>
                <w:rFonts w:eastAsia="Times New Roman" w:cs="Arial"/>
                <w:color w:val="000000"/>
                <w:sz w:val="16"/>
                <w:szCs w:val="16"/>
              </w:rPr>
              <w:t>Ivy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581AD" w14:textId="77777777" w:rsidR="00061339" w:rsidRDefault="00061339" w:rsidP="002275DB">
            <w:pPr>
              <w:rPr>
                <w:rFonts w:eastAsia="Times New Roman"/>
              </w:rPr>
            </w:pPr>
            <w:r>
              <w:rPr>
                <w:rFonts w:eastAsia="Times New Roman" w:cs="Arial"/>
                <w:color w:val="000000"/>
                <w:sz w:val="16"/>
                <w:szCs w:val="16"/>
              </w:rPr>
              <w:t>Apple Computer Trading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CC04F"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A7748" w14:textId="77777777" w:rsidR="00061339" w:rsidRDefault="00061339" w:rsidP="002275DB">
            <w:pPr>
              <w:rPr>
                <w:rFonts w:eastAsia="Times New Roman"/>
              </w:rPr>
            </w:pPr>
            <w:r>
              <w:rPr>
                <w:rFonts w:eastAsia="Times New Roman" w:cs="Arial"/>
                <w:color w:val="000000"/>
                <w:sz w:val="16"/>
                <w:szCs w:val="16"/>
              </w:rPr>
              <w:t>3GPPMEMBER</w:t>
            </w:r>
          </w:p>
        </w:tc>
      </w:tr>
      <w:tr w:rsidR="00061339" w14:paraId="3432C50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40563"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F708B" w14:textId="77777777" w:rsidR="00061339" w:rsidRDefault="00061339" w:rsidP="002275DB">
            <w:pPr>
              <w:rPr>
                <w:rFonts w:eastAsia="Times New Roman"/>
              </w:rPr>
            </w:pPr>
            <w:r>
              <w:rPr>
                <w:rFonts w:eastAsia="Times New Roman"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D6C92" w14:textId="77777777" w:rsidR="00061339" w:rsidRDefault="00061339" w:rsidP="002275DB">
            <w:pPr>
              <w:rPr>
                <w:rFonts w:eastAsia="Times New Roman"/>
              </w:rPr>
            </w:pPr>
            <w:r>
              <w:rPr>
                <w:rFonts w:eastAsia="Times New Roman" w:cs="Arial"/>
                <w:color w:val="000000"/>
                <w:sz w:val="16"/>
                <w:szCs w:val="16"/>
              </w:rPr>
              <w:t>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B0258" w14:textId="77777777" w:rsidR="00061339" w:rsidRDefault="00061339" w:rsidP="002275DB">
            <w:pPr>
              <w:rPr>
                <w:rFonts w:eastAsia="Times New Roman"/>
              </w:rPr>
            </w:pPr>
            <w:r>
              <w:rPr>
                <w:rFonts w:eastAsia="Times New Roman" w:cs="Arial"/>
                <w:color w:val="000000"/>
                <w:sz w:val="16"/>
                <w:szCs w:val="16"/>
              </w:rPr>
              <w:t>Shenzhen YZF Network Technolog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5B3A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8C9CE" w14:textId="77777777" w:rsidR="00061339" w:rsidRDefault="00061339" w:rsidP="002275DB">
            <w:pPr>
              <w:rPr>
                <w:rFonts w:eastAsia="Times New Roman"/>
              </w:rPr>
            </w:pPr>
            <w:r>
              <w:rPr>
                <w:rFonts w:eastAsia="Times New Roman" w:cs="Arial"/>
                <w:color w:val="000000"/>
                <w:sz w:val="16"/>
                <w:szCs w:val="16"/>
              </w:rPr>
              <w:t>3GPPMEMBER</w:t>
            </w:r>
          </w:p>
        </w:tc>
      </w:tr>
      <w:tr w:rsidR="00061339" w14:paraId="1222521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D1AD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BBBFD" w14:textId="77777777" w:rsidR="00061339" w:rsidRDefault="00061339" w:rsidP="002275DB">
            <w:pPr>
              <w:rPr>
                <w:rFonts w:eastAsia="Times New Roman"/>
              </w:rPr>
            </w:pPr>
            <w:r>
              <w:rPr>
                <w:rFonts w:eastAsia="Times New Roman"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7CBDA" w14:textId="77777777" w:rsidR="00061339" w:rsidRDefault="00061339" w:rsidP="002275DB">
            <w:pPr>
              <w:rPr>
                <w:rFonts w:eastAsia="Times New Roman"/>
              </w:rPr>
            </w:pPr>
            <w:r>
              <w:rPr>
                <w:rFonts w:eastAsia="Times New Roman" w:cs="Arial"/>
                <w:color w:val="000000"/>
                <w:sz w:val="16"/>
                <w:szCs w:val="16"/>
              </w:rPr>
              <w:t>Varini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43618" w14:textId="77777777" w:rsidR="00061339" w:rsidRDefault="00061339" w:rsidP="002275DB">
            <w:pPr>
              <w:rPr>
                <w:rFonts w:eastAsia="Times New Roman"/>
              </w:rPr>
            </w:pPr>
            <w:r>
              <w:rPr>
                <w:rFonts w:eastAsia="Times New Roman"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C3700"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6AD48" w14:textId="77777777" w:rsidR="00061339" w:rsidRDefault="00061339" w:rsidP="002275DB">
            <w:pPr>
              <w:rPr>
                <w:rFonts w:eastAsia="Times New Roman"/>
              </w:rPr>
            </w:pPr>
            <w:r>
              <w:rPr>
                <w:rFonts w:eastAsia="Times New Roman" w:cs="Arial"/>
                <w:color w:val="000000"/>
                <w:sz w:val="16"/>
                <w:szCs w:val="16"/>
              </w:rPr>
              <w:t>3GPPMEMBER</w:t>
            </w:r>
          </w:p>
        </w:tc>
      </w:tr>
      <w:tr w:rsidR="00061339" w14:paraId="530D70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2FE6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6F0BC" w14:textId="77777777" w:rsidR="00061339" w:rsidRDefault="00061339" w:rsidP="002275DB">
            <w:pPr>
              <w:rPr>
                <w:rFonts w:eastAsia="Times New Roman"/>
              </w:rPr>
            </w:pPr>
            <w:r>
              <w:rPr>
                <w:rFonts w:eastAsia="Times New Roman"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E6065" w14:textId="77777777" w:rsidR="00061339" w:rsidRDefault="00061339" w:rsidP="002275DB">
            <w:pPr>
              <w:rPr>
                <w:rFonts w:eastAsia="Times New Roman"/>
              </w:rPr>
            </w:pPr>
            <w:r>
              <w:rPr>
                <w:rFonts w:eastAsia="Times New Roman" w:cs="Arial"/>
                <w:color w:val="000000"/>
                <w:sz w:val="16"/>
                <w:szCs w:val="16"/>
              </w:rPr>
              <w:t>Vivek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4E587" w14:textId="77777777" w:rsidR="00061339" w:rsidRDefault="00061339" w:rsidP="002275DB">
            <w:pPr>
              <w:rPr>
                <w:rFonts w:eastAsia="Times New Roman"/>
              </w:rPr>
            </w:pPr>
            <w:r>
              <w:rPr>
                <w:rFonts w:eastAsia="Times New Roman" w:cs="Arial"/>
                <w:color w:val="000000"/>
                <w:sz w:val="16"/>
                <w:szCs w:val="16"/>
              </w:rPr>
              <w:t>Apple Gesellschaft 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60F9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FBE8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DAD20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3ED2E"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EC6B1" w14:textId="77777777" w:rsidR="00061339" w:rsidRDefault="00061339" w:rsidP="002275DB">
            <w:pPr>
              <w:rPr>
                <w:rFonts w:eastAsia="Times New Roman"/>
              </w:rPr>
            </w:pPr>
            <w:r>
              <w:rPr>
                <w:rFonts w:eastAsia="Times New Roman" w:cs="Arial"/>
                <w:color w:val="000000"/>
                <w:sz w:val="16"/>
                <w:szCs w:val="16"/>
              </w:rPr>
              <w:t>Gutierrez Estevez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4AFE" w14:textId="77777777" w:rsidR="00061339" w:rsidRDefault="00061339" w:rsidP="002275DB">
            <w:pPr>
              <w:rPr>
                <w:rFonts w:eastAsia="Times New Roman"/>
              </w:rPr>
            </w:pPr>
            <w:r>
              <w:rPr>
                <w:rFonts w:eastAsia="Times New Roman"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ED22E" w14:textId="77777777" w:rsidR="00061339" w:rsidRDefault="00061339" w:rsidP="002275D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21BB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EB9DC" w14:textId="77777777" w:rsidR="00061339" w:rsidRDefault="00061339" w:rsidP="002275DB">
            <w:pPr>
              <w:rPr>
                <w:rFonts w:eastAsia="Times New Roman"/>
              </w:rPr>
            </w:pPr>
            <w:r>
              <w:rPr>
                <w:rFonts w:eastAsia="Times New Roman" w:cs="Arial"/>
                <w:color w:val="000000"/>
                <w:sz w:val="16"/>
                <w:szCs w:val="16"/>
              </w:rPr>
              <w:t>3GPPMEMBER</w:t>
            </w:r>
          </w:p>
        </w:tc>
      </w:tr>
      <w:tr w:rsidR="00061339" w14:paraId="47C85C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60C0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81D5F" w14:textId="77777777" w:rsidR="00061339" w:rsidRDefault="00061339" w:rsidP="002275DB">
            <w:pPr>
              <w:rPr>
                <w:rFonts w:eastAsia="Times New Roman"/>
              </w:rPr>
            </w:pPr>
            <w:r>
              <w:rPr>
                <w:rFonts w:eastAsia="Times New Roman" w:cs="Arial"/>
                <w:color w:val="000000"/>
                <w:sz w:val="16"/>
                <w:szCs w:val="16"/>
              </w:rPr>
              <w:t>Guttman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B7B29" w14:textId="77777777" w:rsidR="00061339" w:rsidRDefault="00061339" w:rsidP="002275DB">
            <w:pPr>
              <w:rPr>
                <w:rFonts w:eastAsia="Times New Roman"/>
              </w:rPr>
            </w:pPr>
            <w:r>
              <w:rPr>
                <w:rFonts w:eastAsia="Times New Roman" w:cs="Arial"/>
                <w:color w:val="000000"/>
                <w:sz w:val="16"/>
                <w:szCs w:val="16"/>
              </w:rPr>
              <w:t>Erik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0AFD6" w14:textId="77777777" w:rsidR="00061339" w:rsidRDefault="00061339" w:rsidP="002275DB">
            <w:pPr>
              <w:rPr>
                <w:rFonts w:eastAsia="Times New Roman"/>
              </w:rPr>
            </w:pPr>
            <w:r>
              <w:rPr>
                <w:rFonts w:eastAsia="Times New Roman" w:cs="Arial"/>
                <w:color w:val="000000"/>
                <w:sz w:val="16"/>
                <w:szCs w:val="16"/>
              </w:rPr>
              <w:t>Samsung Electronics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6535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8566D" w14:textId="77777777" w:rsidR="00061339" w:rsidRDefault="00061339" w:rsidP="002275DB">
            <w:pPr>
              <w:rPr>
                <w:rFonts w:eastAsia="Times New Roman"/>
              </w:rPr>
            </w:pPr>
            <w:r>
              <w:rPr>
                <w:rFonts w:eastAsia="Times New Roman" w:cs="Arial"/>
                <w:color w:val="000000"/>
                <w:sz w:val="16"/>
                <w:szCs w:val="16"/>
              </w:rPr>
              <w:t>3GPPMEMBER</w:t>
            </w:r>
          </w:p>
        </w:tc>
      </w:tr>
      <w:tr w:rsidR="00061339" w14:paraId="444EF3E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2CFC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B29DE" w14:textId="77777777" w:rsidR="00061339" w:rsidRDefault="00061339" w:rsidP="002275DB">
            <w:pPr>
              <w:rPr>
                <w:rFonts w:eastAsia="Times New Roman"/>
              </w:rPr>
            </w:pPr>
            <w:r>
              <w:rPr>
                <w:rFonts w:eastAsia="Times New Roman" w:cs="Arial"/>
                <w:color w:val="000000"/>
                <w:sz w:val="16"/>
                <w:szCs w:val="16"/>
              </w:rPr>
              <w:t>Hall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1F240" w14:textId="77777777" w:rsidR="00061339" w:rsidRDefault="00061339" w:rsidP="002275DB">
            <w:pPr>
              <w:rPr>
                <w:rFonts w:eastAsia="Times New Roman"/>
              </w:rPr>
            </w:pPr>
            <w:r>
              <w:rPr>
                <w:rFonts w:eastAsia="Times New Roman" w:cs="Arial"/>
                <w:color w:val="000000"/>
                <w:sz w:val="16"/>
                <w:szCs w:val="16"/>
              </w:rPr>
              <w:t>Edward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781D4" w14:textId="77777777" w:rsidR="00061339" w:rsidRDefault="00061339" w:rsidP="002275DB">
            <w:pPr>
              <w:rPr>
                <w:rFonts w:eastAsia="Times New Roman"/>
              </w:rPr>
            </w:pPr>
            <w:r>
              <w:rPr>
                <w:rFonts w:eastAsia="Times New Roman"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702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7E667" w14:textId="77777777" w:rsidR="00061339" w:rsidRDefault="00061339" w:rsidP="002275DB">
            <w:pPr>
              <w:rPr>
                <w:rFonts w:eastAsia="Times New Roman"/>
              </w:rPr>
            </w:pPr>
            <w:r>
              <w:rPr>
                <w:rFonts w:eastAsia="Times New Roman" w:cs="Arial"/>
                <w:color w:val="000000"/>
                <w:sz w:val="16"/>
                <w:szCs w:val="16"/>
              </w:rPr>
              <w:t>3GPPMEMBER</w:t>
            </w:r>
          </w:p>
        </w:tc>
      </w:tr>
      <w:tr w:rsidR="00061339" w14:paraId="7D393C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EDF3F"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74BEE" w14:textId="77777777" w:rsidR="00061339" w:rsidRDefault="00061339" w:rsidP="002275DB">
            <w:pPr>
              <w:rPr>
                <w:rFonts w:eastAsia="Times New Roman"/>
              </w:rPr>
            </w:pPr>
            <w:r>
              <w:rPr>
                <w:rFonts w:eastAsia="Times New Roman"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8AD59" w14:textId="77777777" w:rsidR="00061339" w:rsidRDefault="00061339" w:rsidP="002275DB">
            <w:pPr>
              <w:rPr>
                <w:rFonts w:eastAsia="Times New Roman"/>
              </w:rPr>
            </w:pPr>
            <w:r>
              <w:rPr>
                <w:rFonts w:eastAsia="Times New Roman" w:cs="Arial"/>
                <w:color w:val="000000"/>
                <w:sz w:val="16"/>
                <w:szCs w:val="16"/>
              </w:rPr>
              <w:t>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EF88A"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8B5F"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C68B1" w14:textId="77777777" w:rsidR="00061339" w:rsidRDefault="00061339" w:rsidP="002275DB">
            <w:pPr>
              <w:rPr>
                <w:rFonts w:eastAsia="Times New Roman"/>
              </w:rPr>
            </w:pPr>
            <w:r>
              <w:rPr>
                <w:rFonts w:eastAsia="Times New Roman" w:cs="Arial"/>
                <w:color w:val="000000"/>
                <w:sz w:val="16"/>
                <w:szCs w:val="16"/>
              </w:rPr>
              <w:t>3GPPMEMBER</w:t>
            </w:r>
          </w:p>
        </w:tc>
      </w:tr>
      <w:tr w:rsidR="00061339" w14:paraId="4D2B65B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0BBD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37D53" w14:textId="77777777" w:rsidR="00061339" w:rsidRDefault="00061339" w:rsidP="002275DB">
            <w:pPr>
              <w:rPr>
                <w:rFonts w:eastAsia="Times New Roman"/>
              </w:rPr>
            </w:pPr>
            <w:r>
              <w:rPr>
                <w:rFonts w:eastAsia="Times New Roman" w:cs="Arial"/>
                <w:color w:val="000000"/>
                <w:sz w:val="16"/>
                <w:szCs w:val="16"/>
              </w:rPr>
              <w:t>Hans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BBEE9" w14:textId="77777777" w:rsidR="00061339" w:rsidRDefault="00061339" w:rsidP="002275DB">
            <w:pPr>
              <w:rPr>
                <w:rFonts w:eastAsia="Times New Roman"/>
              </w:rPr>
            </w:pPr>
            <w:r>
              <w:rPr>
                <w:rFonts w:eastAsia="Times New Roman"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9762" w14:textId="77777777" w:rsidR="00061339" w:rsidRDefault="00061339" w:rsidP="002275DB">
            <w:pPr>
              <w:rPr>
                <w:rFonts w:eastAsia="Times New Roman"/>
              </w:rPr>
            </w:pPr>
            <w:r>
              <w:rPr>
                <w:rFonts w:eastAsia="Times New Roman" w:cs="Arial"/>
                <w:color w:val="000000"/>
                <w:sz w:val="16"/>
                <w:szCs w:val="16"/>
              </w:rPr>
              <w:t>IPCom GmbH &amp; Co.KG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760E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DFACD" w14:textId="77777777" w:rsidR="00061339" w:rsidRDefault="00061339" w:rsidP="002275DB">
            <w:pPr>
              <w:rPr>
                <w:rFonts w:eastAsia="Times New Roman"/>
              </w:rPr>
            </w:pPr>
            <w:r>
              <w:rPr>
                <w:rFonts w:eastAsia="Times New Roman" w:cs="Arial"/>
                <w:color w:val="000000"/>
                <w:sz w:val="16"/>
                <w:szCs w:val="16"/>
              </w:rPr>
              <w:t>3GPPMEMBER</w:t>
            </w:r>
          </w:p>
        </w:tc>
      </w:tr>
      <w:tr w:rsidR="00061339" w14:paraId="792AC14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AC04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F3B9D" w14:textId="77777777" w:rsidR="00061339" w:rsidRDefault="00061339" w:rsidP="002275DB">
            <w:pPr>
              <w:rPr>
                <w:rFonts w:eastAsia="Times New Roman"/>
              </w:rPr>
            </w:pPr>
            <w:r>
              <w:rPr>
                <w:rFonts w:eastAsia="Times New Roman" w:cs="Arial"/>
                <w:color w:val="000000"/>
                <w:sz w:val="16"/>
                <w:szCs w:val="16"/>
              </w:rPr>
              <w:t>Harper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EA503" w14:textId="77777777" w:rsidR="00061339" w:rsidRDefault="00061339" w:rsidP="002275DB">
            <w:pPr>
              <w:rPr>
                <w:rFonts w:eastAsia="Times New Roman"/>
              </w:rPr>
            </w:pPr>
            <w:r>
              <w:rPr>
                <w:rFonts w:eastAsia="Times New Roman" w:cs="Arial"/>
                <w:color w:val="000000"/>
                <w:sz w:val="16"/>
                <w:szCs w:val="16"/>
              </w:rPr>
              <w:t>Colby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D6005" w14:textId="77777777" w:rsidR="00061339" w:rsidRDefault="00061339" w:rsidP="002275DB">
            <w:pPr>
              <w:rPr>
                <w:rFonts w:eastAsia="Times New Roman"/>
              </w:rPr>
            </w:pPr>
            <w:r>
              <w:rPr>
                <w:rFonts w:eastAsia="Times New Roman" w:cs="Arial"/>
                <w:color w:val="000000"/>
                <w:sz w:val="16"/>
                <w:szCs w:val="16"/>
              </w:rPr>
              <w:t>Pivotal Commware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98A71"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0D6BB" w14:textId="77777777" w:rsidR="00061339" w:rsidRDefault="00061339" w:rsidP="002275DB">
            <w:pPr>
              <w:rPr>
                <w:rFonts w:eastAsia="Times New Roman"/>
              </w:rPr>
            </w:pPr>
            <w:r>
              <w:rPr>
                <w:rFonts w:eastAsia="Times New Roman" w:cs="Arial"/>
                <w:color w:val="000000"/>
                <w:sz w:val="16"/>
                <w:szCs w:val="16"/>
              </w:rPr>
              <w:t>3GPPMEMBER</w:t>
            </w:r>
          </w:p>
        </w:tc>
      </w:tr>
      <w:tr w:rsidR="00061339" w14:paraId="4F4140A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6095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28B75" w14:textId="77777777" w:rsidR="00061339" w:rsidRDefault="00061339" w:rsidP="002275DB">
            <w:pPr>
              <w:rPr>
                <w:rFonts w:eastAsia="Times New Roman"/>
              </w:rPr>
            </w:pPr>
            <w:r>
              <w:rPr>
                <w:rFonts w:eastAsia="Times New Roman" w:cs="Arial"/>
                <w:color w:val="000000"/>
                <w:sz w:val="16"/>
                <w:szCs w:val="16"/>
              </w:rPr>
              <w:t>Hasegawa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CCA6A" w14:textId="77777777" w:rsidR="00061339" w:rsidRDefault="00061339" w:rsidP="002275DB">
            <w:pPr>
              <w:rPr>
                <w:rFonts w:eastAsia="Times New Roman"/>
              </w:rPr>
            </w:pPr>
            <w:r>
              <w:rPr>
                <w:rFonts w:eastAsia="Times New Roman" w:cs="Arial"/>
                <w:color w:val="000000"/>
                <w:sz w:val="16"/>
                <w:szCs w:val="16"/>
              </w:rPr>
              <w:t>Fumiki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E2638" w14:textId="77777777" w:rsidR="00061339" w:rsidRDefault="00061339" w:rsidP="002275DB">
            <w:pPr>
              <w:rPr>
                <w:rFonts w:eastAsia="Times New Roman"/>
              </w:rPr>
            </w:pPr>
            <w:r>
              <w:rPr>
                <w:rFonts w:eastAsia="Times New Roman" w:cs="Arial"/>
                <w:color w:val="000000"/>
                <w:sz w:val="16"/>
                <w:szCs w:val="16"/>
              </w:rPr>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CE06C"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A8446" w14:textId="77777777" w:rsidR="00061339" w:rsidRDefault="00061339" w:rsidP="002275DB">
            <w:pPr>
              <w:rPr>
                <w:rFonts w:eastAsia="Times New Roman"/>
              </w:rPr>
            </w:pPr>
            <w:r>
              <w:rPr>
                <w:rFonts w:eastAsia="Times New Roman" w:cs="Arial"/>
                <w:color w:val="000000"/>
                <w:sz w:val="16"/>
                <w:szCs w:val="16"/>
              </w:rPr>
              <w:t>3GPPMEMBER</w:t>
            </w:r>
          </w:p>
        </w:tc>
      </w:tr>
      <w:tr w:rsidR="00061339" w14:paraId="0D53B9F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93A1B"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6DA94" w14:textId="77777777" w:rsidR="00061339" w:rsidRDefault="00061339" w:rsidP="002275DB">
            <w:pPr>
              <w:rPr>
                <w:rFonts w:eastAsia="Times New Roman"/>
              </w:rPr>
            </w:pPr>
            <w:r>
              <w:rPr>
                <w:rFonts w:eastAsia="Times New Roman" w:cs="Arial"/>
                <w:color w:val="000000"/>
                <w:sz w:val="16"/>
                <w:szCs w:val="16"/>
              </w:rPr>
              <w:t>Hassan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C1F27" w14:textId="77777777" w:rsidR="00061339" w:rsidRDefault="00061339" w:rsidP="002275DB">
            <w:pPr>
              <w:rPr>
                <w:rFonts w:eastAsia="Times New Roman"/>
              </w:rPr>
            </w:pPr>
            <w:r>
              <w:rPr>
                <w:rFonts w:eastAsia="Times New Roman" w:cs="Arial"/>
                <w:color w:val="000000"/>
                <w:sz w:val="16"/>
                <w:szCs w:val="16"/>
              </w:rPr>
              <w:t>Khaled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0EA1" w14:textId="77777777" w:rsidR="00061339" w:rsidRDefault="00061339" w:rsidP="002275DB">
            <w:pPr>
              <w:rPr>
                <w:rFonts w:eastAsia="Times New Roman"/>
              </w:rPr>
            </w:pPr>
            <w:r>
              <w:rPr>
                <w:rFonts w:eastAsia="Times New Roman" w:cs="Arial"/>
                <w:color w:val="000000"/>
                <w:sz w:val="16"/>
                <w:szCs w:val="16"/>
              </w:rPr>
              <w:t>ROBERT BOSCH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2332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1DC0D" w14:textId="77777777" w:rsidR="00061339" w:rsidRDefault="00061339" w:rsidP="002275DB">
            <w:pPr>
              <w:rPr>
                <w:rFonts w:eastAsia="Times New Roman"/>
              </w:rPr>
            </w:pPr>
            <w:r>
              <w:rPr>
                <w:rFonts w:eastAsia="Times New Roman" w:cs="Arial"/>
                <w:color w:val="000000"/>
                <w:sz w:val="16"/>
                <w:szCs w:val="16"/>
              </w:rPr>
              <w:t>3GPPMEMBER</w:t>
            </w:r>
          </w:p>
        </w:tc>
      </w:tr>
      <w:tr w:rsidR="00061339" w14:paraId="31EC96C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2DB87"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CA1DC" w14:textId="77777777" w:rsidR="00061339" w:rsidRDefault="00061339" w:rsidP="002275DB">
            <w:pPr>
              <w:rPr>
                <w:rFonts w:eastAsia="Times New Roman"/>
              </w:rPr>
            </w:pPr>
            <w:r>
              <w:rPr>
                <w:rFonts w:eastAsia="Times New Roman" w:cs="Arial"/>
                <w:color w:val="000000"/>
                <w:sz w:val="16"/>
                <w:szCs w:val="16"/>
              </w:rPr>
              <w:t>Hawbaker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A4A45" w14:textId="77777777" w:rsidR="00061339" w:rsidRDefault="00061339" w:rsidP="002275DB">
            <w:pPr>
              <w:rPr>
                <w:rFonts w:eastAsia="Times New Roman"/>
              </w:rPr>
            </w:pPr>
            <w:r>
              <w:rPr>
                <w:rFonts w:eastAsia="Times New Roman" w:cs="Arial"/>
                <w:color w:val="000000"/>
                <w:sz w:val="16"/>
                <w:szCs w:val="16"/>
              </w:rPr>
              <w:t>Tyler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FE846" w14:textId="77777777" w:rsidR="00061339" w:rsidRDefault="00061339" w:rsidP="002275DB">
            <w:pPr>
              <w:rPr>
                <w:rFonts w:eastAsia="Times New Roman"/>
              </w:rPr>
            </w:pPr>
            <w:r>
              <w:rPr>
                <w:rFonts w:eastAsia="Times New Roman"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E898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F513E" w14:textId="77777777" w:rsidR="00061339" w:rsidRDefault="00061339" w:rsidP="002275DB">
            <w:pPr>
              <w:rPr>
                <w:rFonts w:eastAsia="Times New Roman"/>
              </w:rPr>
            </w:pPr>
            <w:r>
              <w:rPr>
                <w:rFonts w:eastAsia="Times New Roman" w:cs="Arial"/>
                <w:color w:val="000000"/>
                <w:sz w:val="16"/>
                <w:szCs w:val="16"/>
              </w:rPr>
              <w:t>3GPPMEMBER</w:t>
            </w:r>
          </w:p>
        </w:tc>
      </w:tr>
      <w:tr w:rsidR="00061339" w14:paraId="231C7DD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0652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52005" w14:textId="77777777" w:rsidR="00061339" w:rsidRDefault="00061339" w:rsidP="002275DB">
            <w:pPr>
              <w:rPr>
                <w:rFonts w:eastAsia="Times New Roman"/>
              </w:rPr>
            </w:pPr>
            <w:r>
              <w:rPr>
                <w:rFonts w:eastAsia="Times New Roman" w:cs="Arial"/>
                <w:color w:val="000000"/>
                <w:sz w:val="16"/>
                <w:szCs w:val="16"/>
              </w:rPr>
              <w:t>Hayes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A4904" w14:textId="77777777" w:rsidR="00061339" w:rsidRDefault="00061339" w:rsidP="002275DB">
            <w:pPr>
              <w:rPr>
                <w:rFonts w:eastAsia="Times New Roman"/>
              </w:rPr>
            </w:pPr>
            <w:r>
              <w:rPr>
                <w:rFonts w:eastAsia="Times New Roman" w:cs="Arial"/>
                <w:color w:val="000000"/>
                <w:sz w:val="16"/>
                <w:szCs w:val="16"/>
              </w:rP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FF932" w14:textId="77777777" w:rsidR="00061339" w:rsidRDefault="00061339" w:rsidP="002275DB">
            <w:pPr>
              <w:rPr>
                <w:rFonts w:eastAsia="Times New Roman"/>
              </w:rPr>
            </w:pPr>
            <w:r>
              <w:rPr>
                <w:rFonts w:eastAsia="Times New Roman" w:cs="Arial"/>
                <w:color w:val="000000"/>
                <w:sz w:val="16"/>
                <w:szCs w:val="16"/>
              </w:rP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7A55E"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FD574" w14:textId="77777777" w:rsidR="00061339" w:rsidRDefault="00061339" w:rsidP="002275DB">
            <w:pPr>
              <w:rPr>
                <w:rFonts w:eastAsia="Times New Roman"/>
              </w:rPr>
            </w:pPr>
            <w:r>
              <w:rPr>
                <w:rFonts w:eastAsia="Times New Roman" w:cs="Arial"/>
                <w:color w:val="000000"/>
                <w:sz w:val="16"/>
                <w:szCs w:val="16"/>
              </w:rPr>
              <w:t>3GPPMEMBER</w:t>
            </w:r>
          </w:p>
        </w:tc>
      </w:tr>
      <w:tr w:rsidR="00061339" w14:paraId="364A91D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5789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EE556" w14:textId="77777777" w:rsidR="00061339" w:rsidRDefault="00061339" w:rsidP="002275DB">
            <w:pPr>
              <w:rPr>
                <w:rFonts w:eastAsia="Times New Roman"/>
              </w:rPr>
            </w:pPr>
            <w:r>
              <w:rPr>
                <w:rFonts w:eastAsia="Times New Roman" w:cs="Arial"/>
                <w:color w:val="000000"/>
                <w:sz w:val="16"/>
                <w:szCs w:val="16"/>
              </w:rPr>
              <w:t>Hédé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0D07D" w14:textId="77777777" w:rsidR="00061339" w:rsidRDefault="00061339" w:rsidP="002275DB">
            <w:pPr>
              <w:rPr>
                <w:rFonts w:eastAsia="Times New Roman"/>
              </w:rPr>
            </w:pPr>
            <w:r>
              <w:rPr>
                <w:rFonts w:eastAsia="Times New Roman" w:cs="Arial"/>
                <w:color w:val="000000"/>
                <w:sz w:val="16"/>
                <w:szCs w:val="16"/>
              </w:rPr>
              <w:t>Patrice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B0062" w14:textId="77777777" w:rsidR="00061339" w:rsidRDefault="00061339" w:rsidP="002275DB">
            <w:pPr>
              <w:rPr>
                <w:rFonts w:eastAsia="Times New Roman"/>
              </w:rPr>
            </w:pPr>
            <w:r>
              <w:rPr>
                <w:rFonts w:eastAsia="Times New Roman"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A998D"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18A10" w14:textId="77777777" w:rsidR="00061339" w:rsidRDefault="00061339" w:rsidP="002275DB">
            <w:pPr>
              <w:rPr>
                <w:rFonts w:eastAsia="Times New Roman"/>
              </w:rPr>
            </w:pPr>
            <w:r>
              <w:rPr>
                <w:rFonts w:eastAsia="Times New Roman" w:cs="Arial"/>
                <w:color w:val="000000"/>
                <w:sz w:val="16"/>
                <w:szCs w:val="16"/>
              </w:rPr>
              <w:t>3GPPMEMBER</w:t>
            </w:r>
          </w:p>
        </w:tc>
      </w:tr>
      <w:tr w:rsidR="00061339" w14:paraId="44C849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9625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E3B6E" w14:textId="77777777" w:rsidR="00061339" w:rsidRDefault="00061339" w:rsidP="002275DB">
            <w:pPr>
              <w:rPr>
                <w:rFonts w:eastAsia="Times New Roman"/>
              </w:rPr>
            </w:pPr>
            <w:r>
              <w:rPr>
                <w:rFonts w:eastAsia="Times New Roman" w:cs="Arial"/>
                <w:color w:val="000000"/>
                <w:sz w:val="16"/>
                <w:szCs w:val="16"/>
              </w:rPr>
              <w:t>Hedman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AE205" w14:textId="77777777" w:rsidR="00061339" w:rsidRDefault="00061339" w:rsidP="002275D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DCBC8" w14:textId="77777777" w:rsidR="00061339" w:rsidRDefault="00061339" w:rsidP="002275DB">
            <w:pPr>
              <w:rPr>
                <w:rFonts w:eastAsia="Times New Roman"/>
              </w:rPr>
            </w:pPr>
            <w:r>
              <w:rPr>
                <w:rFonts w:eastAsia="Times New Roman" w:cs="Arial"/>
                <w:color w:val="000000"/>
                <w:sz w:val="16"/>
                <w:szCs w:val="16"/>
              </w:rPr>
              <w:t>Ericsson GmbH, Eurolab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F9C2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5B471" w14:textId="77777777" w:rsidR="00061339" w:rsidRDefault="00061339" w:rsidP="002275DB">
            <w:pPr>
              <w:rPr>
                <w:rFonts w:eastAsia="Times New Roman"/>
              </w:rPr>
            </w:pPr>
            <w:r>
              <w:rPr>
                <w:rFonts w:eastAsia="Times New Roman" w:cs="Arial"/>
                <w:color w:val="000000"/>
                <w:sz w:val="16"/>
                <w:szCs w:val="16"/>
              </w:rPr>
              <w:t>3GPPMEMBER</w:t>
            </w:r>
          </w:p>
        </w:tc>
      </w:tr>
      <w:tr w:rsidR="00061339" w14:paraId="7941F2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7C7D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BA6C8" w14:textId="77777777" w:rsidR="00061339" w:rsidRDefault="00061339" w:rsidP="002275DB">
            <w:pPr>
              <w:rPr>
                <w:rFonts w:eastAsia="Times New Roman"/>
              </w:rPr>
            </w:pPr>
            <w:r>
              <w:rPr>
                <w:rFonts w:eastAsia="Times New Roman" w:cs="Arial"/>
                <w:color w:val="000000"/>
                <w:sz w:val="16"/>
                <w:szCs w:val="16"/>
              </w:rPr>
              <w:t>Hirisave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A084C" w14:textId="77777777" w:rsidR="00061339" w:rsidRDefault="00061339" w:rsidP="002275DB">
            <w:pPr>
              <w:rPr>
                <w:rFonts w:eastAsia="Times New Roman"/>
              </w:rPr>
            </w:pPr>
            <w:r>
              <w:rPr>
                <w:rFonts w:eastAsia="Times New Roman" w:cs="Arial"/>
                <w:color w:val="000000"/>
                <w:sz w:val="16"/>
                <w:szCs w:val="16"/>
              </w:rPr>
              <w:t>Pradeep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D0394" w14:textId="77777777" w:rsidR="00061339" w:rsidRDefault="00061339" w:rsidP="002275DB">
            <w:pPr>
              <w:rPr>
                <w:rFonts w:eastAsia="Times New Roman"/>
              </w:rPr>
            </w:pPr>
            <w:r>
              <w:rPr>
                <w:rFonts w:eastAsia="Times New Roman"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F38E7"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6E4BC" w14:textId="77777777" w:rsidR="00061339" w:rsidRDefault="00061339" w:rsidP="002275DB">
            <w:pPr>
              <w:rPr>
                <w:rFonts w:eastAsia="Times New Roman"/>
              </w:rPr>
            </w:pPr>
            <w:r>
              <w:rPr>
                <w:rFonts w:eastAsia="Times New Roman" w:cs="Arial"/>
                <w:color w:val="000000"/>
                <w:sz w:val="16"/>
                <w:szCs w:val="16"/>
              </w:rPr>
              <w:t>3GPPMEMBER</w:t>
            </w:r>
          </w:p>
        </w:tc>
      </w:tr>
      <w:tr w:rsidR="00061339" w14:paraId="27738F1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1B79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C933E" w14:textId="77777777" w:rsidR="00061339" w:rsidRDefault="00061339" w:rsidP="002275DB">
            <w:pPr>
              <w:rPr>
                <w:rFonts w:eastAsia="Times New Roman"/>
              </w:rPr>
            </w:pPr>
            <w:r>
              <w:rPr>
                <w:rFonts w:eastAsia="Times New Roman" w:cs="Arial"/>
                <w:color w:val="000000"/>
                <w:sz w:val="16"/>
                <w:szCs w:val="16"/>
              </w:rPr>
              <w:t>Holley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96958" w14:textId="77777777" w:rsidR="00061339" w:rsidRDefault="00061339" w:rsidP="002275DB">
            <w:pPr>
              <w:rPr>
                <w:rFonts w:eastAsia="Times New Roman"/>
              </w:rPr>
            </w:pPr>
            <w:r>
              <w:rPr>
                <w:rFonts w:eastAsia="Times New Roman" w:cs="Arial"/>
                <w:color w:val="000000"/>
                <w:sz w:val="16"/>
                <w:szCs w:val="16"/>
              </w:rPr>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B3B2C" w14:textId="77777777" w:rsidR="00061339" w:rsidRDefault="00061339" w:rsidP="002275DB">
            <w:pPr>
              <w:rPr>
                <w:rFonts w:eastAsia="Times New Roman"/>
              </w:rPr>
            </w:pPr>
            <w:r>
              <w:rPr>
                <w:rFonts w:eastAsia="Times New Roman"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9D78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E605C" w14:textId="77777777" w:rsidR="00061339" w:rsidRDefault="00061339" w:rsidP="002275DB">
            <w:pPr>
              <w:rPr>
                <w:rFonts w:eastAsia="Times New Roman"/>
              </w:rPr>
            </w:pPr>
            <w:r>
              <w:rPr>
                <w:rFonts w:eastAsia="Times New Roman" w:cs="Arial"/>
                <w:color w:val="000000"/>
                <w:sz w:val="16"/>
                <w:szCs w:val="16"/>
              </w:rPr>
              <w:t>3GPPMEMBER</w:t>
            </w:r>
          </w:p>
        </w:tc>
      </w:tr>
      <w:tr w:rsidR="00061339" w14:paraId="6C1858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59E9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16E34" w14:textId="77777777" w:rsidR="00061339" w:rsidRDefault="00061339" w:rsidP="002275DB">
            <w:pPr>
              <w:rPr>
                <w:rFonts w:eastAsia="Times New Roman"/>
              </w:rPr>
            </w:pPr>
            <w:r>
              <w:rPr>
                <w:rFonts w:eastAsia="Times New Roman" w:cs="Arial"/>
                <w:color w:val="000000"/>
                <w:sz w:val="16"/>
                <w:szCs w:val="16"/>
              </w:rP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DA3F2" w14:textId="77777777" w:rsidR="00061339" w:rsidRDefault="00061339" w:rsidP="002275DB">
            <w:pPr>
              <w:rPr>
                <w:rFonts w:eastAsia="Times New Roman"/>
              </w:rPr>
            </w:pPr>
            <w:r>
              <w:rPr>
                <w:rFonts w:eastAsia="Times New Roman" w:cs="Arial"/>
                <w:color w:val="000000"/>
                <w:sz w:val="16"/>
                <w:szCs w:val="16"/>
              </w:rPr>
              <w:t>Sungpyo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759B3" w14:textId="77777777" w:rsidR="00061339" w:rsidRDefault="00061339" w:rsidP="002275DB">
            <w:pPr>
              <w:rPr>
                <w:rFonts w:eastAsia="Times New Roman"/>
              </w:rPr>
            </w:pPr>
            <w:r>
              <w:rPr>
                <w:rFonts w:eastAsia="Times New Roman" w:cs="Arial"/>
                <w:color w:val="000000"/>
                <w:sz w:val="16"/>
                <w:szCs w:val="16"/>
              </w:rPr>
              <w:t>KT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F940"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EE231" w14:textId="77777777" w:rsidR="00061339" w:rsidRDefault="00061339" w:rsidP="002275DB">
            <w:pPr>
              <w:rPr>
                <w:rFonts w:eastAsia="Times New Roman"/>
              </w:rPr>
            </w:pPr>
            <w:r>
              <w:rPr>
                <w:rFonts w:eastAsia="Times New Roman" w:cs="Arial"/>
                <w:color w:val="000000"/>
                <w:sz w:val="16"/>
                <w:szCs w:val="16"/>
              </w:rPr>
              <w:t>3GPPMEMBER</w:t>
            </w:r>
          </w:p>
        </w:tc>
      </w:tr>
      <w:tr w:rsidR="00061339" w14:paraId="622DCDF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1ADC4" w14:textId="77777777" w:rsidR="00061339" w:rsidRDefault="00061339" w:rsidP="002275D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42753" w14:textId="77777777" w:rsidR="00061339" w:rsidRDefault="00061339" w:rsidP="002275DB">
            <w:pPr>
              <w:rPr>
                <w:rFonts w:eastAsia="Times New Roman"/>
              </w:rPr>
            </w:pPr>
            <w:r>
              <w:rPr>
                <w:rFonts w:eastAsia="Times New Roman" w:cs="Arial"/>
                <w:color w:val="000000"/>
                <w:sz w:val="16"/>
                <w:szCs w:val="16"/>
              </w:rP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55D04" w14:textId="77777777" w:rsidR="00061339" w:rsidRDefault="00061339" w:rsidP="002275DB">
            <w:pPr>
              <w:rPr>
                <w:rFonts w:eastAsia="Times New Roman"/>
              </w:rPr>
            </w:pPr>
            <w:r>
              <w:rPr>
                <w:rFonts w:eastAsia="Times New Roman"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E2F54" w14:textId="77777777" w:rsidR="00061339" w:rsidRDefault="00061339" w:rsidP="002275DB">
            <w:pPr>
              <w:rPr>
                <w:rFonts w:eastAsia="Times New Roman"/>
              </w:rPr>
            </w:pPr>
            <w:r>
              <w:rPr>
                <w:rFonts w:eastAsia="Times New Roman" w:cs="Arial"/>
                <w:color w:val="000000"/>
                <w:sz w:val="16"/>
                <w:szCs w:val="16"/>
              </w:rPr>
              <w:t>Xiaomi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A914A"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4B3AD" w14:textId="77777777" w:rsidR="00061339" w:rsidRDefault="00061339" w:rsidP="002275DB">
            <w:pPr>
              <w:rPr>
                <w:rFonts w:eastAsia="Times New Roman"/>
              </w:rPr>
            </w:pPr>
            <w:r>
              <w:rPr>
                <w:rFonts w:eastAsia="Times New Roman" w:cs="Arial"/>
                <w:color w:val="000000"/>
                <w:sz w:val="16"/>
                <w:szCs w:val="16"/>
              </w:rPr>
              <w:t>3GPPMEMBER</w:t>
            </w:r>
          </w:p>
        </w:tc>
      </w:tr>
      <w:tr w:rsidR="00061339" w14:paraId="3E6A10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42A1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FA39F" w14:textId="77777777" w:rsidR="00061339" w:rsidRDefault="00061339" w:rsidP="002275DB">
            <w:pPr>
              <w:rPr>
                <w:rFonts w:eastAsia="Times New Roman"/>
              </w:rPr>
            </w:pPr>
            <w:r>
              <w:rPr>
                <w:rFonts w:eastAsia="Times New Roman" w:cs="Arial"/>
                <w:color w:val="000000"/>
                <w:sz w:val="16"/>
                <w:szCs w:val="16"/>
              </w:rPr>
              <w:t>Honma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500D9" w14:textId="77777777" w:rsidR="00061339" w:rsidRDefault="00061339" w:rsidP="002275DB">
            <w:pPr>
              <w:rPr>
                <w:rFonts w:eastAsia="Times New Roman"/>
              </w:rPr>
            </w:pPr>
            <w:r>
              <w:rPr>
                <w:rFonts w:eastAsia="Times New Roman" w:cs="Arial"/>
                <w:color w:val="000000"/>
                <w:sz w:val="16"/>
                <w:szCs w:val="16"/>
              </w:rPr>
              <w:t>Keita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E68DC" w14:textId="77777777" w:rsidR="00061339" w:rsidRDefault="00061339" w:rsidP="002275DB">
            <w:pPr>
              <w:rPr>
                <w:rFonts w:eastAsia="Times New Roman"/>
              </w:rPr>
            </w:pPr>
            <w:r>
              <w:rPr>
                <w:rFonts w:eastAsia="Times New Roman"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9AC92"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E1F0E" w14:textId="77777777" w:rsidR="00061339" w:rsidRDefault="00061339" w:rsidP="002275DB">
            <w:pPr>
              <w:rPr>
                <w:rFonts w:eastAsia="Times New Roman"/>
              </w:rPr>
            </w:pPr>
            <w:r>
              <w:rPr>
                <w:rFonts w:eastAsia="Times New Roman" w:cs="Arial"/>
                <w:color w:val="000000"/>
                <w:sz w:val="16"/>
                <w:szCs w:val="16"/>
              </w:rPr>
              <w:t>3GPPMEMBER</w:t>
            </w:r>
          </w:p>
        </w:tc>
      </w:tr>
      <w:tr w:rsidR="00061339" w14:paraId="2DDEE8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9374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8C85" w14:textId="77777777" w:rsidR="00061339" w:rsidRDefault="00061339" w:rsidP="002275DB">
            <w:pPr>
              <w:rPr>
                <w:rFonts w:eastAsia="Times New Roman"/>
              </w:rPr>
            </w:pPr>
            <w:r>
              <w:rPr>
                <w:rFonts w:eastAsia="Times New Roman" w:cs="Arial"/>
                <w:color w:val="000000"/>
                <w:sz w:val="16"/>
                <w:szCs w:val="16"/>
              </w:rPr>
              <w:t>Howell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A9459" w14:textId="77777777" w:rsidR="00061339" w:rsidRDefault="00061339" w:rsidP="002275DB">
            <w:pPr>
              <w:rPr>
                <w:rFonts w:eastAsia="Times New Roman"/>
              </w:rPr>
            </w:pPr>
            <w:r>
              <w:rPr>
                <w:rFonts w:eastAsia="Times New Roman"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9DF7E" w14:textId="77777777" w:rsidR="00061339" w:rsidRDefault="00061339" w:rsidP="002275DB">
            <w:pPr>
              <w:rPr>
                <w:rFonts w:eastAsia="Times New Roman"/>
              </w:rPr>
            </w:pPr>
            <w:r>
              <w:rPr>
                <w:rFonts w:eastAsia="Times New Roman" w:cs="Arial"/>
                <w:color w:val="000000"/>
                <w:sz w:val="16"/>
                <w:szCs w:val="16"/>
              </w:rPr>
              <w:t>NCSC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FB15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39598" w14:textId="77777777" w:rsidR="00061339" w:rsidRDefault="00061339" w:rsidP="002275DB">
            <w:pPr>
              <w:rPr>
                <w:rFonts w:eastAsia="Times New Roman"/>
              </w:rPr>
            </w:pPr>
            <w:r>
              <w:rPr>
                <w:rFonts w:eastAsia="Times New Roman" w:cs="Arial"/>
                <w:color w:val="000000"/>
                <w:sz w:val="16"/>
                <w:szCs w:val="16"/>
              </w:rPr>
              <w:t>3GPPMEMBER</w:t>
            </w:r>
          </w:p>
        </w:tc>
      </w:tr>
      <w:tr w:rsidR="00061339" w14:paraId="34023F3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A28C7"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B2F8F" w14:textId="77777777" w:rsidR="00061339" w:rsidRDefault="00061339" w:rsidP="002275DB">
            <w:pPr>
              <w:rPr>
                <w:rFonts w:eastAsia="Times New Roman"/>
              </w:rPr>
            </w:pPr>
            <w:r>
              <w:rPr>
                <w:rFonts w:eastAsia="Times New Roman" w:cs="Arial"/>
                <w:color w:val="000000"/>
                <w:sz w:val="16"/>
                <w:szCs w:val="16"/>
              </w:rPr>
              <w:t>Hsu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C75EB" w14:textId="77777777" w:rsidR="00061339" w:rsidRDefault="00061339" w:rsidP="002275DB">
            <w:pPr>
              <w:rPr>
                <w:rFonts w:eastAsia="Times New Roman"/>
              </w:rPr>
            </w:pPr>
            <w:r>
              <w:rPr>
                <w:rFonts w:eastAsia="Times New Roman"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45A3D" w14:textId="77777777" w:rsidR="00061339" w:rsidRDefault="00061339" w:rsidP="002275DB">
            <w:pPr>
              <w:rPr>
                <w:rFonts w:eastAsia="Times New Roman"/>
              </w:rPr>
            </w:pPr>
            <w:r>
              <w:rPr>
                <w:rFonts w:eastAsia="Times New Roman" w:cs="Arial"/>
                <w:color w:val="000000"/>
                <w:sz w:val="16"/>
                <w:szCs w:val="16"/>
              </w:rP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6B3E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3AF3" w14:textId="77777777" w:rsidR="00061339" w:rsidRDefault="00061339" w:rsidP="002275DB">
            <w:pPr>
              <w:rPr>
                <w:rFonts w:eastAsia="Times New Roman"/>
              </w:rPr>
            </w:pPr>
            <w:r>
              <w:rPr>
                <w:rFonts w:eastAsia="Times New Roman" w:cs="Arial"/>
                <w:color w:val="000000"/>
                <w:sz w:val="16"/>
                <w:szCs w:val="16"/>
              </w:rPr>
              <w:t>3GPPMEMBER</w:t>
            </w:r>
          </w:p>
        </w:tc>
      </w:tr>
      <w:tr w:rsidR="00061339" w14:paraId="01906D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F625"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5BDE2" w14:textId="77777777" w:rsidR="00061339" w:rsidRDefault="00061339" w:rsidP="002275DB">
            <w:pPr>
              <w:rPr>
                <w:rFonts w:eastAsia="Times New Roman"/>
              </w:rPr>
            </w:pPr>
            <w:r>
              <w:rPr>
                <w:rFonts w:eastAsia="Times New Roman"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27C24" w14:textId="77777777" w:rsidR="00061339" w:rsidRDefault="00061339" w:rsidP="002275DB">
            <w:pPr>
              <w:rPr>
                <w:rFonts w:eastAsia="Times New Roman"/>
              </w:rPr>
            </w:pPr>
            <w:r>
              <w:rPr>
                <w:rFonts w:eastAsia="Times New Roman" w:cs="Arial"/>
                <w:color w:val="000000"/>
                <w:sz w:val="16"/>
                <w:szCs w:val="16"/>
              </w:rPr>
              <w:t>Haijing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1406D" w14:textId="77777777" w:rsidR="00061339" w:rsidRDefault="00061339" w:rsidP="002275DB">
            <w:pPr>
              <w:rPr>
                <w:rFonts w:eastAsia="Times New Roman"/>
              </w:rPr>
            </w:pPr>
            <w:r>
              <w:rPr>
                <w:rFonts w:eastAsia="Times New Roman" w:cs="Arial"/>
                <w:color w:val="000000"/>
                <w:sz w:val="16"/>
                <w:szCs w:val="16"/>
              </w:rPr>
              <w:t>Apple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17D26"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AF5B2" w14:textId="77777777" w:rsidR="00061339" w:rsidRDefault="00061339" w:rsidP="002275DB">
            <w:pPr>
              <w:rPr>
                <w:rFonts w:eastAsia="Times New Roman"/>
              </w:rPr>
            </w:pPr>
            <w:r>
              <w:rPr>
                <w:rFonts w:eastAsia="Times New Roman" w:cs="Arial"/>
                <w:color w:val="000000"/>
                <w:sz w:val="16"/>
                <w:szCs w:val="16"/>
              </w:rPr>
              <w:t>3GPPMEMBER</w:t>
            </w:r>
          </w:p>
        </w:tc>
      </w:tr>
      <w:tr w:rsidR="00061339" w14:paraId="6590DC6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13DE5"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04DAA" w14:textId="77777777" w:rsidR="00061339" w:rsidRDefault="00061339" w:rsidP="002275DB">
            <w:pPr>
              <w:rPr>
                <w:rFonts w:eastAsia="Times New Roman"/>
              </w:rPr>
            </w:pPr>
            <w:r>
              <w:rPr>
                <w:rFonts w:eastAsia="Times New Roman"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03F13" w14:textId="77777777" w:rsidR="00061339" w:rsidRDefault="00061339" w:rsidP="002275DB">
            <w:pPr>
              <w:rPr>
                <w:rFonts w:eastAsia="Times New Roman"/>
              </w:rPr>
            </w:pPr>
            <w:r>
              <w:rPr>
                <w:rFonts w:eastAsia="Times New Roman" w:cs="Arial"/>
                <w:color w:val="000000"/>
                <w:sz w:val="16"/>
                <w:szCs w:val="16"/>
              </w:rPr>
              <w:t>James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08298" w14:textId="77777777" w:rsidR="00061339" w:rsidRDefault="00061339" w:rsidP="002275DB">
            <w:pPr>
              <w:rPr>
                <w:rFonts w:eastAsia="Times New Roman"/>
              </w:rPr>
            </w:pPr>
            <w:r>
              <w:rPr>
                <w:rFonts w:eastAsia="Times New Roman"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EFCB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2B61A" w14:textId="77777777" w:rsidR="00061339" w:rsidRDefault="00061339" w:rsidP="002275DB">
            <w:pPr>
              <w:rPr>
                <w:rFonts w:eastAsia="Times New Roman"/>
              </w:rPr>
            </w:pPr>
            <w:r>
              <w:rPr>
                <w:rFonts w:eastAsia="Times New Roman" w:cs="Arial"/>
                <w:color w:val="000000"/>
                <w:sz w:val="16"/>
                <w:szCs w:val="16"/>
              </w:rPr>
              <w:t>3GPPMEMBER</w:t>
            </w:r>
          </w:p>
        </w:tc>
      </w:tr>
      <w:tr w:rsidR="00061339" w14:paraId="2C7BAF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38CB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B3980" w14:textId="77777777" w:rsidR="00061339" w:rsidRDefault="00061339" w:rsidP="002275DB">
            <w:pPr>
              <w:rPr>
                <w:rFonts w:eastAsia="Times New Roman"/>
              </w:rPr>
            </w:pPr>
            <w:r>
              <w:rPr>
                <w:rFonts w:eastAsia="Times New Roman" w:cs="Arial"/>
                <w:color w:val="000000"/>
                <w:sz w:val="16"/>
                <w:szCs w:val="16"/>
              </w:rP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9D399" w14:textId="77777777" w:rsidR="00061339" w:rsidRDefault="00061339" w:rsidP="002275DB">
            <w:pPr>
              <w:rPr>
                <w:rFonts w:eastAsia="Times New Roman"/>
              </w:rPr>
            </w:pPr>
            <w:r>
              <w:rPr>
                <w:rFonts w:eastAsia="Times New Roman" w:cs="Arial"/>
                <w:color w:val="000000"/>
                <w:sz w:val="16"/>
                <w:szCs w:val="16"/>
              </w:rPr>
              <w:t>Changzheng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74955"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516E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D3BCC" w14:textId="77777777" w:rsidR="00061339" w:rsidRDefault="00061339" w:rsidP="002275DB">
            <w:pPr>
              <w:rPr>
                <w:rFonts w:eastAsia="Times New Roman"/>
              </w:rPr>
            </w:pPr>
            <w:r>
              <w:rPr>
                <w:rFonts w:eastAsia="Times New Roman" w:cs="Arial"/>
                <w:color w:val="000000"/>
                <w:sz w:val="16"/>
                <w:szCs w:val="16"/>
              </w:rPr>
              <w:t>3GPPMEMBER</w:t>
            </w:r>
          </w:p>
        </w:tc>
      </w:tr>
      <w:tr w:rsidR="00061339" w14:paraId="7786FF2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2793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1204E" w14:textId="77777777" w:rsidR="00061339" w:rsidRDefault="00061339" w:rsidP="002275DB">
            <w:pPr>
              <w:rPr>
                <w:rFonts w:eastAsia="Times New Roman"/>
              </w:rPr>
            </w:pPr>
            <w:r>
              <w:rPr>
                <w:rFonts w:eastAsia="Times New Roman" w:cs="Arial"/>
                <w:color w:val="000000"/>
                <w:sz w:val="16"/>
                <w:szCs w:val="16"/>
              </w:rPr>
              <w:t>Hwang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10456" w14:textId="77777777" w:rsidR="00061339" w:rsidRDefault="00061339" w:rsidP="002275DB">
            <w:pPr>
              <w:rPr>
                <w:rFonts w:eastAsia="Times New Roman"/>
              </w:rPr>
            </w:pPr>
            <w:r>
              <w:rPr>
                <w:rFonts w:eastAsia="Times New Roman" w:cs="Arial"/>
                <w:color w:val="000000"/>
                <w:sz w:val="16"/>
                <w:szCs w:val="16"/>
              </w:rPr>
              <w:t>Chungwoo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03354" w14:textId="77777777" w:rsidR="00061339" w:rsidRDefault="00061339" w:rsidP="002275DB">
            <w:pPr>
              <w:rPr>
                <w:rFonts w:eastAsia="Times New Roman"/>
              </w:rPr>
            </w:pPr>
            <w:r>
              <w:rPr>
                <w:rFonts w:eastAsia="Times New Roman" w:cs="Arial"/>
                <w:color w:val="000000"/>
                <w:sz w:val="16"/>
                <w:szCs w:val="16"/>
              </w:rPr>
              <w:t>KT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E006B"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30015" w14:textId="77777777" w:rsidR="00061339" w:rsidRDefault="00061339" w:rsidP="002275DB">
            <w:pPr>
              <w:rPr>
                <w:rFonts w:eastAsia="Times New Roman"/>
              </w:rPr>
            </w:pPr>
            <w:r>
              <w:rPr>
                <w:rFonts w:eastAsia="Times New Roman" w:cs="Arial"/>
                <w:color w:val="000000"/>
                <w:sz w:val="16"/>
                <w:szCs w:val="16"/>
              </w:rPr>
              <w:t>3GPPMEMBER</w:t>
            </w:r>
          </w:p>
        </w:tc>
      </w:tr>
      <w:tr w:rsidR="00061339" w14:paraId="2966FC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7F0C9"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D12AF" w14:textId="77777777" w:rsidR="00061339" w:rsidRDefault="00061339" w:rsidP="002275DB">
            <w:pPr>
              <w:rPr>
                <w:rFonts w:eastAsia="Times New Roman"/>
              </w:rPr>
            </w:pPr>
            <w:r>
              <w:rPr>
                <w:rFonts w:eastAsia="Times New Roman" w:cs="Arial"/>
                <w:color w:val="000000"/>
                <w:sz w:val="16"/>
                <w:szCs w:val="16"/>
              </w:rPr>
              <w:t>Ido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77E0" w14:textId="77777777" w:rsidR="00061339" w:rsidRDefault="00061339" w:rsidP="002275DB">
            <w:pPr>
              <w:rPr>
                <w:rFonts w:eastAsia="Times New Roman"/>
              </w:rPr>
            </w:pPr>
            <w:r>
              <w:rPr>
                <w:rFonts w:eastAsia="Times New Roman" w:cs="Arial"/>
                <w:color w:val="000000"/>
                <w:sz w:val="16"/>
                <w:szCs w:val="16"/>
              </w:rPr>
              <w:t>Tetsuya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D9DF9" w14:textId="77777777" w:rsidR="00061339" w:rsidRDefault="00061339" w:rsidP="002275DB">
            <w:pPr>
              <w:rPr>
                <w:rFonts w:eastAsia="Times New Roman"/>
              </w:rPr>
            </w:pPr>
            <w:r>
              <w:rPr>
                <w:rFonts w:eastAsia="Times New Roman"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22BE1"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A2917" w14:textId="77777777" w:rsidR="00061339" w:rsidRDefault="00061339" w:rsidP="002275DB">
            <w:pPr>
              <w:rPr>
                <w:rFonts w:eastAsia="Times New Roman"/>
              </w:rPr>
            </w:pPr>
            <w:r>
              <w:rPr>
                <w:rFonts w:eastAsia="Times New Roman" w:cs="Arial"/>
                <w:color w:val="000000"/>
                <w:sz w:val="16"/>
                <w:szCs w:val="16"/>
              </w:rPr>
              <w:t>3GPPMEMBER</w:t>
            </w:r>
          </w:p>
        </w:tc>
      </w:tr>
      <w:tr w:rsidR="00061339" w14:paraId="55AD81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C9803"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09139" w14:textId="77777777" w:rsidR="00061339" w:rsidRDefault="00061339" w:rsidP="002275DB">
            <w:pPr>
              <w:rPr>
                <w:rFonts w:eastAsia="Times New Roman"/>
              </w:rPr>
            </w:pPr>
            <w:r>
              <w:rPr>
                <w:rFonts w:eastAsia="Times New Roman" w:cs="Arial"/>
                <w:color w:val="000000"/>
                <w:sz w:val="16"/>
                <w:szCs w:val="16"/>
              </w:rPr>
              <w:t>Jaffar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FDB00" w14:textId="77777777" w:rsidR="00061339" w:rsidRDefault="00061339" w:rsidP="002275DB">
            <w:pPr>
              <w:rPr>
                <w:rFonts w:eastAsia="Times New Roman"/>
              </w:rPr>
            </w:pPr>
            <w:r>
              <w:rPr>
                <w:rFonts w:eastAsia="Times New Roman" w:cs="Arial"/>
                <w:color w:val="000000"/>
                <w:sz w:val="16"/>
                <w:szCs w:val="16"/>
              </w:rPr>
              <w:t>Munira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157AE" w14:textId="77777777" w:rsidR="00061339" w:rsidRDefault="00061339" w:rsidP="002275DB">
            <w:pPr>
              <w:rPr>
                <w:rFonts w:eastAsia="Times New Roman"/>
              </w:rPr>
            </w:pPr>
            <w:r>
              <w:rPr>
                <w:rFonts w:eastAsia="Times New Roman" w:cs="Arial"/>
                <w:color w:val="000000"/>
                <w:sz w:val="16"/>
                <w:szCs w:val="16"/>
              </w:rPr>
              <w:t>HUGHES Network Systems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8F6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DFB8" w14:textId="77777777" w:rsidR="00061339" w:rsidRDefault="00061339" w:rsidP="002275DB">
            <w:pPr>
              <w:rPr>
                <w:rFonts w:eastAsia="Times New Roman"/>
              </w:rPr>
            </w:pPr>
            <w:r>
              <w:rPr>
                <w:rFonts w:eastAsia="Times New Roman" w:cs="Arial"/>
                <w:color w:val="000000"/>
                <w:sz w:val="16"/>
                <w:szCs w:val="16"/>
              </w:rPr>
              <w:t>3GPPMEMBER</w:t>
            </w:r>
          </w:p>
        </w:tc>
      </w:tr>
      <w:tr w:rsidR="00061339" w14:paraId="7FEB30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8BFC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2EE59" w14:textId="77777777" w:rsidR="00061339" w:rsidRDefault="00061339" w:rsidP="002275DB">
            <w:pPr>
              <w:rPr>
                <w:rFonts w:eastAsia="Times New Roman"/>
              </w:rPr>
            </w:pPr>
            <w:r>
              <w:rPr>
                <w:rFonts w:eastAsia="Times New Roman" w:cs="Arial"/>
                <w:color w:val="000000"/>
                <w:sz w:val="16"/>
                <w:szCs w:val="16"/>
              </w:rPr>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E7BE9" w14:textId="77777777" w:rsidR="00061339" w:rsidRDefault="00061339" w:rsidP="002275DB">
            <w:pPr>
              <w:rPr>
                <w:rFonts w:eastAsia="Times New Roman"/>
              </w:rPr>
            </w:pPr>
            <w:r>
              <w:rPr>
                <w:rFonts w:eastAsia="Times New Roman" w:cs="Arial"/>
                <w:color w:val="000000"/>
                <w:sz w:val="16"/>
                <w:szCs w:val="16"/>
              </w:rPr>
              <w:t>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48099" w14:textId="77777777" w:rsidR="00061339" w:rsidRDefault="00061339" w:rsidP="002275D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63717"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C281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D8C91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0B48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9AB95" w14:textId="77777777" w:rsidR="00061339" w:rsidRDefault="00061339" w:rsidP="002275DB">
            <w:pPr>
              <w:rPr>
                <w:rFonts w:eastAsia="Times New Roman"/>
              </w:rPr>
            </w:pPr>
            <w:r>
              <w:rPr>
                <w:rFonts w:eastAsia="Times New Roman" w:cs="Arial"/>
                <w:color w:val="000000"/>
                <w:sz w:val="16"/>
                <w:szCs w:val="16"/>
              </w:rPr>
              <w:t>Jang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82A33" w14:textId="77777777" w:rsidR="00061339" w:rsidRDefault="00061339" w:rsidP="002275DB">
            <w:pPr>
              <w:rPr>
                <w:rFonts w:eastAsia="Times New Roman"/>
              </w:rPr>
            </w:pPr>
            <w:r>
              <w:rPr>
                <w:rFonts w:eastAsia="Times New Roman" w:cs="Arial"/>
                <w:color w:val="000000"/>
                <w:sz w:val="16"/>
                <w:szCs w:val="16"/>
              </w:rPr>
              <w:t>Jaehyuk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7D3C6" w14:textId="77777777" w:rsidR="00061339" w:rsidRDefault="00061339" w:rsidP="002275DB">
            <w:pPr>
              <w:rPr>
                <w:rFonts w:eastAsia="Times New Roman"/>
              </w:rPr>
            </w:pPr>
            <w:r>
              <w:rPr>
                <w:rFonts w:eastAsia="Times New Roman" w:cs="Arial"/>
                <w:color w:val="000000"/>
                <w:sz w:val="16"/>
                <w:szCs w:val="16"/>
              </w:rPr>
              <w:t>Samsung Research America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42654"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F1E5C" w14:textId="77777777" w:rsidR="00061339" w:rsidRDefault="00061339" w:rsidP="002275DB">
            <w:pPr>
              <w:rPr>
                <w:rFonts w:eastAsia="Times New Roman"/>
              </w:rPr>
            </w:pPr>
            <w:r>
              <w:rPr>
                <w:rFonts w:eastAsia="Times New Roman" w:cs="Arial"/>
                <w:color w:val="000000"/>
                <w:sz w:val="16"/>
                <w:szCs w:val="16"/>
              </w:rPr>
              <w:t>3GPPMEMBER</w:t>
            </w:r>
          </w:p>
        </w:tc>
      </w:tr>
      <w:tr w:rsidR="00061339" w14:paraId="1F8243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8121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AA4AB" w14:textId="77777777" w:rsidR="00061339" w:rsidRDefault="00061339" w:rsidP="002275DB">
            <w:pPr>
              <w:rPr>
                <w:rFonts w:eastAsia="Times New Roman"/>
              </w:rPr>
            </w:pPr>
            <w:r>
              <w:rPr>
                <w:rFonts w:eastAsia="Times New Roman" w:cs="Arial"/>
                <w:color w:val="000000"/>
                <w:sz w:val="16"/>
                <w:szCs w:val="16"/>
              </w:rPr>
              <w:t>Janky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C0353" w14:textId="77777777" w:rsidR="00061339" w:rsidRDefault="00061339" w:rsidP="002275DB">
            <w:pPr>
              <w:rPr>
                <w:rFonts w:eastAsia="Times New Roman"/>
              </w:rPr>
            </w:pPr>
            <w:r>
              <w:rPr>
                <w:rFonts w:eastAsia="Times New Roman" w:cs="Arial"/>
                <w:color w:val="000000"/>
                <w:sz w:val="16"/>
                <w:szCs w:val="16"/>
              </w:rPr>
              <w:t>William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83A68" w14:textId="77777777" w:rsidR="00061339" w:rsidRDefault="00061339" w:rsidP="002275D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5648D"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F349E" w14:textId="77777777" w:rsidR="00061339" w:rsidRDefault="00061339" w:rsidP="002275DB">
            <w:pPr>
              <w:rPr>
                <w:rFonts w:eastAsia="Times New Roman"/>
              </w:rPr>
            </w:pPr>
            <w:r>
              <w:rPr>
                <w:rFonts w:eastAsia="Times New Roman" w:cs="Arial"/>
                <w:color w:val="000000"/>
                <w:sz w:val="16"/>
                <w:szCs w:val="16"/>
              </w:rPr>
              <w:t>3GPPMEMBER</w:t>
            </w:r>
          </w:p>
        </w:tc>
      </w:tr>
      <w:tr w:rsidR="00061339" w14:paraId="5FAEBA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9A92E"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C2D8D" w14:textId="77777777" w:rsidR="00061339" w:rsidRDefault="00061339" w:rsidP="002275DB">
            <w:pPr>
              <w:rPr>
                <w:rFonts w:eastAsia="Times New Roman"/>
              </w:rPr>
            </w:pPr>
            <w:r>
              <w:rPr>
                <w:rFonts w:eastAsia="Times New Roman" w:cs="Arial"/>
                <w:color w:val="000000"/>
                <w:sz w:val="16"/>
                <w:szCs w:val="16"/>
              </w:rPr>
              <w:t>Jeong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C68AC" w14:textId="77777777" w:rsidR="00061339" w:rsidRDefault="00061339" w:rsidP="002275DB">
            <w:pPr>
              <w:rPr>
                <w:rFonts w:eastAsia="Times New Roman"/>
              </w:rPr>
            </w:pPr>
            <w:r>
              <w:rPr>
                <w:rFonts w:eastAsia="Times New Roman" w:cs="Arial"/>
                <w:color w:val="000000"/>
                <w:sz w:val="16"/>
                <w:szCs w:val="16"/>
              </w:rPr>
              <w:t>Sangsoo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837EB" w14:textId="77777777" w:rsidR="00061339" w:rsidRDefault="00061339" w:rsidP="002275DB">
            <w:pPr>
              <w:rPr>
                <w:rFonts w:eastAsia="Times New Roman"/>
              </w:rPr>
            </w:pPr>
            <w:r>
              <w:rPr>
                <w:rFonts w:eastAsia="Times New Roman" w:cs="Arial"/>
                <w:color w:val="000000"/>
                <w:sz w:val="16"/>
                <w:szCs w:val="16"/>
              </w:rP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61D5E"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187AD" w14:textId="77777777" w:rsidR="00061339" w:rsidRDefault="00061339" w:rsidP="002275DB">
            <w:pPr>
              <w:rPr>
                <w:rFonts w:eastAsia="Times New Roman"/>
              </w:rPr>
            </w:pPr>
            <w:r>
              <w:rPr>
                <w:rFonts w:eastAsia="Times New Roman" w:cs="Arial"/>
                <w:color w:val="000000"/>
                <w:sz w:val="16"/>
                <w:szCs w:val="16"/>
              </w:rPr>
              <w:t>3GPPMEMBER</w:t>
            </w:r>
          </w:p>
        </w:tc>
      </w:tr>
      <w:tr w:rsidR="00061339" w14:paraId="32E1F0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E46F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5122E" w14:textId="77777777" w:rsidR="00061339" w:rsidRDefault="00061339" w:rsidP="002275DB">
            <w:pPr>
              <w:rPr>
                <w:rFonts w:eastAsia="Times New Roman"/>
              </w:rPr>
            </w:pPr>
            <w:r>
              <w:rPr>
                <w:rFonts w:eastAsia="Times New Roman" w:cs="Arial"/>
                <w:color w:val="000000"/>
                <w:sz w:val="16"/>
                <w:szCs w:val="16"/>
              </w:rPr>
              <w:t>Jha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714C6" w14:textId="77777777" w:rsidR="00061339" w:rsidRDefault="00061339" w:rsidP="002275DB">
            <w:pPr>
              <w:rPr>
                <w:rFonts w:eastAsia="Times New Roman"/>
              </w:rPr>
            </w:pPr>
            <w:r>
              <w:rPr>
                <w:rFonts w:eastAsia="Times New Roman" w:cs="Arial"/>
                <w:color w:val="000000"/>
                <w:sz w:val="16"/>
                <w:szCs w:val="16"/>
              </w:rPr>
              <w:t>Pranav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4D443" w14:textId="77777777" w:rsidR="00061339" w:rsidRDefault="00061339" w:rsidP="002275DB">
            <w:pPr>
              <w:rPr>
                <w:rFonts w:eastAsia="Times New Roman"/>
              </w:rPr>
            </w:pPr>
            <w:r>
              <w:rPr>
                <w:rFonts w:eastAsia="Times New Roman" w:cs="Arial"/>
                <w:color w:val="000000"/>
                <w:sz w:val="16"/>
                <w:szCs w:val="16"/>
              </w:rP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FCA22"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A523E" w14:textId="77777777" w:rsidR="00061339" w:rsidRDefault="00061339" w:rsidP="002275DB">
            <w:pPr>
              <w:rPr>
                <w:rFonts w:eastAsia="Times New Roman"/>
              </w:rPr>
            </w:pPr>
            <w:r>
              <w:rPr>
                <w:rFonts w:eastAsia="Times New Roman" w:cs="Arial"/>
                <w:color w:val="000000"/>
                <w:sz w:val="16"/>
                <w:szCs w:val="16"/>
              </w:rPr>
              <w:t>3GPPMEMBER</w:t>
            </w:r>
          </w:p>
        </w:tc>
      </w:tr>
      <w:tr w:rsidR="00061339" w14:paraId="02D908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1331"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A0348" w14:textId="77777777" w:rsidR="00061339" w:rsidRDefault="00061339" w:rsidP="002275DB">
            <w:pPr>
              <w:rPr>
                <w:rFonts w:eastAsia="Times New Roman"/>
              </w:rPr>
            </w:pPr>
            <w:r>
              <w:rPr>
                <w:rFonts w:eastAsia="Times New Roman" w:cs="Arial"/>
                <w:color w:val="000000"/>
                <w:sz w:val="16"/>
                <w:szCs w:val="16"/>
              </w:rPr>
              <w:t>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CE21C" w14:textId="77777777" w:rsidR="00061339" w:rsidRDefault="00061339" w:rsidP="002275DB">
            <w:pPr>
              <w:rPr>
                <w:rFonts w:eastAsia="Times New Roman"/>
              </w:rPr>
            </w:pPr>
            <w:r>
              <w:rPr>
                <w:rFonts w:eastAsia="Times New Roman" w:cs="Arial"/>
                <w:color w:val="000000"/>
                <w:sz w:val="16"/>
                <w:szCs w:val="16"/>
              </w:rPr>
              <w:t>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B16E1"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6CE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30E50" w14:textId="77777777" w:rsidR="00061339" w:rsidRDefault="00061339" w:rsidP="002275DB">
            <w:pPr>
              <w:rPr>
                <w:rFonts w:eastAsia="Times New Roman"/>
              </w:rPr>
            </w:pPr>
            <w:r>
              <w:rPr>
                <w:rFonts w:eastAsia="Times New Roman" w:cs="Arial"/>
                <w:color w:val="000000"/>
                <w:sz w:val="16"/>
                <w:szCs w:val="16"/>
              </w:rPr>
              <w:t>3GPPMEMBER</w:t>
            </w:r>
          </w:p>
        </w:tc>
      </w:tr>
      <w:tr w:rsidR="00061339" w14:paraId="2A1A466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F9BC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74E6D" w14:textId="77777777" w:rsidR="00061339" w:rsidRDefault="00061339" w:rsidP="002275DB">
            <w:pPr>
              <w:rPr>
                <w:rFonts w:eastAsia="Times New Roman"/>
              </w:rPr>
            </w:pPr>
            <w:r>
              <w:rPr>
                <w:rFonts w:eastAsia="Times New Roman" w:cs="Arial"/>
                <w:color w:val="000000"/>
                <w:sz w:val="16"/>
                <w:szCs w:val="16"/>
              </w:rPr>
              <w:t>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87A20" w14:textId="77777777" w:rsidR="00061339" w:rsidRDefault="00061339" w:rsidP="002275DB">
            <w:pPr>
              <w:rPr>
                <w:rFonts w:eastAsia="Times New Roman"/>
              </w:rPr>
            </w:pPr>
            <w:r>
              <w:rPr>
                <w:rFonts w:eastAsia="Times New Roman" w:cs="Arial"/>
                <w:color w:val="000000"/>
                <w:sz w:val="16"/>
                <w:szCs w:val="16"/>
              </w:rPr>
              <w:t>Yunjian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1DEE4" w14:textId="77777777" w:rsidR="00061339" w:rsidRDefault="00061339" w:rsidP="002275DB">
            <w:pPr>
              <w:rPr>
                <w:rFonts w:eastAsia="Times New Roman"/>
              </w:rPr>
            </w:pPr>
            <w:r>
              <w:rPr>
                <w:rFonts w:eastAsia="Times New Roman" w:cs="Arial"/>
                <w:color w:val="000000"/>
                <w:sz w:val="16"/>
                <w:szCs w:val="16"/>
              </w:rPr>
              <w:t>Chongqing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08C53"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4082C" w14:textId="77777777" w:rsidR="00061339" w:rsidRDefault="00061339" w:rsidP="002275DB">
            <w:pPr>
              <w:rPr>
                <w:rFonts w:eastAsia="Times New Roman"/>
              </w:rPr>
            </w:pPr>
            <w:r>
              <w:rPr>
                <w:rFonts w:eastAsia="Times New Roman" w:cs="Arial"/>
                <w:color w:val="000000"/>
                <w:sz w:val="16"/>
                <w:szCs w:val="16"/>
              </w:rPr>
              <w:t>3GPPMEMBER</w:t>
            </w:r>
          </w:p>
        </w:tc>
      </w:tr>
      <w:tr w:rsidR="00061339" w14:paraId="36C205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C46D2"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5B8DC" w14:textId="77777777" w:rsidR="00061339" w:rsidRDefault="00061339" w:rsidP="002275DB">
            <w:pPr>
              <w:rPr>
                <w:rFonts w:eastAsia="Times New Roman"/>
              </w:rPr>
            </w:pPr>
            <w:r>
              <w:rPr>
                <w:rFonts w:eastAsia="Times New Roman" w:cs="Arial"/>
                <w:color w:val="000000"/>
                <w:sz w:val="16"/>
                <w:szCs w:val="16"/>
              </w:rPr>
              <w:t>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1B034" w14:textId="77777777" w:rsidR="00061339" w:rsidRDefault="00061339" w:rsidP="002275DB">
            <w:pPr>
              <w:rPr>
                <w:rFonts w:eastAsia="Times New Roman"/>
              </w:rPr>
            </w:pPr>
            <w:r>
              <w:rPr>
                <w:rFonts w:eastAsia="Times New Roman" w:cs="Arial"/>
                <w:color w:val="000000"/>
                <w:sz w:val="16"/>
                <w:szCs w:val="16"/>
              </w:rPr>
              <w:t>Mengzhen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1A477"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F407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83FBC" w14:textId="77777777" w:rsidR="00061339" w:rsidRDefault="00061339" w:rsidP="002275DB">
            <w:pPr>
              <w:rPr>
                <w:rFonts w:eastAsia="Times New Roman"/>
              </w:rPr>
            </w:pPr>
            <w:r>
              <w:rPr>
                <w:rFonts w:eastAsia="Times New Roman" w:cs="Arial"/>
                <w:color w:val="000000"/>
                <w:sz w:val="16"/>
                <w:szCs w:val="16"/>
              </w:rPr>
              <w:t>3GPPMEMBER</w:t>
            </w:r>
          </w:p>
        </w:tc>
      </w:tr>
      <w:tr w:rsidR="00061339" w14:paraId="27BDCFD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6A3DB"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8DC7B" w14:textId="77777777" w:rsidR="00061339" w:rsidRDefault="00061339" w:rsidP="002275DB">
            <w:pPr>
              <w:rPr>
                <w:rFonts w:eastAsia="Times New Roman"/>
              </w:rPr>
            </w:pPr>
            <w:r>
              <w:rPr>
                <w:rFonts w:eastAsia="Times New Roman"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F1EF2" w14:textId="77777777" w:rsidR="00061339" w:rsidRDefault="00061339" w:rsidP="002275DB">
            <w:pPr>
              <w:rPr>
                <w:rFonts w:eastAsia="Times New Roman"/>
              </w:rPr>
            </w:pPr>
            <w:r>
              <w:rPr>
                <w:rFonts w:eastAsia="Times New Roman" w:cs="Arial"/>
                <w:color w:val="000000"/>
                <w:sz w:val="16"/>
                <w:szCs w:val="16"/>
              </w:rPr>
              <w:t>Tianji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2EF99"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E9793"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9B7D2" w14:textId="77777777" w:rsidR="00061339" w:rsidRDefault="00061339" w:rsidP="002275DB">
            <w:pPr>
              <w:rPr>
                <w:rFonts w:eastAsia="Times New Roman"/>
              </w:rPr>
            </w:pPr>
            <w:r>
              <w:rPr>
                <w:rFonts w:eastAsia="Times New Roman" w:cs="Arial"/>
                <w:color w:val="000000"/>
                <w:sz w:val="16"/>
                <w:szCs w:val="16"/>
              </w:rPr>
              <w:t>3GPPMEMBER</w:t>
            </w:r>
          </w:p>
        </w:tc>
      </w:tr>
      <w:tr w:rsidR="00061339" w14:paraId="04C9EB3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AB80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1DCD9" w14:textId="77777777" w:rsidR="00061339" w:rsidRDefault="00061339" w:rsidP="002275DB">
            <w:pPr>
              <w:rPr>
                <w:rFonts w:eastAsia="Times New Roman"/>
              </w:rPr>
            </w:pPr>
            <w:r>
              <w:rPr>
                <w:rFonts w:eastAsia="Times New Roman"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24C8B" w14:textId="77777777" w:rsidR="00061339" w:rsidRDefault="00061339" w:rsidP="002275DB">
            <w:pPr>
              <w:rPr>
                <w:rFonts w:eastAsia="Times New Roman"/>
              </w:rPr>
            </w:pPr>
            <w:r>
              <w:rPr>
                <w:rFonts w:eastAsia="Times New Roman" w:cs="Arial"/>
                <w:color w:val="000000"/>
                <w:sz w:val="16"/>
                <w:szCs w:val="16"/>
              </w:rP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F56ED" w14:textId="77777777" w:rsidR="00061339" w:rsidRDefault="00061339" w:rsidP="002275DB">
            <w:pPr>
              <w:rPr>
                <w:rFonts w:eastAsia="Times New Roman"/>
              </w:rPr>
            </w:pPr>
            <w:r>
              <w:rPr>
                <w:rFonts w:eastAsia="Times New Roman" w:cs="Arial"/>
                <w:color w:val="000000"/>
                <w:sz w:val="16"/>
                <w:szCs w:val="16"/>
              </w:rPr>
              <w:t>China Mobile International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68144"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9C5E6" w14:textId="77777777" w:rsidR="00061339" w:rsidRDefault="00061339" w:rsidP="002275DB">
            <w:pPr>
              <w:rPr>
                <w:rFonts w:eastAsia="Times New Roman"/>
              </w:rPr>
            </w:pPr>
            <w:r>
              <w:rPr>
                <w:rFonts w:eastAsia="Times New Roman" w:cs="Arial"/>
                <w:color w:val="000000"/>
                <w:sz w:val="16"/>
                <w:szCs w:val="16"/>
              </w:rPr>
              <w:t>3GPPMEMBER</w:t>
            </w:r>
          </w:p>
        </w:tc>
      </w:tr>
      <w:tr w:rsidR="00061339" w14:paraId="5BB833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23F2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8E24" w14:textId="77777777" w:rsidR="00061339" w:rsidRDefault="00061339" w:rsidP="002275DB">
            <w:pPr>
              <w:rPr>
                <w:rFonts w:eastAsia="Times New Roman"/>
              </w:rPr>
            </w:pPr>
            <w:r>
              <w:rPr>
                <w:rFonts w:eastAsia="Times New Roman" w:cs="Arial"/>
                <w:color w:val="000000"/>
                <w:sz w:val="16"/>
                <w:szCs w:val="16"/>
              </w:rPr>
              <w:t>Jiao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FF163" w14:textId="77777777" w:rsidR="00061339" w:rsidRDefault="00061339" w:rsidP="002275DB">
            <w:pPr>
              <w:rPr>
                <w:rFonts w:eastAsia="Times New Roman"/>
              </w:rPr>
            </w:pPr>
            <w:r>
              <w:rPr>
                <w:rFonts w:eastAsia="Times New Roman" w:cs="Arial"/>
                <w:color w:val="000000"/>
                <w:sz w:val="16"/>
                <w:szCs w:val="16"/>
              </w:rPr>
              <w:t>Jerry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C5BE6" w14:textId="77777777" w:rsidR="00061339" w:rsidRDefault="00061339" w:rsidP="002275DB">
            <w:pPr>
              <w:rPr>
                <w:rFonts w:eastAsia="Times New Roman"/>
              </w:rPr>
            </w:pPr>
            <w:r>
              <w:rPr>
                <w:rFonts w:eastAsia="Times New Roman" w:cs="Arial"/>
                <w:color w:val="000000"/>
                <w:sz w:val="16"/>
                <w:szCs w:val="16"/>
              </w:rPr>
              <w:t>CALTTA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E66F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1C8FB" w14:textId="77777777" w:rsidR="00061339" w:rsidRDefault="00061339" w:rsidP="002275DB">
            <w:pPr>
              <w:rPr>
                <w:rFonts w:eastAsia="Times New Roman"/>
              </w:rPr>
            </w:pPr>
            <w:r>
              <w:rPr>
                <w:rFonts w:eastAsia="Times New Roman" w:cs="Arial"/>
                <w:color w:val="000000"/>
                <w:sz w:val="16"/>
                <w:szCs w:val="16"/>
              </w:rPr>
              <w:t>3GPPMEMBER</w:t>
            </w:r>
          </w:p>
        </w:tc>
      </w:tr>
      <w:tr w:rsidR="00061339" w14:paraId="178401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4572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08068" w14:textId="77777777" w:rsidR="00061339" w:rsidRDefault="00061339" w:rsidP="002275DB">
            <w:pPr>
              <w:rPr>
                <w:rFonts w:eastAsia="Times New Roman"/>
              </w:rPr>
            </w:pPr>
            <w:r>
              <w:rPr>
                <w:rFonts w:eastAsia="Times New Roman" w:cs="Arial"/>
                <w:color w:val="000000"/>
                <w:sz w:val="16"/>
                <w:szCs w:val="16"/>
              </w:rPr>
              <w:t>Jin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AFEAE" w14:textId="77777777" w:rsidR="00061339" w:rsidRDefault="00061339" w:rsidP="002275DB">
            <w:pPr>
              <w:rPr>
                <w:rFonts w:eastAsia="Times New Roman"/>
              </w:rPr>
            </w:pPr>
            <w:r>
              <w:rPr>
                <w:rFonts w:eastAsia="Times New Roman" w:cs="Arial"/>
                <w:color w:val="000000"/>
                <w:sz w:val="16"/>
                <w:szCs w:val="16"/>
              </w:rP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93E71" w14:textId="77777777" w:rsidR="00061339" w:rsidRDefault="00061339" w:rsidP="002275DB">
            <w:pPr>
              <w:rPr>
                <w:rFonts w:eastAsia="Times New Roman"/>
              </w:rPr>
            </w:pPr>
            <w:r>
              <w:rPr>
                <w:rFonts w:eastAsia="Times New Roman"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D37BD"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01A76" w14:textId="77777777" w:rsidR="00061339" w:rsidRDefault="00061339" w:rsidP="002275DB">
            <w:pPr>
              <w:rPr>
                <w:rFonts w:eastAsia="Times New Roman"/>
              </w:rPr>
            </w:pPr>
            <w:r>
              <w:rPr>
                <w:rFonts w:eastAsia="Times New Roman" w:cs="Arial"/>
                <w:color w:val="000000"/>
                <w:sz w:val="16"/>
                <w:szCs w:val="16"/>
              </w:rPr>
              <w:t>3GPPMEMBER</w:t>
            </w:r>
          </w:p>
        </w:tc>
      </w:tr>
      <w:tr w:rsidR="00061339" w14:paraId="1E564A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11766"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B7DD1" w14:textId="77777777" w:rsidR="00061339" w:rsidRDefault="00061339" w:rsidP="002275DB">
            <w:pPr>
              <w:rPr>
                <w:rFonts w:eastAsia="Times New Roman"/>
              </w:rPr>
            </w:pPr>
            <w:r>
              <w:rPr>
                <w:rFonts w:eastAsia="Times New Roman" w:cs="Arial"/>
                <w:color w:val="000000"/>
                <w:sz w:val="16"/>
                <w:szCs w:val="16"/>
              </w:rPr>
              <w:t>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6ABFE" w14:textId="77777777" w:rsidR="00061339" w:rsidRDefault="00061339" w:rsidP="002275DB">
            <w:pPr>
              <w:rPr>
                <w:rFonts w:eastAsia="Times New Roman"/>
              </w:rPr>
            </w:pPr>
            <w:r>
              <w:rPr>
                <w:rFonts w:eastAsia="Times New Roman" w:cs="Arial"/>
                <w:color w:val="000000"/>
                <w:sz w:val="16"/>
                <w:szCs w:val="16"/>
              </w:rPr>
              <w:t>Kyunghun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10CC8" w14:textId="77777777" w:rsidR="00061339" w:rsidRDefault="00061339" w:rsidP="002275DB">
            <w:pPr>
              <w:rPr>
                <w:rFonts w:eastAsia="Times New Roman"/>
              </w:rPr>
            </w:pPr>
            <w:r>
              <w:rPr>
                <w:rFonts w:eastAsia="Times New Roman" w:cs="Arial"/>
                <w:color w:val="000000"/>
                <w:sz w:val="16"/>
                <w:szCs w:val="16"/>
              </w:rPr>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448D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C625C" w14:textId="77777777" w:rsidR="00061339" w:rsidRDefault="00061339" w:rsidP="002275DB">
            <w:pPr>
              <w:rPr>
                <w:rFonts w:eastAsia="Times New Roman"/>
              </w:rPr>
            </w:pPr>
            <w:r>
              <w:rPr>
                <w:rFonts w:eastAsia="Times New Roman" w:cs="Arial"/>
                <w:color w:val="000000"/>
                <w:sz w:val="16"/>
                <w:szCs w:val="16"/>
              </w:rPr>
              <w:t>3GPPMEMBER</w:t>
            </w:r>
          </w:p>
        </w:tc>
      </w:tr>
      <w:tr w:rsidR="00061339" w14:paraId="789F7DD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70D5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7CF79" w14:textId="77777777" w:rsidR="00061339" w:rsidRDefault="00061339" w:rsidP="002275DB">
            <w:pPr>
              <w:rPr>
                <w:rFonts w:eastAsia="Times New Roman"/>
              </w:rPr>
            </w:pPr>
            <w:r>
              <w:rPr>
                <w:rFonts w:eastAsia="Times New Roman" w:cs="Arial"/>
                <w:color w:val="000000"/>
                <w:sz w:val="16"/>
                <w:szCs w:val="16"/>
              </w:rPr>
              <w:t>Kakinada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F1B04" w14:textId="77777777" w:rsidR="00061339" w:rsidRDefault="00061339" w:rsidP="002275DB">
            <w:pPr>
              <w:rPr>
                <w:rFonts w:eastAsia="Times New Roman"/>
              </w:rPr>
            </w:pPr>
            <w:r>
              <w:rPr>
                <w:rFonts w:eastAsia="Times New Roman" w:cs="Arial"/>
                <w:color w:val="000000"/>
                <w:sz w:val="16"/>
                <w:szCs w:val="16"/>
              </w:rPr>
              <w:t>Achari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C3BEC" w14:textId="77777777" w:rsidR="00061339" w:rsidRDefault="00061339" w:rsidP="002275DB">
            <w:pPr>
              <w:rPr>
                <w:rFonts w:eastAsia="Times New Roman"/>
              </w:rPr>
            </w:pPr>
            <w:r>
              <w:rPr>
                <w:rFonts w:eastAsia="Times New Roman" w:cs="Arial"/>
                <w:color w:val="000000"/>
                <w:sz w:val="16"/>
                <w:szCs w:val="16"/>
              </w:rP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B3E9"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9D00D" w14:textId="77777777" w:rsidR="00061339" w:rsidRDefault="00061339" w:rsidP="002275DB">
            <w:pPr>
              <w:rPr>
                <w:rFonts w:eastAsia="Times New Roman"/>
              </w:rPr>
            </w:pPr>
            <w:r>
              <w:rPr>
                <w:rFonts w:eastAsia="Times New Roman" w:cs="Arial"/>
                <w:color w:val="000000"/>
                <w:sz w:val="16"/>
                <w:szCs w:val="16"/>
              </w:rPr>
              <w:t>3GPPMEMBER</w:t>
            </w:r>
          </w:p>
        </w:tc>
      </w:tr>
      <w:tr w:rsidR="00061339" w14:paraId="72D8EE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B1891" w14:textId="77777777" w:rsidR="00061339" w:rsidRDefault="00061339" w:rsidP="002275DB">
            <w:pPr>
              <w:rPr>
                <w:rFonts w:eastAsia="Times New Roman"/>
              </w:rPr>
            </w:pPr>
            <w:r>
              <w:rPr>
                <w:rFonts w:eastAsia="Times New Roman" w:cs="Arial"/>
                <w:color w:val="000000"/>
                <w:sz w:val="16"/>
                <w:szCs w:val="16"/>
              </w:rPr>
              <w:lastRenderedPageBreak/>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A318A" w14:textId="77777777" w:rsidR="00061339" w:rsidRDefault="00061339" w:rsidP="002275DB">
            <w:pPr>
              <w:rPr>
                <w:rFonts w:eastAsia="Times New Roman"/>
              </w:rPr>
            </w:pPr>
            <w:r>
              <w:rPr>
                <w:rFonts w:eastAsia="Times New Roman"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B642E" w14:textId="77777777" w:rsidR="00061339" w:rsidRDefault="00061339" w:rsidP="002275DB">
            <w:pPr>
              <w:rPr>
                <w:rFonts w:eastAsia="Times New Roman"/>
              </w:rPr>
            </w:pPr>
            <w:r>
              <w:rPr>
                <w:rFonts w:eastAsia="Times New Roman" w:cs="Arial"/>
                <w:color w:val="000000"/>
                <w:sz w:val="16"/>
                <w:szCs w:val="16"/>
              </w:rPr>
              <w:t>HyunJeong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F2BE0" w14:textId="77777777" w:rsidR="00061339" w:rsidRDefault="00061339" w:rsidP="002275DB">
            <w:pPr>
              <w:rPr>
                <w:rFonts w:eastAsia="Times New Roman"/>
              </w:rPr>
            </w:pPr>
            <w:r>
              <w:rPr>
                <w:rFonts w:eastAsia="Times New Roman" w:cs="Arial"/>
                <w:color w:val="000000"/>
                <w:sz w:val="16"/>
                <w:szCs w:val="16"/>
              </w:rPr>
              <w:t>SAMSUNG R&amp;D INSTITUTE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31142"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9E592" w14:textId="77777777" w:rsidR="00061339" w:rsidRDefault="00061339" w:rsidP="002275DB">
            <w:pPr>
              <w:rPr>
                <w:rFonts w:eastAsia="Times New Roman"/>
              </w:rPr>
            </w:pPr>
            <w:r>
              <w:rPr>
                <w:rFonts w:eastAsia="Times New Roman" w:cs="Arial"/>
                <w:color w:val="000000"/>
                <w:sz w:val="16"/>
                <w:szCs w:val="16"/>
              </w:rPr>
              <w:t>3GPPMEMBER</w:t>
            </w:r>
          </w:p>
        </w:tc>
      </w:tr>
      <w:tr w:rsidR="00061339" w14:paraId="468F41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843A1"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72B8F" w14:textId="77777777" w:rsidR="00061339" w:rsidRDefault="00061339" w:rsidP="002275DB">
            <w:pPr>
              <w:rPr>
                <w:rFonts w:eastAsia="Times New Roman"/>
              </w:rPr>
            </w:pPr>
            <w:r>
              <w:rPr>
                <w:rFonts w:eastAsia="Times New Roman"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165D" w14:textId="77777777" w:rsidR="00061339" w:rsidRDefault="00061339" w:rsidP="002275DB">
            <w:pPr>
              <w:rPr>
                <w:rFonts w:eastAsia="Times New Roman"/>
              </w:rPr>
            </w:pPr>
            <w:r>
              <w:rPr>
                <w:rFonts w:eastAsia="Times New Roman" w:cs="Arial"/>
                <w:color w:val="000000"/>
                <w:sz w:val="16"/>
                <w:szCs w:val="16"/>
              </w:rPr>
              <w:t>Yanchao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9F316" w14:textId="77777777" w:rsidR="00061339" w:rsidRDefault="00061339" w:rsidP="002275DB">
            <w:pPr>
              <w:rPr>
                <w:rFonts w:eastAsia="Times New Roman"/>
              </w:rPr>
            </w:pPr>
            <w:r>
              <w:rPr>
                <w:rFonts w:eastAsia="Times New Roman" w:cs="Arial"/>
                <w:color w:val="000000"/>
                <w:sz w:val="16"/>
                <w:szCs w:val="16"/>
              </w:rPr>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F4BD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E31F5" w14:textId="77777777" w:rsidR="00061339" w:rsidRDefault="00061339" w:rsidP="002275DB">
            <w:pPr>
              <w:rPr>
                <w:rFonts w:eastAsia="Times New Roman"/>
              </w:rPr>
            </w:pPr>
            <w:r>
              <w:rPr>
                <w:rFonts w:eastAsia="Times New Roman" w:cs="Arial"/>
                <w:color w:val="000000"/>
                <w:sz w:val="16"/>
                <w:szCs w:val="16"/>
              </w:rPr>
              <w:t>3GPPMEMBER</w:t>
            </w:r>
          </w:p>
        </w:tc>
      </w:tr>
      <w:tr w:rsidR="00061339" w14:paraId="6BCEE52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BAA4A"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08505" w14:textId="77777777" w:rsidR="00061339" w:rsidRDefault="00061339" w:rsidP="002275DB">
            <w:pPr>
              <w:rPr>
                <w:rFonts w:eastAsia="Times New Roman"/>
              </w:rPr>
            </w:pPr>
            <w:r>
              <w:rPr>
                <w:rFonts w:eastAsia="Times New Roman"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BC3C5" w14:textId="77777777" w:rsidR="00061339" w:rsidRDefault="00061339" w:rsidP="002275DB">
            <w:pPr>
              <w:rPr>
                <w:rFonts w:eastAsia="Times New Roman"/>
              </w:rPr>
            </w:pPr>
            <w:r>
              <w:rPr>
                <w:rFonts w:eastAsia="Times New Roman" w:cs="Arial"/>
                <w:color w:val="000000"/>
                <w:sz w:val="16"/>
                <w:szCs w:val="16"/>
              </w:rPr>
              <w:t>Yoohwa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22F52" w14:textId="77777777" w:rsidR="00061339" w:rsidRDefault="00061339" w:rsidP="002275DB">
            <w:pPr>
              <w:rPr>
                <w:rFonts w:eastAsia="Times New Roman"/>
              </w:rPr>
            </w:pPr>
            <w:r>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61B7"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765F2" w14:textId="77777777" w:rsidR="00061339" w:rsidRDefault="00061339" w:rsidP="002275DB">
            <w:pPr>
              <w:rPr>
                <w:rFonts w:eastAsia="Times New Roman"/>
              </w:rPr>
            </w:pPr>
            <w:r>
              <w:rPr>
                <w:rFonts w:eastAsia="Times New Roman" w:cs="Arial"/>
                <w:color w:val="000000"/>
                <w:sz w:val="16"/>
                <w:szCs w:val="16"/>
              </w:rPr>
              <w:t>3GPPMEMBER</w:t>
            </w:r>
          </w:p>
        </w:tc>
      </w:tr>
      <w:tr w:rsidR="00061339" w14:paraId="4AD714B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A0D1D"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60CCA" w14:textId="77777777" w:rsidR="00061339" w:rsidRDefault="00061339" w:rsidP="002275DB">
            <w:pPr>
              <w:rPr>
                <w:rFonts w:eastAsia="Times New Roman"/>
              </w:rPr>
            </w:pPr>
            <w:r>
              <w:rPr>
                <w:rFonts w:eastAsia="Times New Roman" w:cs="Arial"/>
                <w:color w:val="000000"/>
                <w:sz w:val="16"/>
                <w:szCs w:val="16"/>
              </w:rPr>
              <w:t>Karampatsis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599F1" w14:textId="77777777" w:rsidR="00061339" w:rsidRDefault="00061339" w:rsidP="002275DB">
            <w:pPr>
              <w:rPr>
                <w:rFonts w:eastAsia="Times New Roman"/>
              </w:rPr>
            </w:pPr>
            <w:r>
              <w:rPr>
                <w:rFonts w:eastAsia="Times New Roman" w:cs="Arial"/>
                <w:color w:val="000000"/>
                <w:sz w:val="16"/>
                <w:szCs w:val="16"/>
              </w:rPr>
              <w:t>Dimitrios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F966E" w14:textId="77777777" w:rsidR="00061339" w:rsidRDefault="00061339" w:rsidP="002275DB">
            <w:pPr>
              <w:rPr>
                <w:rFonts w:eastAsia="Times New Roman"/>
              </w:rPr>
            </w:pPr>
            <w:r>
              <w:rPr>
                <w:rFonts w:eastAsia="Times New Roman" w:cs="Arial"/>
                <w:color w:val="000000"/>
                <w:sz w:val="16"/>
                <w:szCs w:val="16"/>
              </w:rPr>
              <w:t>Lenovo Future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AD8AC"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708BD" w14:textId="77777777" w:rsidR="00061339" w:rsidRDefault="00061339" w:rsidP="002275DB">
            <w:pPr>
              <w:rPr>
                <w:rFonts w:eastAsia="Times New Roman"/>
              </w:rPr>
            </w:pPr>
            <w:r>
              <w:rPr>
                <w:rFonts w:eastAsia="Times New Roman" w:cs="Arial"/>
                <w:color w:val="000000"/>
                <w:sz w:val="16"/>
                <w:szCs w:val="16"/>
              </w:rPr>
              <w:t>3GPPMEMBER</w:t>
            </w:r>
          </w:p>
        </w:tc>
      </w:tr>
      <w:tr w:rsidR="00061339" w14:paraId="0163B2E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2E3C9"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9630B" w14:textId="77777777" w:rsidR="00061339" w:rsidRDefault="00061339" w:rsidP="002275DB">
            <w:pPr>
              <w:rPr>
                <w:rFonts w:eastAsia="Times New Roman"/>
              </w:rPr>
            </w:pPr>
            <w:r>
              <w:rPr>
                <w:rFonts w:eastAsia="Times New Roman"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992B5" w14:textId="77777777" w:rsidR="00061339" w:rsidRDefault="00061339" w:rsidP="002275DB">
            <w:pPr>
              <w:rPr>
                <w:rFonts w:eastAsia="Times New Roman"/>
              </w:rPr>
            </w:pPr>
            <w:r>
              <w:rPr>
                <w:rFonts w:eastAsia="Times New Roman" w:cs="Arial"/>
                <w:color w:val="000000"/>
                <w:sz w:val="16"/>
                <w:szCs w:val="16"/>
              </w:rPr>
              <w:t>xiaowan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E1162" w14:textId="77777777" w:rsidR="00061339" w:rsidRDefault="00061339" w:rsidP="002275DB">
            <w:pPr>
              <w:rPr>
                <w:rFonts w:eastAsia="Times New Roman"/>
              </w:rPr>
            </w:pPr>
            <w:r>
              <w:rPr>
                <w:rFonts w:eastAsia="Times New Roman"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D9818"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0B31A" w14:textId="77777777" w:rsidR="00061339" w:rsidRDefault="00061339" w:rsidP="002275DB">
            <w:pPr>
              <w:rPr>
                <w:rFonts w:eastAsia="Times New Roman"/>
              </w:rPr>
            </w:pPr>
            <w:r>
              <w:rPr>
                <w:rFonts w:eastAsia="Times New Roman" w:cs="Arial"/>
                <w:color w:val="000000"/>
                <w:sz w:val="16"/>
                <w:szCs w:val="16"/>
              </w:rPr>
              <w:t>3GPPMEMBER</w:t>
            </w:r>
          </w:p>
        </w:tc>
      </w:tr>
      <w:tr w:rsidR="00061339" w14:paraId="1C14BCC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231AF"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8FF82" w14:textId="77777777" w:rsidR="00061339" w:rsidRDefault="00061339" w:rsidP="002275DB">
            <w:pPr>
              <w:rPr>
                <w:rFonts w:eastAsia="Times New Roman"/>
              </w:rPr>
            </w:pPr>
            <w:r>
              <w:rPr>
                <w:rFonts w:eastAsia="Times New Roman" w:cs="Arial"/>
                <w:color w:val="000000"/>
                <w:sz w:val="16"/>
                <w:szCs w:val="16"/>
              </w:rPr>
              <w:t>KEUKELEIRE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F09F9" w14:textId="77777777" w:rsidR="00061339" w:rsidRDefault="00061339" w:rsidP="002275DB">
            <w:pPr>
              <w:rPr>
                <w:rFonts w:eastAsia="Times New Roman"/>
              </w:rPr>
            </w:pPr>
            <w:r>
              <w:rPr>
                <w:rFonts w:eastAsia="Times New Roman" w:cs="Arial"/>
                <w:color w:val="000000"/>
                <w:sz w:val="16"/>
                <w:szCs w:val="16"/>
              </w:rPr>
              <w:t>Nicolas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E76EF" w14:textId="77777777" w:rsidR="00061339" w:rsidRDefault="00061339" w:rsidP="002275DB">
            <w:pPr>
              <w:rPr>
                <w:rFonts w:eastAsia="Times New Roman"/>
              </w:rPr>
            </w:pPr>
            <w:r>
              <w:rPr>
                <w:rFonts w:eastAsia="Times New Roman" w:cs="Arial"/>
                <w:color w:val="000000"/>
                <w:sz w:val="16"/>
                <w:szCs w:val="16"/>
              </w:rPr>
              <w:t>Tessares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5BB1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73C66" w14:textId="77777777" w:rsidR="00061339" w:rsidRDefault="00061339" w:rsidP="002275DB">
            <w:pPr>
              <w:rPr>
                <w:rFonts w:eastAsia="Times New Roman"/>
              </w:rPr>
            </w:pPr>
            <w:r>
              <w:rPr>
                <w:rFonts w:eastAsia="Times New Roman" w:cs="Arial"/>
                <w:color w:val="000000"/>
                <w:sz w:val="16"/>
                <w:szCs w:val="16"/>
              </w:rPr>
              <w:t>3GPPMEMBER</w:t>
            </w:r>
          </w:p>
        </w:tc>
      </w:tr>
      <w:tr w:rsidR="00061339" w14:paraId="678BC7E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8F62"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B8DD3" w14:textId="77777777" w:rsidR="00061339" w:rsidRDefault="00061339" w:rsidP="002275DB">
            <w:pPr>
              <w:rPr>
                <w:rFonts w:eastAsia="Times New Roman"/>
              </w:rPr>
            </w:pPr>
            <w:r>
              <w:rPr>
                <w:rFonts w:eastAsia="Times New Roman" w:cs="Arial"/>
                <w:color w:val="000000"/>
                <w:sz w:val="16"/>
                <w:szCs w:val="16"/>
              </w:rPr>
              <w:t>Kilgour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CAEB8" w14:textId="77777777" w:rsidR="00061339" w:rsidRDefault="00061339" w:rsidP="002275DB">
            <w:pPr>
              <w:rPr>
                <w:rFonts w:eastAsia="Times New Roman"/>
              </w:rPr>
            </w:pPr>
            <w:r>
              <w:rPr>
                <w:rFonts w:eastAsia="Times New Roman" w:cs="Arial"/>
                <w:color w:val="000000"/>
                <w:sz w:val="16"/>
                <w:szCs w:val="16"/>
              </w:rPr>
              <w:t>Kit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7A53B" w14:textId="77777777" w:rsidR="00061339" w:rsidRDefault="00061339" w:rsidP="002275DB">
            <w:pPr>
              <w:rPr>
                <w:rFonts w:eastAsia="Times New Roman"/>
              </w:rPr>
            </w:pPr>
            <w:r>
              <w:rPr>
                <w:rFonts w:eastAsia="Times New Roman" w:cs="Arial"/>
                <w:color w:val="000000"/>
                <w:sz w:val="16"/>
                <w:szCs w:val="16"/>
              </w:rPr>
              <w:t>Sepura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AA0D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98B8F" w14:textId="77777777" w:rsidR="00061339" w:rsidRDefault="00061339" w:rsidP="002275DB">
            <w:pPr>
              <w:rPr>
                <w:rFonts w:eastAsia="Times New Roman"/>
              </w:rPr>
            </w:pPr>
            <w:r>
              <w:rPr>
                <w:rFonts w:eastAsia="Times New Roman" w:cs="Arial"/>
                <w:color w:val="000000"/>
                <w:sz w:val="16"/>
                <w:szCs w:val="16"/>
              </w:rPr>
              <w:t>3GPPMEMBER</w:t>
            </w:r>
          </w:p>
        </w:tc>
      </w:tr>
      <w:tr w:rsidR="00061339" w14:paraId="40311A7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13A1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F7023"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D9D18" w14:textId="77777777" w:rsidR="00061339" w:rsidRDefault="00061339" w:rsidP="002275DB">
            <w:pPr>
              <w:rPr>
                <w:rFonts w:eastAsia="Times New Roman"/>
              </w:rPr>
            </w:pPr>
            <w:r>
              <w:rPr>
                <w:rFonts w:eastAsia="Times New Roman" w:cs="Arial"/>
                <w:color w:val="000000"/>
                <w:sz w:val="16"/>
                <w:szCs w:val="16"/>
              </w:rPr>
              <w:t>Daegyun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8C44" w14:textId="77777777" w:rsidR="00061339" w:rsidRDefault="00061339" w:rsidP="002275DB">
            <w:pPr>
              <w:rPr>
                <w:rFonts w:eastAsia="Times New Roman"/>
              </w:rPr>
            </w:pPr>
            <w:r>
              <w:rPr>
                <w:rFonts w:eastAsia="Times New Roman" w:cs="Arial"/>
                <w:color w:val="000000"/>
                <w:sz w:val="16"/>
                <w:szCs w:val="16"/>
              </w:rPr>
              <w:t>Samsung Electronics Czech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1F1C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560D9" w14:textId="77777777" w:rsidR="00061339" w:rsidRDefault="00061339" w:rsidP="002275DB">
            <w:pPr>
              <w:rPr>
                <w:rFonts w:eastAsia="Times New Roman"/>
              </w:rPr>
            </w:pPr>
            <w:r>
              <w:rPr>
                <w:rFonts w:eastAsia="Times New Roman" w:cs="Arial"/>
                <w:color w:val="000000"/>
                <w:sz w:val="16"/>
                <w:szCs w:val="16"/>
              </w:rPr>
              <w:t>3GPPMEMBER</w:t>
            </w:r>
          </w:p>
        </w:tc>
      </w:tr>
      <w:tr w:rsidR="00061339" w14:paraId="13BE23A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1BC9F"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DF4BB"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28307" w14:textId="77777777" w:rsidR="00061339" w:rsidRDefault="00061339" w:rsidP="002275DB">
            <w:pPr>
              <w:rPr>
                <w:rFonts w:eastAsia="Times New Roman"/>
              </w:rPr>
            </w:pPr>
            <w:r>
              <w:rPr>
                <w:rFonts w:eastAsia="Times New Roman" w:cs="Arial"/>
                <w:color w:val="000000"/>
                <w:sz w:val="16"/>
                <w:szCs w:val="16"/>
              </w:rPr>
              <w:t>Eunah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955E6" w14:textId="77777777" w:rsidR="00061339" w:rsidRDefault="00061339" w:rsidP="002275DB">
            <w:pPr>
              <w:rPr>
                <w:rFonts w:eastAsia="Times New Roman"/>
              </w:rPr>
            </w:pPr>
            <w:r>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10E6E"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35C70" w14:textId="77777777" w:rsidR="00061339" w:rsidRDefault="00061339" w:rsidP="002275DB">
            <w:pPr>
              <w:rPr>
                <w:rFonts w:eastAsia="Times New Roman"/>
              </w:rPr>
            </w:pPr>
            <w:r>
              <w:rPr>
                <w:rFonts w:eastAsia="Times New Roman" w:cs="Arial"/>
                <w:color w:val="000000"/>
                <w:sz w:val="16"/>
                <w:szCs w:val="16"/>
              </w:rPr>
              <w:t>3GPPMEMBER</w:t>
            </w:r>
          </w:p>
        </w:tc>
      </w:tr>
      <w:tr w:rsidR="00061339" w14:paraId="6B082A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ABE40"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1450A"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2556C" w14:textId="77777777" w:rsidR="00061339" w:rsidRDefault="00061339" w:rsidP="002275DB">
            <w:pPr>
              <w:rPr>
                <w:rFonts w:eastAsia="Times New Roman"/>
              </w:rPr>
            </w:pPr>
            <w:r>
              <w:rPr>
                <w:rFonts w:eastAsia="Times New Roman" w:cs="Arial"/>
                <w:color w:val="000000"/>
                <w:sz w:val="16"/>
                <w:szCs w:val="16"/>
              </w:rPr>
              <w:t>Hyunsook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3C579" w14:textId="77777777" w:rsidR="00061339" w:rsidRDefault="00061339" w:rsidP="002275DB">
            <w:pPr>
              <w:rPr>
                <w:rFonts w:eastAsia="Times New Roman"/>
              </w:rPr>
            </w:pPr>
            <w:r>
              <w:rPr>
                <w:rFonts w:eastAsia="Times New Roman"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7BC1"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74D2A" w14:textId="77777777" w:rsidR="00061339" w:rsidRDefault="00061339" w:rsidP="002275DB">
            <w:pPr>
              <w:rPr>
                <w:rFonts w:eastAsia="Times New Roman"/>
              </w:rPr>
            </w:pPr>
            <w:r>
              <w:rPr>
                <w:rFonts w:eastAsia="Times New Roman" w:cs="Arial"/>
                <w:color w:val="000000"/>
                <w:sz w:val="16"/>
                <w:szCs w:val="16"/>
              </w:rPr>
              <w:t>3GPPMEMBER</w:t>
            </w:r>
          </w:p>
        </w:tc>
      </w:tr>
      <w:tr w:rsidR="00061339" w14:paraId="1DFF7A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5E083"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2C8D8"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FFCB4" w14:textId="77777777" w:rsidR="00061339" w:rsidRDefault="00061339" w:rsidP="002275DB">
            <w:pPr>
              <w:rPr>
                <w:rFonts w:eastAsia="Times New Roman"/>
              </w:rPr>
            </w:pPr>
            <w:r>
              <w:rPr>
                <w:rFonts w:eastAsia="Times New Roman" w:cs="Arial"/>
                <w:color w:val="000000"/>
                <w:sz w:val="16"/>
                <w:szCs w:val="16"/>
              </w:rPr>
              <w:t>Jaewoo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E775B" w14:textId="77777777" w:rsidR="00061339" w:rsidRDefault="00061339" w:rsidP="002275DB">
            <w:pPr>
              <w:rPr>
                <w:rFonts w:eastAsia="Times New Roman"/>
              </w:rPr>
            </w:pPr>
            <w:r>
              <w:rPr>
                <w:rFonts w:eastAsia="Times New Roman"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5C28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4F1DE" w14:textId="77777777" w:rsidR="00061339" w:rsidRDefault="00061339" w:rsidP="002275DB">
            <w:pPr>
              <w:rPr>
                <w:rFonts w:eastAsia="Times New Roman"/>
              </w:rPr>
            </w:pPr>
            <w:r>
              <w:rPr>
                <w:rFonts w:eastAsia="Times New Roman" w:cs="Arial"/>
                <w:color w:val="000000"/>
                <w:sz w:val="16"/>
                <w:szCs w:val="16"/>
              </w:rPr>
              <w:t>3GPPMEMBER</w:t>
            </w:r>
          </w:p>
        </w:tc>
      </w:tr>
      <w:tr w:rsidR="00061339" w14:paraId="0047F2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BFFE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471DE"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139BA" w14:textId="77777777" w:rsidR="00061339" w:rsidRDefault="00061339" w:rsidP="002275DB">
            <w:pPr>
              <w:rPr>
                <w:rFonts w:eastAsia="Times New Roman"/>
              </w:rPr>
            </w:pPr>
            <w:r>
              <w:rPr>
                <w:rFonts w:eastAsia="Times New Roman" w:cs="Arial"/>
                <w:color w:val="000000"/>
                <w:sz w:val="16"/>
                <w:szCs w:val="16"/>
              </w:rPr>
              <w:t>Joel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05383" w14:textId="77777777" w:rsidR="00061339" w:rsidRDefault="00061339" w:rsidP="002275DB">
            <w:pPr>
              <w:rPr>
                <w:rFonts w:eastAsia="Times New Roman"/>
              </w:rPr>
            </w:pPr>
            <w:r>
              <w:rPr>
                <w:rFonts w:eastAsia="Times New Roman" w:cs="Arial"/>
                <w:color w:val="000000"/>
                <w:sz w:val="16"/>
                <w:szCs w:val="16"/>
              </w:rPr>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0923E"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74390" w14:textId="77777777" w:rsidR="00061339" w:rsidRDefault="00061339" w:rsidP="002275DB">
            <w:pPr>
              <w:rPr>
                <w:rFonts w:eastAsia="Times New Roman"/>
              </w:rPr>
            </w:pPr>
            <w:r>
              <w:rPr>
                <w:rFonts w:eastAsia="Times New Roman" w:cs="Arial"/>
                <w:color w:val="000000"/>
                <w:sz w:val="16"/>
                <w:szCs w:val="16"/>
              </w:rPr>
              <w:t>3GPPMEMBER</w:t>
            </w:r>
          </w:p>
        </w:tc>
      </w:tr>
      <w:tr w:rsidR="00061339" w14:paraId="273D94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CAC06"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54AC"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D2155" w14:textId="77777777" w:rsidR="00061339" w:rsidRDefault="00061339" w:rsidP="002275DB">
            <w:pPr>
              <w:rPr>
                <w:rFonts w:eastAsia="Times New Roman"/>
              </w:rPr>
            </w:pPr>
            <w:r>
              <w:rPr>
                <w:rFonts w:eastAsia="Times New Roman" w:cs="Arial"/>
                <w:color w:val="000000"/>
                <w:sz w:val="16"/>
                <w:szCs w:val="16"/>
              </w:rPr>
              <w:t>Joonwoong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5AFF" w14:textId="77777777" w:rsidR="00061339" w:rsidRDefault="00061339" w:rsidP="002275DB">
            <w:pPr>
              <w:rPr>
                <w:rFonts w:eastAsia="Times New Roman"/>
              </w:rPr>
            </w:pPr>
            <w:r>
              <w:rPr>
                <w:rFonts w:eastAsia="Times New Roman"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3CD69"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C4130" w14:textId="77777777" w:rsidR="00061339" w:rsidRDefault="00061339" w:rsidP="002275DB">
            <w:pPr>
              <w:rPr>
                <w:rFonts w:eastAsia="Times New Roman"/>
              </w:rPr>
            </w:pPr>
            <w:r>
              <w:rPr>
                <w:rFonts w:eastAsia="Times New Roman" w:cs="Arial"/>
                <w:color w:val="000000"/>
                <w:sz w:val="16"/>
                <w:szCs w:val="16"/>
              </w:rPr>
              <w:t>3GPPMEMBER</w:t>
            </w:r>
          </w:p>
        </w:tc>
      </w:tr>
      <w:tr w:rsidR="00061339" w14:paraId="1E8AAD2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C5F5A"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2B844"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E7DC" w14:textId="77777777" w:rsidR="00061339" w:rsidRDefault="00061339" w:rsidP="002275DB">
            <w:pPr>
              <w:rPr>
                <w:rFonts w:eastAsia="Times New Roman"/>
              </w:rPr>
            </w:pPr>
            <w:r>
              <w:rPr>
                <w:rFonts w:eastAsia="Times New Roman" w:cs="Arial"/>
                <w:color w:val="000000"/>
                <w:sz w:val="16"/>
                <w:szCs w:val="16"/>
              </w:rPr>
              <w:t>Laeyoung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2E274" w14:textId="77777777" w:rsidR="00061339" w:rsidRDefault="00061339" w:rsidP="002275DB">
            <w:pPr>
              <w:rPr>
                <w:rFonts w:eastAsia="Times New Roman"/>
              </w:rPr>
            </w:pPr>
            <w:r>
              <w:rPr>
                <w:rFonts w:eastAsia="Times New Roman"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359C"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387BA" w14:textId="77777777" w:rsidR="00061339" w:rsidRDefault="00061339" w:rsidP="002275DB">
            <w:pPr>
              <w:rPr>
                <w:rFonts w:eastAsia="Times New Roman"/>
              </w:rPr>
            </w:pPr>
            <w:r>
              <w:rPr>
                <w:rFonts w:eastAsia="Times New Roman" w:cs="Arial"/>
                <w:color w:val="000000"/>
                <w:sz w:val="16"/>
                <w:szCs w:val="16"/>
              </w:rPr>
              <w:t>3GPPMEMBER</w:t>
            </w:r>
          </w:p>
        </w:tc>
      </w:tr>
      <w:tr w:rsidR="00061339" w14:paraId="4E734AD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2A9E8"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D0E35"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6FACC" w14:textId="77777777" w:rsidR="00061339" w:rsidRDefault="00061339" w:rsidP="002275DB">
            <w:pPr>
              <w:rPr>
                <w:rFonts w:eastAsia="Times New Roman"/>
              </w:rPr>
            </w:pPr>
            <w:r>
              <w:rPr>
                <w:rFonts w:eastAsia="Times New Roman" w:cs="Arial"/>
                <w:color w:val="000000"/>
                <w:sz w:val="16"/>
                <w:szCs w:val="16"/>
              </w:rPr>
              <w:t>Wonjung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01B07" w14:textId="77777777" w:rsidR="00061339" w:rsidRDefault="00061339" w:rsidP="002275DB">
            <w:pPr>
              <w:rPr>
                <w:rFonts w:eastAsia="Times New Roman"/>
              </w:rPr>
            </w:pPr>
            <w:r>
              <w:rPr>
                <w:rFonts w:eastAsia="Times New Roman"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9E138"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1D69F" w14:textId="77777777" w:rsidR="00061339" w:rsidRDefault="00061339" w:rsidP="002275DB">
            <w:pPr>
              <w:rPr>
                <w:rFonts w:eastAsia="Times New Roman"/>
              </w:rPr>
            </w:pPr>
            <w:r>
              <w:rPr>
                <w:rFonts w:eastAsia="Times New Roman" w:cs="Arial"/>
                <w:color w:val="000000"/>
                <w:sz w:val="16"/>
                <w:szCs w:val="16"/>
              </w:rPr>
              <w:t>3GPPMEMBER</w:t>
            </w:r>
          </w:p>
        </w:tc>
      </w:tr>
      <w:tr w:rsidR="00061339" w14:paraId="3CDD378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B9D22"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7F892"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7BD00" w14:textId="77777777" w:rsidR="00061339" w:rsidRDefault="00061339" w:rsidP="002275DB">
            <w:pPr>
              <w:rPr>
                <w:rFonts w:eastAsia="Times New Roman"/>
              </w:rPr>
            </w:pPr>
            <w:r>
              <w:rPr>
                <w:rFonts w:eastAsia="Times New Roman" w:cs="Arial"/>
                <w:color w:val="000000"/>
                <w:sz w:val="16"/>
                <w:szCs w:val="16"/>
              </w:rPr>
              <w:t>Wuk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A792B" w14:textId="77777777" w:rsidR="00061339" w:rsidRDefault="00061339" w:rsidP="002275DB">
            <w:pPr>
              <w:rPr>
                <w:rFonts w:eastAsia="Times New Roman"/>
              </w:rPr>
            </w:pPr>
            <w:r>
              <w:rPr>
                <w:rFonts w:eastAsia="Times New Roman" w:cs="Arial"/>
                <w:color w:val="000000"/>
                <w:sz w:val="16"/>
                <w:szCs w:val="16"/>
              </w:rPr>
              <w:t>Samsung Electronics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7747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BA6DD" w14:textId="77777777" w:rsidR="00061339" w:rsidRDefault="00061339" w:rsidP="002275DB">
            <w:pPr>
              <w:rPr>
                <w:rFonts w:eastAsia="Times New Roman"/>
              </w:rPr>
            </w:pPr>
            <w:r>
              <w:rPr>
                <w:rFonts w:eastAsia="Times New Roman" w:cs="Arial"/>
                <w:color w:val="000000"/>
                <w:sz w:val="16"/>
                <w:szCs w:val="16"/>
              </w:rPr>
              <w:t>3GPPMEMBER</w:t>
            </w:r>
          </w:p>
        </w:tc>
      </w:tr>
      <w:tr w:rsidR="00061339" w14:paraId="271666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7848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39351"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782B0" w14:textId="77777777" w:rsidR="00061339" w:rsidRDefault="00061339" w:rsidP="002275DB">
            <w:pPr>
              <w:rPr>
                <w:rFonts w:eastAsia="Times New Roman"/>
              </w:rPr>
            </w:pPr>
            <w:r>
              <w:rPr>
                <w:rFonts w:eastAsia="Times New Roman" w:cs="Arial"/>
                <w:color w:val="000000"/>
                <w:sz w:val="16"/>
                <w:szCs w:val="16"/>
              </w:rPr>
              <w:t>Youngbum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D61F2" w14:textId="77777777" w:rsidR="00061339" w:rsidRDefault="00061339" w:rsidP="002275DB">
            <w:pPr>
              <w:rPr>
                <w:rFonts w:eastAsia="Times New Roman"/>
              </w:rPr>
            </w:pPr>
            <w:r>
              <w:rPr>
                <w:rFonts w:eastAsia="Times New Roman" w:cs="Arial"/>
                <w:color w:val="000000"/>
                <w:sz w:val="16"/>
                <w:szCs w:val="16"/>
              </w:rPr>
              <w:t>Harman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349BE"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0ED25" w14:textId="77777777" w:rsidR="00061339" w:rsidRDefault="00061339" w:rsidP="002275DB">
            <w:pPr>
              <w:rPr>
                <w:rFonts w:eastAsia="Times New Roman"/>
              </w:rPr>
            </w:pPr>
            <w:r>
              <w:rPr>
                <w:rFonts w:eastAsia="Times New Roman" w:cs="Arial"/>
                <w:color w:val="000000"/>
                <w:sz w:val="16"/>
                <w:szCs w:val="16"/>
              </w:rPr>
              <w:t>3GPPMEMBER</w:t>
            </w:r>
          </w:p>
        </w:tc>
      </w:tr>
      <w:tr w:rsidR="00061339" w14:paraId="69C641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CAB59"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2B80"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FDA38" w14:textId="77777777" w:rsidR="00061339" w:rsidRDefault="00061339" w:rsidP="002275DB">
            <w:pPr>
              <w:rPr>
                <w:rFonts w:eastAsia="Times New Roman"/>
              </w:rPr>
            </w:pPr>
            <w:r>
              <w:rPr>
                <w:rFonts w:eastAsia="Times New Roman" w:cs="Arial"/>
                <w:color w:val="000000"/>
                <w:sz w:val="16"/>
                <w:szCs w:val="16"/>
              </w:rPr>
              <w:t>Younsun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34E9E" w14:textId="77777777" w:rsidR="00061339" w:rsidRDefault="00061339" w:rsidP="002275D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C6AF"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21CC3" w14:textId="77777777" w:rsidR="00061339" w:rsidRDefault="00061339" w:rsidP="002275DB">
            <w:pPr>
              <w:rPr>
                <w:rFonts w:eastAsia="Times New Roman"/>
              </w:rPr>
            </w:pPr>
            <w:r>
              <w:rPr>
                <w:rFonts w:eastAsia="Times New Roman" w:cs="Arial"/>
                <w:color w:val="000000"/>
                <w:sz w:val="16"/>
                <w:szCs w:val="16"/>
              </w:rPr>
              <w:t>3GPPMEMBER</w:t>
            </w:r>
          </w:p>
        </w:tc>
      </w:tr>
      <w:tr w:rsidR="00061339" w14:paraId="56DD93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DE53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E6CAE" w14:textId="77777777" w:rsidR="00061339" w:rsidRDefault="00061339" w:rsidP="002275D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C2DFF" w14:textId="77777777" w:rsidR="00061339" w:rsidRDefault="00061339" w:rsidP="002275DB">
            <w:pPr>
              <w:rPr>
                <w:rFonts w:eastAsia="Times New Roman"/>
              </w:rPr>
            </w:pPr>
            <w:r>
              <w:rPr>
                <w:rFonts w:eastAsia="Times New Roman" w:cs="Arial"/>
                <w:color w:val="000000"/>
                <w:sz w:val="16"/>
                <w:szCs w:val="16"/>
              </w:rPr>
              <w:t>Yunsung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D60DC" w14:textId="77777777" w:rsidR="00061339" w:rsidRDefault="00061339" w:rsidP="002275DB">
            <w:pPr>
              <w:rPr>
                <w:rFonts w:eastAsia="Times New Roman"/>
              </w:rPr>
            </w:pPr>
            <w:r>
              <w:rPr>
                <w:rFonts w:eastAsia="Times New Roman"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9ADDE"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FDE3C" w14:textId="77777777" w:rsidR="00061339" w:rsidRDefault="00061339" w:rsidP="002275DB">
            <w:pPr>
              <w:rPr>
                <w:rFonts w:eastAsia="Times New Roman"/>
              </w:rPr>
            </w:pPr>
            <w:r>
              <w:rPr>
                <w:rFonts w:eastAsia="Times New Roman" w:cs="Arial"/>
                <w:color w:val="000000"/>
                <w:sz w:val="16"/>
                <w:szCs w:val="16"/>
              </w:rPr>
              <w:t>3GPPMEMBER</w:t>
            </w:r>
          </w:p>
        </w:tc>
      </w:tr>
      <w:tr w:rsidR="00061339" w14:paraId="4C02F4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6C1F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B0495" w14:textId="77777777" w:rsidR="00061339" w:rsidRDefault="00061339" w:rsidP="002275DB">
            <w:pPr>
              <w:rPr>
                <w:rFonts w:eastAsia="Times New Roman"/>
              </w:rPr>
            </w:pPr>
            <w:r>
              <w:rPr>
                <w:rFonts w:eastAsia="Times New Roman" w:cs="Arial"/>
                <w:color w:val="000000"/>
                <w:sz w:val="16"/>
                <w:szCs w:val="16"/>
              </w:rPr>
              <w:t>Kiss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B8D49" w14:textId="77777777" w:rsidR="00061339" w:rsidRDefault="00061339" w:rsidP="002275DB">
            <w:pPr>
              <w:rPr>
                <w:rFonts w:eastAsia="Times New Roman"/>
              </w:rPr>
            </w:pPr>
            <w:r>
              <w:rPr>
                <w:rFonts w:eastAsia="Times New Roman" w:cs="Arial"/>
                <w:color w:val="000000"/>
                <w:sz w:val="16"/>
                <w:szCs w:val="16"/>
              </w:rPr>
              <w:t>Krisztian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81C76" w14:textId="77777777" w:rsidR="00061339" w:rsidRDefault="00061339" w:rsidP="002275DB">
            <w:pPr>
              <w:rPr>
                <w:rFonts w:eastAsia="Times New Roman"/>
              </w:rPr>
            </w:pPr>
            <w:r>
              <w:rPr>
                <w:rFonts w:eastAsia="Times New Roman" w:cs="Arial"/>
                <w:color w:val="000000"/>
                <w:sz w:val="16"/>
                <w:szCs w:val="16"/>
              </w:rPr>
              <w:t>Apple Hungary Kft.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8A6E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86D38" w14:textId="77777777" w:rsidR="00061339" w:rsidRDefault="00061339" w:rsidP="002275DB">
            <w:pPr>
              <w:rPr>
                <w:rFonts w:eastAsia="Times New Roman"/>
              </w:rPr>
            </w:pPr>
            <w:r>
              <w:rPr>
                <w:rFonts w:eastAsia="Times New Roman" w:cs="Arial"/>
                <w:color w:val="000000"/>
                <w:sz w:val="16"/>
                <w:szCs w:val="16"/>
              </w:rPr>
              <w:t>3GPPMEMBER</w:t>
            </w:r>
          </w:p>
        </w:tc>
      </w:tr>
      <w:tr w:rsidR="00061339" w14:paraId="42B611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B85D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9DD92" w14:textId="77777777" w:rsidR="00061339" w:rsidRDefault="00061339" w:rsidP="002275DB">
            <w:pPr>
              <w:rPr>
                <w:rFonts w:eastAsia="Times New Roman"/>
              </w:rPr>
            </w:pPr>
            <w:r>
              <w:rPr>
                <w:rFonts w:eastAsia="Times New Roman" w:cs="Arial"/>
                <w:color w:val="000000"/>
                <w:sz w:val="16"/>
                <w:szCs w:val="16"/>
              </w:rPr>
              <w:t>Kitazoe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615CA" w14:textId="77777777" w:rsidR="00061339" w:rsidRDefault="00061339" w:rsidP="002275DB">
            <w:pPr>
              <w:rPr>
                <w:rFonts w:eastAsia="Times New Roman"/>
              </w:rPr>
            </w:pPr>
            <w:r>
              <w:rPr>
                <w:rFonts w:eastAsia="Times New Roman" w:cs="Arial"/>
                <w:color w:val="000000"/>
                <w:sz w:val="16"/>
                <w:szCs w:val="16"/>
              </w:rPr>
              <w:t>Masato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EA181" w14:textId="77777777" w:rsidR="00061339" w:rsidRDefault="00061339" w:rsidP="002275DB">
            <w:pPr>
              <w:rPr>
                <w:rFonts w:eastAsia="Times New Roman"/>
              </w:rPr>
            </w:pPr>
            <w:r>
              <w:rPr>
                <w:rFonts w:eastAsia="Times New Roman" w:cs="Arial"/>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6916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4F775" w14:textId="77777777" w:rsidR="00061339" w:rsidRDefault="00061339" w:rsidP="002275DB">
            <w:pPr>
              <w:rPr>
                <w:rFonts w:eastAsia="Times New Roman"/>
              </w:rPr>
            </w:pPr>
            <w:r>
              <w:rPr>
                <w:rFonts w:eastAsia="Times New Roman" w:cs="Arial"/>
                <w:color w:val="000000"/>
                <w:sz w:val="16"/>
                <w:szCs w:val="16"/>
              </w:rPr>
              <w:t>3GPPMEMBER</w:t>
            </w:r>
          </w:p>
        </w:tc>
      </w:tr>
      <w:tr w:rsidR="00061339" w14:paraId="4151B0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D3EF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49E23" w14:textId="77777777" w:rsidR="00061339" w:rsidRDefault="00061339" w:rsidP="002275DB">
            <w:pPr>
              <w:rPr>
                <w:rFonts w:eastAsia="Times New Roman"/>
              </w:rPr>
            </w:pPr>
            <w:r>
              <w:rPr>
                <w:rFonts w:eastAsia="Times New Roman" w:cs="Arial"/>
                <w:color w:val="000000"/>
                <w:sz w:val="16"/>
                <w:szCs w:val="16"/>
              </w:rPr>
              <w:t>Klatt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35E7C" w14:textId="77777777" w:rsidR="00061339" w:rsidRDefault="00061339" w:rsidP="002275DB">
            <w:pPr>
              <w:rPr>
                <w:rFonts w:eastAsia="Times New Roman"/>
              </w:rPr>
            </w:pPr>
            <w:r>
              <w:rPr>
                <w:rFonts w:eastAsia="Times New Roman" w:cs="Arial"/>
                <w:color w:val="000000"/>
                <w:sz w:val="16"/>
                <w:szCs w:val="16"/>
              </w:rPr>
              <w:t>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C969C" w14:textId="77777777" w:rsidR="00061339" w:rsidRDefault="00061339" w:rsidP="002275DB">
            <w:pPr>
              <w:rPr>
                <w:rFonts w:eastAsia="Times New Roman"/>
              </w:rPr>
            </w:pPr>
            <w:r>
              <w:rPr>
                <w:rFonts w:eastAsia="Times New Roman" w:cs="Arial"/>
                <w:color w:val="000000"/>
                <w:sz w:val="16"/>
                <w:szCs w:val="16"/>
              </w:rPr>
              <w:t>Telekom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B72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18D98" w14:textId="77777777" w:rsidR="00061339" w:rsidRDefault="00061339" w:rsidP="002275DB">
            <w:pPr>
              <w:rPr>
                <w:rFonts w:eastAsia="Times New Roman"/>
              </w:rPr>
            </w:pPr>
            <w:r>
              <w:rPr>
                <w:rFonts w:eastAsia="Times New Roman" w:cs="Arial"/>
                <w:color w:val="000000"/>
                <w:sz w:val="16"/>
                <w:szCs w:val="16"/>
              </w:rPr>
              <w:t>3GPPMEMBER</w:t>
            </w:r>
          </w:p>
        </w:tc>
      </w:tr>
      <w:tr w:rsidR="00061339" w14:paraId="1345AB7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48A8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28201" w14:textId="77777777" w:rsidR="00061339" w:rsidRDefault="00061339" w:rsidP="002275DB">
            <w:pPr>
              <w:rPr>
                <w:rFonts w:eastAsia="Times New Roman"/>
              </w:rPr>
            </w:pPr>
            <w:r>
              <w:rPr>
                <w:rFonts w:eastAsia="Times New Roman"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2460A" w14:textId="77777777" w:rsidR="00061339" w:rsidRDefault="00061339" w:rsidP="002275DB">
            <w:pPr>
              <w:rPr>
                <w:rFonts w:eastAsia="Times New Roman"/>
              </w:rPr>
            </w:pPr>
            <w:r>
              <w:rPr>
                <w:rFonts w:eastAsia="Times New Roman" w:cs="Arial"/>
                <w:color w:val="000000"/>
                <w:sz w:val="16"/>
                <w:szCs w:val="16"/>
              </w:rPr>
              <w:t>ENG 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5DA21" w14:textId="77777777" w:rsidR="00061339" w:rsidRDefault="00061339" w:rsidP="002275DB">
            <w:pPr>
              <w:rPr>
                <w:rFonts w:eastAsia="Times New Roman"/>
              </w:rPr>
            </w:pPr>
            <w:r>
              <w:rPr>
                <w:rFonts w:eastAsia="Times New Roman" w:cs="Arial"/>
                <w:color w:val="000000"/>
                <w:sz w:val="16"/>
                <w:szCs w:val="16"/>
              </w:rPr>
              <w:t>KEYSIGHT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DFE6D"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67EA7" w14:textId="77777777" w:rsidR="00061339" w:rsidRDefault="00061339" w:rsidP="002275DB">
            <w:pPr>
              <w:rPr>
                <w:rFonts w:eastAsia="Times New Roman"/>
              </w:rPr>
            </w:pPr>
            <w:r>
              <w:rPr>
                <w:rFonts w:eastAsia="Times New Roman" w:cs="Arial"/>
                <w:color w:val="000000"/>
                <w:sz w:val="16"/>
                <w:szCs w:val="16"/>
              </w:rPr>
              <w:t>3GPPMEMBER</w:t>
            </w:r>
          </w:p>
        </w:tc>
      </w:tr>
      <w:tr w:rsidR="00061339" w14:paraId="60B460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F525C"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78FBB" w14:textId="77777777" w:rsidR="00061339" w:rsidRDefault="00061339" w:rsidP="002275DB">
            <w:pPr>
              <w:rPr>
                <w:rFonts w:eastAsia="Times New Roman"/>
              </w:rPr>
            </w:pPr>
            <w:r>
              <w:rPr>
                <w:rFonts w:eastAsia="Times New Roman"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1B999" w14:textId="77777777" w:rsidR="00061339" w:rsidRDefault="00061339" w:rsidP="002275DB">
            <w:pPr>
              <w:rPr>
                <w:rFonts w:eastAsia="Times New Roman"/>
              </w:rPr>
            </w:pPr>
            <w:r>
              <w:rPr>
                <w:rFonts w:eastAsia="Times New Roman" w:cs="Arial"/>
                <w:color w:val="000000"/>
                <w:sz w:val="16"/>
                <w:szCs w:val="16"/>
              </w:rPr>
              <w:t>Hyounhee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9F30E" w14:textId="77777777" w:rsidR="00061339" w:rsidRDefault="00061339" w:rsidP="002275DB">
            <w:pPr>
              <w:rPr>
                <w:rFonts w:eastAsia="Times New Roman"/>
              </w:rPr>
            </w:pPr>
            <w:r>
              <w:rPr>
                <w:rFonts w:eastAsia="Times New Roman"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E3D1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9C556" w14:textId="77777777" w:rsidR="00061339" w:rsidRDefault="00061339" w:rsidP="002275DB">
            <w:pPr>
              <w:rPr>
                <w:rFonts w:eastAsia="Times New Roman"/>
              </w:rPr>
            </w:pPr>
            <w:r>
              <w:rPr>
                <w:rFonts w:eastAsia="Times New Roman" w:cs="Arial"/>
                <w:color w:val="000000"/>
                <w:sz w:val="16"/>
                <w:szCs w:val="16"/>
              </w:rPr>
              <w:t>3GPPMEMBER</w:t>
            </w:r>
          </w:p>
        </w:tc>
      </w:tr>
      <w:tr w:rsidR="00061339" w14:paraId="50949B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1ADD3" w14:textId="77777777" w:rsidR="00061339" w:rsidRDefault="00061339" w:rsidP="002275DB">
            <w:pPr>
              <w:rPr>
                <w:rFonts w:eastAsia="Times New Roman"/>
              </w:rPr>
            </w:pPr>
            <w:r>
              <w:rPr>
                <w:rFonts w:eastAsia="Times New Roman" w:cs="Arial"/>
                <w:color w:val="000000"/>
                <w:sz w:val="16"/>
                <w:szCs w:val="16"/>
              </w:rPr>
              <w:lastRenderedPageBreak/>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6298E" w14:textId="77777777" w:rsidR="00061339" w:rsidRDefault="00061339" w:rsidP="002275DB">
            <w:pPr>
              <w:rPr>
                <w:rFonts w:eastAsia="Times New Roman"/>
              </w:rPr>
            </w:pPr>
            <w:r>
              <w:rPr>
                <w:rFonts w:eastAsia="Times New Roman" w:cs="Arial"/>
                <w:color w:val="000000"/>
                <w:sz w:val="16"/>
                <w:szCs w:val="16"/>
              </w:rPr>
              <w:t>Koser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50562" w14:textId="77777777" w:rsidR="00061339" w:rsidRDefault="00061339" w:rsidP="002275DB">
            <w:pPr>
              <w:rPr>
                <w:rFonts w:eastAsia="Times New Roman"/>
              </w:rPr>
            </w:pPr>
            <w:r>
              <w:rPr>
                <w:rFonts w:eastAsia="Times New Roman" w:cs="Arial"/>
                <w:color w:val="000000"/>
                <w:sz w:val="16"/>
                <w:szCs w:val="16"/>
              </w:rPr>
              <w:t>Elizabeth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C2E15" w14:textId="77777777" w:rsidR="00061339" w:rsidRDefault="00061339" w:rsidP="002275DB">
            <w:pPr>
              <w:rPr>
                <w:rFonts w:eastAsia="Times New Roman"/>
              </w:rPr>
            </w:pPr>
            <w:r>
              <w:rPr>
                <w:rFonts w:eastAsia="Times New Roman"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0BF49"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728CA" w14:textId="77777777" w:rsidR="00061339" w:rsidRDefault="00061339" w:rsidP="002275DB">
            <w:pPr>
              <w:rPr>
                <w:rFonts w:eastAsia="Times New Roman"/>
              </w:rPr>
            </w:pPr>
            <w:r>
              <w:rPr>
                <w:rFonts w:eastAsia="Times New Roman" w:cs="Arial"/>
                <w:color w:val="000000"/>
                <w:sz w:val="16"/>
                <w:szCs w:val="16"/>
              </w:rPr>
              <w:t>3GPPMEMBER</w:t>
            </w:r>
          </w:p>
        </w:tc>
      </w:tr>
      <w:tr w:rsidR="00061339" w14:paraId="1EAE00F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0DAC6"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E208" w14:textId="77777777" w:rsidR="00061339" w:rsidRDefault="00061339" w:rsidP="002275DB">
            <w:pPr>
              <w:rPr>
                <w:rFonts w:eastAsia="Times New Roman"/>
              </w:rPr>
            </w:pPr>
            <w:r>
              <w:rPr>
                <w:rFonts w:eastAsia="Times New Roman" w:cs="Arial"/>
                <w:color w:val="000000"/>
                <w:sz w:val="16"/>
                <w:szCs w:val="16"/>
              </w:rPr>
              <w:t>Koulakiotis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D0960" w14:textId="77777777" w:rsidR="00061339" w:rsidRDefault="00061339" w:rsidP="002275DB">
            <w:pPr>
              <w:rPr>
                <w:rFonts w:eastAsia="Times New Roman"/>
              </w:rPr>
            </w:pPr>
            <w:r>
              <w:rPr>
                <w:rFonts w:eastAsia="Times New Roman" w:cs="Arial"/>
                <w:color w:val="000000"/>
                <w:sz w:val="16"/>
                <w:szCs w:val="16"/>
              </w:rPr>
              <w:t>Dimitris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D71C1" w14:textId="77777777" w:rsidR="00061339" w:rsidRDefault="00061339" w:rsidP="002275DB">
            <w:pPr>
              <w:rPr>
                <w:rFonts w:eastAsia="Times New Roman"/>
              </w:rPr>
            </w:pPr>
            <w:r>
              <w:rPr>
                <w:rFonts w:eastAsia="Times New Roman"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1D6B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665DA" w14:textId="77777777" w:rsidR="00061339" w:rsidRDefault="00061339" w:rsidP="002275DB">
            <w:pPr>
              <w:rPr>
                <w:rFonts w:eastAsia="Times New Roman"/>
              </w:rPr>
            </w:pPr>
            <w:r>
              <w:rPr>
                <w:rFonts w:eastAsia="Times New Roman" w:cs="Arial"/>
                <w:color w:val="000000"/>
                <w:sz w:val="16"/>
                <w:szCs w:val="16"/>
              </w:rPr>
              <w:t>3GPPMEMBER</w:t>
            </w:r>
          </w:p>
        </w:tc>
      </w:tr>
      <w:tr w:rsidR="00061339" w14:paraId="7F0D25A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A482"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BC45B" w14:textId="77777777" w:rsidR="00061339" w:rsidRDefault="00061339" w:rsidP="002275DB">
            <w:pPr>
              <w:rPr>
                <w:rFonts w:eastAsia="Times New Roman"/>
              </w:rPr>
            </w:pPr>
            <w:r>
              <w:rPr>
                <w:rFonts w:eastAsia="Times New Roman" w:cs="Arial"/>
                <w:color w:val="000000"/>
                <w:sz w:val="16"/>
                <w:szCs w:val="16"/>
              </w:rPr>
              <w:t>Koza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88237" w14:textId="77777777" w:rsidR="00061339" w:rsidRDefault="00061339" w:rsidP="002275DB">
            <w:pPr>
              <w:rPr>
                <w:rFonts w:eastAsia="Times New Roman"/>
              </w:rPr>
            </w:pPr>
            <w:r>
              <w:rPr>
                <w:rFonts w:eastAsia="Times New Roman" w:cs="Arial"/>
                <w:color w:val="000000"/>
                <w:sz w:val="16"/>
                <w:szCs w:val="16"/>
              </w:rPr>
              <w:t>Yvette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869CD" w14:textId="77777777" w:rsidR="00061339" w:rsidRDefault="00061339" w:rsidP="002275DB">
            <w:pPr>
              <w:rPr>
                <w:rFonts w:eastAsia="Times New Roman"/>
              </w:rPr>
            </w:pPr>
            <w:r>
              <w:rPr>
                <w:rFonts w:eastAsia="Times New Roman" w:cs="Arial"/>
                <w:color w:val="000000"/>
                <w:sz w:val="16"/>
                <w:szCs w:val="16"/>
              </w:rPr>
              <w:t>ZTE Wistron Telecom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8D93"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731C6" w14:textId="77777777" w:rsidR="00061339" w:rsidRDefault="00061339" w:rsidP="002275DB">
            <w:pPr>
              <w:rPr>
                <w:rFonts w:eastAsia="Times New Roman"/>
              </w:rPr>
            </w:pPr>
            <w:r>
              <w:rPr>
                <w:rFonts w:eastAsia="Times New Roman" w:cs="Arial"/>
                <w:color w:val="000000"/>
                <w:sz w:val="16"/>
                <w:szCs w:val="16"/>
              </w:rPr>
              <w:t>3GPPMEMBER</w:t>
            </w:r>
          </w:p>
        </w:tc>
      </w:tr>
      <w:tr w:rsidR="00061339" w14:paraId="3D7C88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AAF18"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BF85F" w14:textId="77777777" w:rsidR="00061339" w:rsidRDefault="00061339" w:rsidP="002275DB">
            <w:pPr>
              <w:rPr>
                <w:rFonts w:eastAsia="Times New Roman"/>
              </w:rPr>
            </w:pPr>
            <w:r>
              <w:rPr>
                <w:rFonts w:eastAsia="Times New Roman" w:cs="Arial"/>
                <w:color w:val="000000"/>
                <w:sz w:val="16"/>
                <w:szCs w:val="16"/>
              </w:rPr>
              <w:t>Krause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42761" w14:textId="77777777" w:rsidR="00061339" w:rsidRDefault="00061339" w:rsidP="002275DB">
            <w:pPr>
              <w:rPr>
                <w:rFonts w:eastAsia="Times New Roman"/>
              </w:rPr>
            </w:pPr>
            <w:r>
              <w:rPr>
                <w:rFonts w:eastAsia="Times New Roman" w:cs="Arial"/>
                <w:color w:val="000000"/>
                <w:sz w:val="16"/>
                <w:szCs w:val="16"/>
              </w:rPr>
              <w:t>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7B06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6EBC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0305E" w14:textId="77777777" w:rsidR="00061339" w:rsidRDefault="00061339" w:rsidP="002275DB">
            <w:pPr>
              <w:rPr>
                <w:rFonts w:eastAsia="Times New Roman"/>
              </w:rPr>
            </w:pPr>
            <w:r>
              <w:rPr>
                <w:rFonts w:eastAsia="Times New Roman" w:cs="Arial"/>
                <w:color w:val="000000"/>
                <w:sz w:val="16"/>
                <w:szCs w:val="16"/>
              </w:rPr>
              <w:t>3GPPORG_REP</w:t>
            </w:r>
          </w:p>
        </w:tc>
      </w:tr>
      <w:tr w:rsidR="00061339" w14:paraId="53E905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F84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097E9" w14:textId="77777777" w:rsidR="00061339" w:rsidRDefault="00061339" w:rsidP="002275DB">
            <w:pPr>
              <w:rPr>
                <w:rFonts w:eastAsia="Times New Roman"/>
              </w:rPr>
            </w:pPr>
            <w:r>
              <w:rPr>
                <w:rFonts w:eastAsia="Times New Roman" w:cs="Arial"/>
                <w:color w:val="000000"/>
                <w:sz w:val="16"/>
                <w:szCs w:val="16"/>
              </w:rPr>
              <w:t>Kruse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09BE4" w14:textId="77777777" w:rsidR="00061339" w:rsidRDefault="00061339" w:rsidP="002275DB">
            <w:pPr>
              <w:rPr>
                <w:rFonts w:eastAsia="Times New Roman"/>
              </w:rPr>
            </w:pPr>
            <w:r>
              <w:rPr>
                <w:rFonts w:eastAsia="Times New Roman" w:cs="Arial"/>
                <w:color w:val="000000"/>
                <w:sz w:val="16"/>
                <w:szCs w:val="16"/>
              </w:rPr>
              <w:t>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2FEE" w14:textId="77777777" w:rsidR="00061339" w:rsidRDefault="00061339" w:rsidP="002275DB">
            <w:pPr>
              <w:rPr>
                <w:rFonts w:eastAsia="Times New Roman"/>
              </w:rPr>
            </w:pPr>
            <w:r>
              <w:rPr>
                <w:rFonts w:eastAsia="Times New Roman"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0767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E2F4B" w14:textId="77777777" w:rsidR="00061339" w:rsidRDefault="00061339" w:rsidP="002275DB">
            <w:pPr>
              <w:rPr>
                <w:rFonts w:eastAsia="Times New Roman"/>
              </w:rPr>
            </w:pPr>
            <w:r>
              <w:rPr>
                <w:rFonts w:eastAsia="Times New Roman" w:cs="Arial"/>
                <w:color w:val="000000"/>
                <w:sz w:val="16"/>
                <w:szCs w:val="16"/>
              </w:rPr>
              <w:t>3GPPMEMBER</w:t>
            </w:r>
          </w:p>
        </w:tc>
      </w:tr>
      <w:tr w:rsidR="00061339" w14:paraId="7EED150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A1F4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F53F1" w14:textId="77777777" w:rsidR="00061339" w:rsidRDefault="00061339" w:rsidP="002275DB">
            <w:pPr>
              <w:rPr>
                <w:rFonts w:eastAsia="Times New Roman"/>
              </w:rPr>
            </w:pPr>
            <w:r>
              <w:rPr>
                <w:rFonts w:eastAsia="Times New Roman" w:cs="Arial"/>
                <w:color w:val="000000"/>
                <w:sz w:val="16"/>
                <w:szCs w:val="16"/>
              </w:rPr>
              <w:t>Kuchibhotla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41A46" w14:textId="77777777" w:rsidR="00061339" w:rsidRDefault="00061339" w:rsidP="002275DB">
            <w:pPr>
              <w:rPr>
                <w:rFonts w:eastAsia="Times New Roman"/>
              </w:rPr>
            </w:pPr>
            <w:r>
              <w:rPr>
                <w:rFonts w:eastAsia="Times New Roman" w:cs="Arial"/>
                <w:color w:val="000000"/>
                <w:sz w:val="16"/>
                <w:szCs w:val="16"/>
              </w:rPr>
              <w:t>Ravi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09B1E" w14:textId="77777777" w:rsidR="00061339" w:rsidRDefault="00061339" w:rsidP="002275DB">
            <w:pPr>
              <w:rPr>
                <w:rFonts w:eastAsia="Times New Roman"/>
              </w:rPr>
            </w:pPr>
            <w:r>
              <w:rPr>
                <w:rFonts w:eastAsia="Times New Roman" w:cs="Arial"/>
                <w:color w:val="000000"/>
                <w:sz w:val="16"/>
                <w:szCs w:val="16"/>
              </w:rPr>
              <w:t>Motorola Mobility España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B7D6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6B867" w14:textId="77777777" w:rsidR="00061339" w:rsidRDefault="00061339" w:rsidP="002275DB">
            <w:pPr>
              <w:rPr>
                <w:rFonts w:eastAsia="Times New Roman"/>
              </w:rPr>
            </w:pPr>
            <w:r>
              <w:rPr>
                <w:rFonts w:eastAsia="Times New Roman" w:cs="Arial"/>
                <w:color w:val="000000"/>
                <w:sz w:val="16"/>
                <w:szCs w:val="16"/>
              </w:rPr>
              <w:t>3GPPMEMBER</w:t>
            </w:r>
          </w:p>
        </w:tc>
      </w:tr>
      <w:tr w:rsidR="00061339" w14:paraId="15F178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D27B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9F797" w14:textId="77777777" w:rsidR="00061339" w:rsidRDefault="00061339" w:rsidP="002275DB">
            <w:pPr>
              <w:rPr>
                <w:rFonts w:eastAsia="Times New Roman"/>
              </w:rPr>
            </w:pPr>
            <w:r>
              <w:rPr>
                <w:rFonts w:eastAsia="Times New Roman"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40B5" w14:textId="77777777" w:rsidR="00061339" w:rsidRDefault="00061339" w:rsidP="002275DB">
            <w:pPr>
              <w:rPr>
                <w:rFonts w:eastAsia="Times New Roman"/>
              </w:rPr>
            </w:pPr>
            <w:r>
              <w:rPr>
                <w:rFonts w:eastAsia="Times New Roman" w:cs="Arial"/>
                <w:color w:val="000000"/>
                <w:sz w:val="16"/>
                <w:szCs w:val="16"/>
              </w:rPr>
              <w:t>ASHWANI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B4C79" w14:textId="77777777" w:rsidR="00061339" w:rsidRDefault="00061339" w:rsidP="002275DB">
            <w:pPr>
              <w:rPr>
                <w:rFonts w:eastAsia="Times New Roman"/>
              </w:rPr>
            </w:pPr>
            <w:r>
              <w:rPr>
                <w:rFonts w:eastAsia="Times New Roman" w:cs="Arial"/>
                <w:color w:val="000000"/>
                <w:sz w:val="16"/>
                <w:szCs w:val="16"/>
              </w:rPr>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1AD60"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5198A" w14:textId="77777777" w:rsidR="00061339" w:rsidRDefault="00061339" w:rsidP="002275DB">
            <w:pPr>
              <w:rPr>
                <w:rFonts w:eastAsia="Times New Roman"/>
              </w:rPr>
            </w:pPr>
            <w:r>
              <w:rPr>
                <w:rFonts w:eastAsia="Times New Roman" w:cs="Arial"/>
                <w:color w:val="000000"/>
                <w:sz w:val="16"/>
                <w:szCs w:val="16"/>
              </w:rPr>
              <w:t>3GPPMEMBER</w:t>
            </w:r>
          </w:p>
        </w:tc>
      </w:tr>
      <w:tr w:rsidR="00061339" w14:paraId="1A91739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ACCF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69A85" w14:textId="77777777" w:rsidR="00061339" w:rsidRDefault="00061339" w:rsidP="002275DB">
            <w:pPr>
              <w:rPr>
                <w:rFonts w:eastAsia="Times New Roman"/>
              </w:rPr>
            </w:pPr>
            <w:r>
              <w:rPr>
                <w:rFonts w:eastAsia="Times New Roman"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91FE" w14:textId="77777777" w:rsidR="00061339" w:rsidRDefault="00061339" w:rsidP="002275DB">
            <w:pPr>
              <w:rPr>
                <w:rFonts w:eastAsia="Times New Roman"/>
              </w:rPr>
            </w:pPr>
            <w:r>
              <w:rPr>
                <w:rFonts w:eastAsia="Times New Roman" w:cs="Arial"/>
                <w:color w:val="000000"/>
                <w:sz w:val="16"/>
                <w:szCs w:val="16"/>
              </w:rPr>
              <w:t>Lalith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7A786" w14:textId="77777777" w:rsidR="00061339" w:rsidRDefault="00061339" w:rsidP="002275DB">
            <w:pPr>
              <w:rPr>
                <w:rFonts w:eastAsia="Times New Roman"/>
              </w:rPr>
            </w:pPr>
            <w:r>
              <w:rPr>
                <w:rFonts w:eastAsia="Times New Roman"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288E3"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A31B2" w14:textId="77777777" w:rsidR="00061339" w:rsidRDefault="00061339" w:rsidP="002275DB">
            <w:pPr>
              <w:rPr>
                <w:rFonts w:eastAsia="Times New Roman"/>
              </w:rPr>
            </w:pPr>
            <w:r>
              <w:rPr>
                <w:rFonts w:eastAsia="Times New Roman" w:cs="Arial"/>
                <w:color w:val="000000"/>
                <w:sz w:val="16"/>
                <w:szCs w:val="16"/>
              </w:rPr>
              <w:t>3GPPMEMBER</w:t>
            </w:r>
          </w:p>
        </w:tc>
      </w:tr>
      <w:tr w:rsidR="00061339" w14:paraId="436AB1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B9642"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0433C" w14:textId="77777777" w:rsidR="00061339" w:rsidRDefault="00061339" w:rsidP="002275DB">
            <w:pPr>
              <w:rPr>
                <w:rFonts w:eastAsia="Times New Roman"/>
              </w:rPr>
            </w:pPr>
            <w:r>
              <w:rPr>
                <w:rFonts w:eastAsia="Times New Roman"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025CC" w14:textId="77777777" w:rsidR="00061339" w:rsidRDefault="00061339" w:rsidP="002275DB">
            <w:pPr>
              <w:rPr>
                <w:rFonts w:eastAsia="Times New Roman"/>
              </w:rPr>
            </w:pPr>
            <w:r>
              <w:rPr>
                <w:rFonts w:eastAsia="Times New Roman" w:cs="Arial"/>
                <w:color w:val="000000"/>
                <w:sz w:val="16"/>
                <w:szCs w:val="16"/>
              </w:rPr>
              <w:t>Pamela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6C426"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FB2C2"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984DC" w14:textId="77777777" w:rsidR="00061339" w:rsidRDefault="00061339" w:rsidP="002275DB">
            <w:pPr>
              <w:rPr>
                <w:rFonts w:eastAsia="Times New Roman"/>
              </w:rPr>
            </w:pPr>
            <w:r>
              <w:rPr>
                <w:rFonts w:eastAsia="Times New Roman" w:cs="Arial"/>
                <w:color w:val="000000"/>
                <w:sz w:val="16"/>
                <w:szCs w:val="16"/>
              </w:rPr>
              <w:t>3GPPORG_REP</w:t>
            </w:r>
          </w:p>
        </w:tc>
      </w:tr>
      <w:tr w:rsidR="00061339" w14:paraId="245FA6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DFEF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73EF" w14:textId="77777777" w:rsidR="00061339" w:rsidRDefault="00061339" w:rsidP="002275DB">
            <w:pPr>
              <w:rPr>
                <w:rFonts w:eastAsia="Times New Roman"/>
              </w:rPr>
            </w:pPr>
            <w:r>
              <w:rPr>
                <w:rFonts w:eastAsia="Times New Roman" w:cs="Arial"/>
                <w:color w:val="000000"/>
                <w:sz w:val="16"/>
                <w:szCs w:val="16"/>
              </w:rPr>
              <w:t>Kymalainen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E98ED" w14:textId="77777777" w:rsidR="00061339" w:rsidRDefault="00061339" w:rsidP="002275DB">
            <w:pPr>
              <w:rPr>
                <w:rFonts w:eastAsia="Times New Roman"/>
              </w:rPr>
            </w:pPr>
            <w:r>
              <w:rPr>
                <w:rFonts w:eastAsia="Times New Roman" w:cs="Arial"/>
                <w:color w:val="000000"/>
                <w:sz w:val="16"/>
                <w:szCs w:val="16"/>
              </w:rPr>
              <w:t>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D94B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EBE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AD80F" w14:textId="77777777" w:rsidR="00061339" w:rsidRDefault="00061339" w:rsidP="002275DB">
            <w:pPr>
              <w:rPr>
                <w:rFonts w:eastAsia="Times New Roman"/>
              </w:rPr>
            </w:pPr>
            <w:r>
              <w:rPr>
                <w:rFonts w:eastAsia="Times New Roman" w:cs="Arial"/>
                <w:color w:val="000000"/>
                <w:sz w:val="16"/>
                <w:szCs w:val="16"/>
              </w:rPr>
              <w:t>3GPPORG_REP</w:t>
            </w:r>
          </w:p>
        </w:tc>
      </w:tr>
      <w:tr w:rsidR="00061339" w14:paraId="0A930A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1D1BC"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7D5B1" w14:textId="77777777" w:rsidR="00061339" w:rsidRDefault="00061339" w:rsidP="002275DB">
            <w:pPr>
              <w:rPr>
                <w:rFonts w:eastAsia="Times New Roman"/>
              </w:rPr>
            </w:pPr>
            <w:r>
              <w:rPr>
                <w:rFonts w:eastAsia="Times New Roman" w:cs="Arial"/>
                <w:color w:val="000000"/>
                <w:sz w:val="16"/>
                <w:szCs w:val="16"/>
              </w:rPr>
              <w:t>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DAA35" w14:textId="77777777" w:rsidR="00061339" w:rsidRDefault="00061339" w:rsidP="002275DB">
            <w:pPr>
              <w:rPr>
                <w:rFonts w:eastAsia="Times New Roman"/>
              </w:rPr>
            </w:pPr>
            <w:r>
              <w:rPr>
                <w:rFonts w:eastAsia="Times New Roman" w:cs="Arial"/>
                <w:color w:val="000000"/>
                <w:sz w:val="16"/>
                <w:szCs w:val="16"/>
              </w:rPr>
              <w:t>Chia-Lin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7BB53" w14:textId="77777777" w:rsidR="00061339" w:rsidRDefault="00061339" w:rsidP="002275DB">
            <w:pPr>
              <w:rPr>
                <w:rFonts w:eastAsia="Times New Roman"/>
              </w:rPr>
            </w:pPr>
            <w:r>
              <w:rPr>
                <w:rFonts w:eastAsia="Times New Roman" w:cs="Arial"/>
                <w:color w:val="000000"/>
                <w:sz w:val="16"/>
                <w:szCs w:val="16"/>
              </w:rPr>
              <w:t>MediaTek (Chengdu)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A339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A4343" w14:textId="77777777" w:rsidR="00061339" w:rsidRDefault="00061339" w:rsidP="002275DB">
            <w:pPr>
              <w:rPr>
                <w:rFonts w:eastAsia="Times New Roman"/>
              </w:rPr>
            </w:pPr>
            <w:r>
              <w:rPr>
                <w:rFonts w:eastAsia="Times New Roman" w:cs="Arial"/>
                <w:color w:val="000000"/>
                <w:sz w:val="16"/>
                <w:szCs w:val="16"/>
              </w:rPr>
              <w:t>3GPPMEMBER</w:t>
            </w:r>
          </w:p>
        </w:tc>
      </w:tr>
      <w:tr w:rsidR="00061339" w14:paraId="5B648B6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A39F7"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E83E0" w14:textId="77777777" w:rsidR="00061339" w:rsidRDefault="00061339" w:rsidP="002275DB">
            <w:pPr>
              <w:rPr>
                <w:rFonts w:eastAsia="Times New Roman"/>
              </w:rPr>
            </w:pPr>
            <w:r>
              <w:rPr>
                <w:rFonts w:eastAsia="Times New Roman" w:cs="Arial"/>
                <w:color w:val="000000"/>
                <w:sz w:val="16"/>
                <w:szCs w:val="16"/>
              </w:rPr>
              <w:t>Lair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5FA0D" w14:textId="77777777" w:rsidR="00061339" w:rsidRDefault="00061339" w:rsidP="002275DB">
            <w:pPr>
              <w:rPr>
                <w:rFonts w:eastAsia="Times New Roman"/>
              </w:rPr>
            </w:pPr>
            <w:r>
              <w:rPr>
                <w:rFonts w:eastAsia="Times New Roman" w:cs="Arial"/>
                <w:color w:val="000000"/>
                <w:sz w:val="16"/>
                <w:szCs w:val="16"/>
              </w:rPr>
              <w:t>Yannick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677C1" w14:textId="77777777" w:rsidR="00061339" w:rsidRDefault="00061339" w:rsidP="002275DB">
            <w:pPr>
              <w:rPr>
                <w:rFonts w:eastAsia="Times New Roman"/>
              </w:rPr>
            </w:pPr>
            <w:r>
              <w:rPr>
                <w:rFonts w:eastAsia="Times New Roman"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CCEF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D1892" w14:textId="77777777" w:rsidR="00061339" w:rsidRDefault="00061339" w:rsidP="002275DB">
            <w:pPr>
              <w:rPr>
                <w:rFonts w:eastAsia="Times New Roman"/>
              </w:rPr>
            </w:pPr>
            <w:r>
              <w:rPr>
                <w:rFonts w:eastAsia="Times New Roman" w:cs="Arial"/>
                <w:color w:val="000000"/>
                <w:sz w:val="16"/>
                <w:szCs w:val="16"/>
              </w:rPr>
              <w:t>3GPPMEMBER</w:t>
            </w:r>
          </w:p>
        </w:tc>
      </w:tr>
      <w:tr w:rsidR="00061339" w14:paraId="29506B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3E945" w14:textId="77777777" w:rsidR="00061339" w:rsidRDefault="00061339" w:rsidP="002275DB">
            <w:pPr>
              <w:rPr>
                <w:rFonts w:eastAsia="Times New Roman"/>
              </w:rPr>
            </w:pPr>
            <w:r>
              <w:rPr>
                <w:rFonts w:eastAsia="Times New Roman"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8DE86" w14:textId="77777777" w:rsidR="00061339" w:rsidRDefault="00061339" w:rsidP="002275DB">
            <w:pPr>
              <w:rPr>
                <w:rFonts w:eastAsia="Times New Roman"/>
              </w:rPr>
            </w:pPr>
            <w:r>
              <w:rPr>
                <w:rFonts w:eastAsia="Times New Roman" w:cs="Arial"/>
                <w:color w:val="000000"/>
                <w:sz w:val="16"/>
                <w:szCs w:val="16"/>
              </w:rPr>
              <w:t>Lara Dominguez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8814" w14:textId="77777777" w:rsidR="00061339" w:rsidRDefault="00061339" w:rsidP="002275DB">
            <w:pPr>
              <w:rPr>
                <w:rFonts w:eastAsia="Times New Roman"/>
              </w:rPr>
            </w:pPr>
            <w:r>
              <w:rPr>
                <w:rFonts w:eastAsia="Times New Roman" w:cs="Arial"/>
                <w:color w:val="000000"/>
                <w:sz w:val="16"/>
                <w:szCs w:val="16"/>
              </w:rPr>
              <w:t>Juan Antonio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5976" w14:textId="77777777" w:rsidR="00061339" w:rsidRDefault="00061339" w:rsidP="002275DB">
            <w:pPr>
              <w:rPr>
                <w:rFonts w:eastAsia="Times New Roman"/>
              </w:rPr>
            </w:pPr>
            <w:r>
              <w:rPr>
                <w:rFonts w:eastAsia="Times New Roman" w:cs="Arial"/>
                <w:color w:val="000000"/>
                <w:sz w:val="16"/>
                <w:szCs w:val="16"/>
              </w:rPr>
              <w:t>Spirent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6B07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C0889" w14:textId="77777777" w:rsidR="00061339" w:rsidRDefault="00061339" w:rsidP="002275DB">
            <w:pPr>
              <w:rPr>
                <w:rFonts w:eastAsia="Times New Roman"/>
              </w:rPr>
            </w:pPr>
            <w:r>
              <w:rPr>
                <w:rFonts w:eastAsia="Times New Roman" w:cs="Arial"/>
                <w:color w:val="000000"/>
                <w:sz w:val="16"/>
                <w:szCs w:val="16"/>
              </w:rPr>
              <w:t>3GPPMEMBER</w:t>
            </w:r>
          </w:p>
        </w:tc>
      </w:tr>
      <w:tr w:rsidR="00061339" w14:paraId="280D093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C7D7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B33E" w14:textId="77777777" w:rsidR="00061339" w:rsidRDefault="00061339" w:rsidP="002275DB">
            <w:pPr>
              <w:rPr>
                <w:rFonts w:eastAsia="Times New Roman"/>
              </w:rPr>
            </w:pPr>
            <w:r>
              <w:rPr>
                <w:rFonts w:eastAsia="Times New Roman" w:cs="Arial"/>
                <w:color w:val="000000"/>
                <w:sz w:val="16"/>
                <w:szCs w:val="16"/>
              </w:rPr>
              <w:t>Larsson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75061" w14:textId="77777777" w:rsidR="00061339" w:rsidRDefault="00061339" w:rsidP="002275DB">
            <w:pPr>
              <w:rPr>
                <w:rFonts w:eastAsia="Times New Roman"/>
              </w:rPr>
            </w:pPr>
            <w:r>
              <w:rPr>
                <w:rFonts w:eastAsia="Times New Roman" w:cs="Arial"/>
                <w:color w:val="000000"/>
                <w:sz w:val="16"/>
                <w:szCs w:val="16"/>
              </w:rPr>
              <w:t>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360A5" w14:textId="77777777" w:rsidR="00061339" w:rsidRDefault="00061339" w:rsidP="002275DB">
            <w:pPr>
              <w:rPr>
                <w:rFonts w:eastAsia="Times New Roman"/>
              </w:rPr>
            </w:pPr>
            <w:r>
              <w:rPr>
                <w:rFonts w:eastAsia="Times New Roman"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F77C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1EA7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6E809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392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A4D6E" w14:textId="77777777" w:rsidR="00061339" w:rsidRDefault="00061339" w:rsidP="002275DB">
            <w:pPr>
              <w:rPr>
                <w:rFonts w:eastAsia="Times New Roman"/>
              </w:rPr>
            </w:pPr>
            <w:r>
              <w:rPr>
                <w:rFonts w:eastAsia="Times New Roman" w:cs="Arial"/>
                <w:color w:val="000000"/>
                <w:sz w:val="16"/>
                <w:szCs w:val="16"/>
              </w:rPr>
              <w:t>Lau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92F67" w14:textId="77777777" w:rsidR="00061339" w:rsidRDefault="00061339" w:rsidP="002275DB">
            <w:pPr>
              <w:rPr>
                <w:rFonts w:eastAsia="Times New Roman"/>
              </w:rPr>
            </w:pPr>
            <w:r>
              <w:rPr>
                <w:rFonts w:eastAsia="Times New Roman" w:cs="Arial"/>
                <w:color w:val="000000"/>
                <w:sz w:val="16"/>
                <w:szCs w:val="16"/>
              </w:rP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C7655" w14:textId="77777777" w:rsidR="00061339" w:rsidRDefault="00061339" w:rsidP="002275DB">
            <w:pPr>
              <w:rPr>
                <w:rFonts w:eastAsia="Times New Roman"/>
              </w:rPr>
            </w:pPr>
            <w:r>
              <w:rPr>
                <w:rFonts w:eastAsia="Times New Roman" w:cs="Arial"/>
                <w:color w:val="000000"/>
                <w:sz w:val="16"/>
                <w:szCs w:val="16"/>
              </w:rPr>
              <w:t>Kepler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474B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E8885" w14:textId="77777777" w:rsidR="00061339" w:rsidRDefault="00061339" w:rsidP="002275DB">
            <w:pPr>
              <w:rPr>
                <w:rFonts w:eastAsia="Times New Roman"/>
              </w:rPr>
            </w:pPr>
            <w:r>
              <w:rPr>
                <w:rFonts w:eastAsia="Times New Roman" w:cs="Arial"/>
                <w:color w:val="000000"/>
                <w:sz w:val="16"/>
                <w:szCs w:val="16"/>
              </w:rPr>
              <w:t>3GPPMEMBER</w:t>
            </w:r>
          </w:p>
        </w:tc>
      </w:tr>
      <w:tr w:rsidR="00061339" w14:paraId="260DBA1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B433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DA0EA" w14:textId="77777777" w:rsidR="00061339" w:rsidRDefault="00061339" w:rsidP="002275DB">
            <w:pPr>
              <w:rPr>
                <w:rFonts w:eastAsia="Times New Roman"/>
              </w:rPr>
            </w:pPr>
            <w:r>
              <w:rPr>
                <w:rFonts w:eastAsia="Times New Roman" w:cs="Arial"/>
                <w:color w:val="000000"/>
                <w:sz w:val="16"/>
                <w:szCs w:val="16"/>
              </w:rPr>
              <w:t>Lavasani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3236D" w14:textId="77777777" w:rsidR="00061339" w:rsidRDefault="00061339" w:rsidP="002275DB">
            <w:pPr>
              <w:rPr>
                <w:rFonts w:eastAsia="Times New Roman"/>
              </w:rPr>
            </w:pPr>
            <w:r>
              <w:rPr>
                <w:rFonts w:eastAsia="Times New Roman" w:cs="Arial"/>
                <w:color w:val="000000"/>
                <w:sz w:val="16"/>
                <w:szCs w:val="16"/>
              </w:rPr>
              <w:t>Shahab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2CE29" w14:textId="77777777" w:rsidR="00061339" w:rsidRDefault="00061339" w:rsidP="002275DB">
            <w:pPr>
              <w:rPr>
                <w:rFonts w:eastAsia="Times New Roman"/>
              </w:rPr>
            </w:pPr>
            <w:r>
              <w:rPr>
                <w:rFonts w:eastAsia="Times New Roman" w:cs="Arial"/>
                <w:color w:val="000000"/>
                <w:sz w:val="16"/>
                <w:szCs w:val="16"/>
              </w:rP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BD244"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E263C" w14:textId="77777777" w:rsidR="00061339" w:rsidRDefault="00061339" w:rsidP="002275DB">
            <w:pPr>
              <w:rPr>
                <w:rFonts w:eastAsia="Times New Roman"/>
              </w:rPr>
            </w:pPr>
            <w:r>
              <w:rPr>
                <w:rFonts w:eastAsia="Times New Roman" w:cs="Arial"/>
                <w:color w:val="000000"/>
                <w:sz w:val="16"/>
                <w:szCs w:val="16"/>
              </w:rPr>
              <w:t>3GPPMEMBER</w:t>
            </w:r>
          </w:p>
        </w:tc>
      </w:tr>
      <w:tr w:rsidR="00061339" w14:paraId="1131FB4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8EC9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DD02" w14:textId="77777777" w:rsidR="00061339" w:rsidRDefault="00061339" w:rsidP="002275DB">
            <w:pPr>
              <w:rPr>
                <w:rFonts w:eastAsia="Times New Roman"/>
              </w:rPr>
            </w:pPr>
            <w:r>
              <w:rPr>
                <w:rFonts w:eastAsia="Times New Roman" w:cs="Arial"/>
                <w:color w:val="000000"/>
                <w:sz w:val="16"/>
                <w:szCs w:val="16"/>
              </w:rPr>
              <w:t>Lazara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35749" w14:textId="77777777" w:rsidR="00061339" w:rsidRDefault="00061339" w:rsidP="002275DB">
            <w:pPr>
              <w:rPr>
                <w:rFonts w:eastAsia="Times New Roman"/>
              </w:rPr>
            </w:pPr>
            <w:r>
              <w:rPr>
                <w:rFonts w:eastAsia="Times New Roman" w:cs="Arial"/>
                <w:color w:val="000000"/>
                <w:sz w:val="16"/>
                <w:szCs w:val="16"/>
              </w:rPr>
              <w:t>Dominic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88941" w14:textId="77777777" w:rsidR="00061339" w:rsidRDefault="00061339" w:rsidP="002275DB">
            <w:pPr>
              <w:rPr>
                <w:rFonts w:eastAsia="Times New Roman"/>
              </w:rPr>
            </w:pPr>
            <w:r>
              <w:rPr>
                <w:rFonts w:eastAsia="Times New Roman" w:cs="Arial"/>
                <w:color w:val="000000"/>
                <w:sz w:val="16"/>
                <w:szCs w:val="16"/>
              </w:rPr>
              <w:t>Motorola Solutions Danmark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62E4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AEF7A" w14:textId="77777777" w:rsidR="00061339" w:rsidRDefault="00061339" w:rsidP="002275DB">
            <w:pPr>
              <w:rPr>
                <w:rFonts w:eastAsia="Times New Roman"/>
              </w:rPr>
            </w:pPr>
            <w:r>
              <w:rPr>
                <w:rFonts w:eastAsia="Times New Roman" w:cs="Arial"/>
                <w:color w:val="000000"/>
                <w:sz w:val="16"/>
                <w:szCs w:val="16"/>
              </w:rPr>
              <w:t>3GPPMEMBER</w:t>
            </w:r>
          </w:p>
        </w:tc>
      </w:tr>
      <w:tr w:rsidR="00061339" w14:paraId="5E3654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ACF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23A1A" w14:textId="77777777" w:rsidR="00061339" w:rsidRDefault="00061339" w:rsidP="002275DB">
            <w:pPr>
              <w:rPr>
                <w:rFonts w:eastAsia="Times New Roman"/>
              </w:rPr>
            </w:pPr>
            <w:r>
              <w:rPr>
                <w:rFonts w:eastAsia="Times New Roman" w:cs="Arial"/>
                <w:color w:val="000000"/>
                <w:sz w:val="16"/>
                <w:szCs w:val="16"/>
              </w:rPr>
              <w:t>Leadbeater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BBE07" w14:textId="77777777" w:rsidR="00061339" w:rsidRDefault="00061339" w:rsidP="002275DB">
            <w:pPr>
              <w:rPr>
                <w:rFonts w:eastAsia="Times New Roman"/>
              </w:rPr>
            </w:pPr>
            <w:r>
              <w:rPr>
                <w:rFonts w:eastAsia="Times New Roman"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5F06D" w14:textId="77777777" w:rsidR="00061339" w:rsidRDefault="00061339" w:rsidP="002275DB">
            <w:pPr>
              <w:rPr>
                <w:rFonts w:eastAsia="Times New Roman"/>
              </w:rPr>
            </w:pPr>
            <w:r>
              <w:rPr>
                <w:rFonts w:eastAsia="Times New Roman"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5764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7D5EA" w14:textId="77777777" w:rsidR="00061339" w:rsidRDefault="00061339" w:rsidP="002275DB">
            <w:pPr>
              <w:rPr>
                <w:rFonts w:eastAsia="Times New Roman"/>
              </w:rPr>
            </w:pPr>
            <w:r>
              <w:rPr>
                <w:rFonts w:eastAsia="Times New Roman" w:cs="Arial"/>
                <w:color w:val="000000"/>
                <w:sz w:val="16"/>
                <w:szCs w:val="16"/>
              </w:rPr>
              <w:t>3GPPMEMBER</w:t>
            </w:r>
          </w:p>
        </w:tc>
      </w:tr>
      <w:tr w:rsidR="00061339" w14:paraId="3B570B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326A1"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DE0AE" w14:textId="77777777" w:rsidR="00061339" w:rsidRDefault="00061339" w:rsidP="002275D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14628" w14:textId="77777777" w:rsidR="00061339" w:rsidRDefault="00061339" w:rsidP="002275DB">
            <w:pPr>
              <w:rPr>
                <w:rFonts w:eastAsia="Times New Roman"/>
              </w:rPr>
            </w:pPr>
            <w:r>
              <w:rPr>
                <w:rFonts w:eastAsia="Times New Roman" w:cs="Arial"/>
                <w:color w:val="000000"/>
                <w:sz w:val="16"/>
                <w:szCs w:val="16"/>
              </w:rPr>
              <w:t>Brian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D494C" w14:textId="77777777" w:rsidR="00061339" w:rsidRDefault="00061339" w:rsidP="002275DB">
            <w:pPr>
              <w:rPr>
                <w:rFonts w:eastAsia="Times New Roman"/>
              </w:rPr>
            </w:pPr>
            <w:r>
              <w:rPr>
                <w:rFonts w:eastAsia="Times New Roman"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19724"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01234" w14:textId="77777777" w:rsidR="00061339" w:rsidRDefault="00061339" w:rsidP="002275DB">
            <w:pPr>
              <w:rPr>
                <w:rFonts w:eastAsia="Times New Roman"/>
              </w:rPr>
            </w:pPr>
            <w:r>
              <w:rPr>
                <w:rFonts w:eastAsia="Times New Roman" w:cs="Arial"/>
                <w:color w:val="000000"/>
                <w:sz w:val="16"/>
                <w:szCs w:val="16"/>
              </w:rPr>
              <w:t>3GPPMEMBER</w:t>
            </w:r>
          </w:p>
        </w:tc>
      </w:tr>
      <w:tr w:rsidR="00061339" w14:paraId="0B1BE4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BCAA6"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A104D" w14:textId="77777777" w:rsidR="00061339" w:rsidRDefault="00061339" w:rsidP="002275D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05D8C" w14:textId="77777777" w:rsidR="00061339" w:rsidRDefault="00061339" w:rsidP="002275DB">
            <w:pPr>
              <w:rPr>
                <w:rFonts w:eastAsia="Times New Roman"/>
              </w:rPr>
            </w:pPr>
            <w:r>
              <w:rPr>
                <w:rFonts w:eastAsia="Times New Roman" w:cs="Arial"/>
                <w:color w:val="000000"/>
                <w:sz w:val="16"/>
                <w:szCs w:val="16"/>
              </w:rPr>
              <w:t>DongJin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19C34" w14:textId="77777777" w:rsidR="00061339" w:rsidRDefault="00061339" w:rsidP="002275DB">
            <w:pPr>
              <w:rPr>
                <w:rFonts w:eastAsia="Times New Roman"/>
              </w:rPr>
            </w:pPr>
            <w:r>
              <w:rPr>
                <w:rFonts w:eastAsia="Times New Roman"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2304A"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33F9B" w14:textId="77777777" w:rsidR="00061339" w:rsidRDefault="00061339" w:rsidP="002275DB">
            <w:pPr>
              <w:rPr>
                <w:rFonts w:eastAsia="Times New Roman"/>
              </w:rPr>
            </w:pPr>
            <w:r>
              <w:rPr>
                <w:rFonts w:eastAsia="Times New Roman" w:cs="Arial"/>
                <w:color w:val="000000"/>
                <w:sz w:val="16"/>
                <w:szCs w:val="16"/>
              </w:rPr>
              <w:t>3GPPMEMBER</w:t>
            </w:r>
          </w:p>
        </w:tc>
      </w:tr>
      <w:tr w:rsidR="00061339" w14:paraId="4C2F3E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83F74"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72D96" w14:textId="77777777" w:rsidR="00061339" w:rsidRDefault="00061339" w:rsidP="002275D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CDBA4" w14:textId="77777777" w:rsidR="00061339" w:rsidRDefault="00061339" w:rsidP="002275DB">
            <w:pPr>
              <w:rPr>
                <w:rFonts w:eastAsia="Times New Roman"/>
              </w:rPr>
            </w:pPr>
            <w:r>
              <w:rPr>
                <w:rFonts w:eastAsia="Times New Roman" w:cs="Arial"/>
                <w:color w:val="000000"/>
                <w:sz w:val="16"/>
                <w:szCs w:val="16"/>
              </w:rPr>
              <w:t>Juho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2D7B3" w14:textId="77777777" w:rsidR="00061339" w:rsidRDefault="00061339" w:rsidP="002275DB">
            <w:pPr>
              <w:rPr>
                <w:rFonts w:eastAsia="Times New Roman"/>
              </w:rPr>
            </w:pPr>
            <w:r>
              <w:rPr>
                <w:rFonts w:eastAsia="Times New Roman" w:cs="Arial"/>
                <w:color w:val="000000"/>
                <w:sz w:val="16"/>
                <w:szCs w:val="16"/>
              </w:rPr>
              <w:t>Samsung Electronics Iberia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9E5E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60D75" w14:textId="77777777" w:rsidR="00061339" w:rsidRDefault="00061339" w:rsidP="002275DB">
            <w:pPr>
              <w:rPr>
                <w:rFonts w:eastAsia="Times New Roman"/>
              </w:rPr>
            </w:pPr>
            <w:r>
              <w:rPr>
                <w:rFonts w:eastAsia="Times New Roman" w:cs="Arial"/>
                <w:color w:val="000000"/>
                <w:sz w:val="16"/>
                <w:szCs w:val="16"/>
              </w:rPr>
              <w:t>3GPPMEMBER</w:t>
            </w:r>
          </w:p>
        </w:tc>
      </w:tr>
      <w:tr w:rsidR="00061339" w14:paraId="4AFF870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7346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1E7A6" w14:textId="77777777" w:rsidR="00061339" w:rsidRDefault="00061339" w:rsidP="002275D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0A6CB" w14:textId="77777777" w:rsidR="00061339" w:rsidRDefault="00061339" w:rsidP="002275DB">
            <w:pPr>
              <w:rPr>
                <w:rFonts w:eastAsia="Times New Roman"/>
              </w:rPr>
            </w:pPr>
            <w:r>
              <w:rPr>
                <w:rFonts w:eastAsia="Times New Roman" w:cs="Arial"/>
                <w:color w:val="000000"/>
                <w:sz w:val="16"/>
                <w:szCs w:val="16"/>
              </w:rPr>
              <w:t>Seung-Ik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B8B45" w14:textId="77777777" w:rsidR="00061339" w:rsidRDefault="00061339" w:rsidP="002275DB">
            <w:pPr>
              <w:rPr>
                <w:rFonts w:eastAsia="Times New Roman"/>
              </w:rPr>
            </w:pPr>
            <w:r>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AA186"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341C8" w14:textId="77777777" w:rsidR="00061339" w:rsidRDefault="00061339" w:rsidP="002275DB">
            <w:pPr>
              <w:rPr>
                <w:rFonts w:eastAsia="Times New Roman"/>
              </w:rPr>
            </w:pPr>
            <w:r>
              <w:rPr>
                <w:rFonts w:eastAsia="Times New Roman" w:cs="Arial"/>
                <w:color w:val="000000"/>
                <w:sz w:val="16"/>
                <w:szCs w:val="16"/>
              </w:rPr>
              <w:t>3GPPMEMBER</w:t>
            </w:r>
          </w:p>
        </w:tc>
      </w:tr>
      <w:tr w:rsidR="00061339" w14:paraId="7C069DA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BC433"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2BC42" w14:textId="77777777" w:rsidR="00061339" w:rsidRDefault="00061339" w:rsidP="002275D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D00C0" w14:textId="77777777" w:rsidR="00061339" w:rsidRDefault="00061339" w:rsidP="002275DB">
            <w:pPr>
              <w:rPr>
                <w:rFonts w:eastAsia="Times New Roman"/>
              </w:rPr>
            </w:pPr>
            <w:r>
              <w:rPr>
                <w:rFonts w:eastAsia="Times New Roman" w:cs="Arial"/>
                <w:color w:val="000000"/>
                <w:sz w:val="16"/>
                <w:szCs w:val="16"/>
              </w:rPr>
              <w:t>Soohwan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2983F" w14:textId="77777777" w:rsidR="00061339" w:rsidRDefault="00061339" w:rsidP="002275DB">
            <w:pPr>
              <w:rPr>
                <w:rFonts w:eastAsia="Times New Roman"/>
              </w:rPr>
            </w:pPr>
            <w:r>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78234"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ACC26" w14:textId="77777777" w:rsidR="00061339" w:rsidRDefault="00061339" w:rsidP="002275DB">
            <w:pPr>
              <w:rPr>
                <w:rFonts w:eastAsia="Times New Roman"/>
              </w:rPr>
            </w:pPr>
            <w:r>
              <w:rPr>
                <w:rFonts w:eastAsia="Times New Roman" w:cs="Arial"/>
                <w:color w:val="000000"/>
                <w:sz w:val="16"/>
                <w:szCs w:val="16"/>
              </w:rPr>
              <w:t>3GPPMEMBER</w:t>
            </w:r>
          </w:p>
        </w:tc>
      </w:tr>
      <w:tr w:rsidR="00061339" w14:paraId="1CF945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BE7D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8FB0B" w14:textId="77777777" w:rsidR="00061339" w:rsidRDefault="00061339" w:rsidP="002275D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39EBA" w14:textId="77777777" w:rsidR="00061339" w:rsidRDefault="00061339" w:rsidP="002275DB">
            <w:pPr>
              <w:rPr>
                <w:rFonts w:eastAsia="Times New Roman"/>
              </w:rPr>
            </w:pPr>
            <w:r>
              <w:rPr>
                <w:rFonts w:eastAsia="Times New Roman" w:cs="Arial"/>
                <w:color w:val="000000"/>
                <w:sz w:val="16"/>
                <w:szCs w:val="16"/>
              </w:rPr>
              <w:t>Youn-Tai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D1538" w14:textId="77777777" w:rsidR="00061339" w:rsidRDefault="00061339" w:rsidP="002275DB">
            <w:pPr>
              <w:rPr>
                <w:rFonts w:eastAsia="Times New Roman"/>
              </w:rPr>
            </w:pPr>
            <w:r>
              <w:rPr>
                <w:rFonts w:eastAsia="Times New Roman" w:cs="Arial"/>
                <w:color w:val="000000"/>
                <w:sz w:val="16"/>
                <w:szCs w:val="16"/>
              </w:rPr>
              <w:t>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3E26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17A2F" w14:textId="77777777" w:rsidR="00061339" w:rsidRDefault="00061339" w:rsidP="002275DB">
            <w:pPr>
              <w:rPr>
                <w:rFonts w:eastAsia="Times New Roman"/>
              </w:rPr>
            </w:pPr>
            <w:r>
              <w:rPr>
                <w:rFonts w:eastAsia="Times New Roman" w:cs="Arial"/>
                <w:color w:val="000000"/>
                <w:sz w:val="16"/>
                <w:szCs w:val="16"/>
              </w:rPr>
              <w:t>3GPPMEMBER</w:t>
            </w:r>
          </w:p>
        </w:tc>
      </w:tr>
      <w:tr w:rsidR="00061339" w14:paraId="7BE68F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BC83D" w14:textId="77777777" w:rsidR="00061339" w:rsidRDefault="00061339" w:rsidP="002275D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99F1" w14:textId="77777777" w:rsidR="00061339" w:rsidRDefault="00061339" w:rsidP="002275DB">
            <w:pPr>
              <w:rPr>
                <w:rFonts w:eastAsia="Times New Roman"/>
              </w:rPr>
            </w:pPr>
            <w:r>
              <w:rPr>
                <w:rFonts w:eastAsia="Times New Roman" w:cs="Arial"/>
                <w:color w:val="000000"/>
                <w:sz w:val="16"/>
                <w:szCs w:val="16"/>
              </w:rPr>
              <w:t>Leisse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7547E" w14:textId="77777777" w:rsidR="00061339" w:rsidRDefault="00061339" w:rsidP="002275DB">
            <w:pPr>
              <w:rPr>
                <w:rFonts w:eastAsia="Times New Roman"/>
              </w:rPr>
            </w:pPr>
            <w:r>
              <w:rPr>
                <w:rFonts w:eastAsia="Times New Roman" w:cs="Arial"/>
                <w:color w:val="000000"/>
                <w:sz w:val="16"/>
                <w:szCs w:val="16"/>
              </w:rPr>
              <w:t>Volker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14A7A" w14:textId="77777777" w:rsidR="00061339" w:rsidRDefault="00061339" w:rsidP="002275DB">
            <w:pPr>
              <w:rPr>
                <w:rFonts w:eastAsia="Times New Roman"/>
              </w:rPr>
            </w:pPr>
            <w:r>
              <w:rPr>
                <w:rFonts w:eastAsia="Times New Roman"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308F4"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B624A" w14:textId="77777777" w:rsidR="00061339" w:rsidRDefault="00061339" w:rsidP="002275DB">
            <w:pPr>
              <w:rPr>
                <w:rFonts w:eastAsia="Times New Roman"/>
              </w:rPr>
            </w:pPr>
            <w:r>
              <w:rPr>
                <w:rFonts w:eastAsia="Times New Roman" w:cs="Arial"/>
                <w:color w:val="000000"/>
                <w:sz w:val="16"/>
                <w:szCs w:val="16"/>
              </w:rPr>
              <w:t>3GPPMEMBER</w:t>
            </w:r>
          </w:p>
        </w:tc>
      </w:tr>
      <w:tr w:rsidR="00061339" w14:paraId="2E4E73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B656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D0AC9" w14:textId="77777777" w:rsidR="00061339" w:rsidRDefault="00061339" w:rsidP="002275DB">
            <w:pPr>
              <w:rPr>
                <w:rFonts w:eastAsia="Times New Roman"/>
              </w:rPr>
            </w:pPr>
            <w:r>
              <w:rPr>
                <w:rFonts w:eastAsia="Times New Roman" w:cs="Arial"/>
                <w:color w:val="000000"/>
                <w:sz w:val="16"/>
                <w:szCs w:val="16"/>
              </w:rPr>
              <w:t>Leung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3A4FA" w14:textId="77777777" w:rsidR="00061339" w:rsidRDefault="00061339" w:rsidP="002275DB">
            <w:pPr>
              <w:rPr>
                <w:rFonts w:eastAsia="Times New Roman"/>
              </w:rPr>
            </w:pPr>
            <w:r>
              <w:rPr>
                <w:rFonts w:eastAsia="Times New Roman" w:cs="Arial"/>
                <w:color w:val="000000"/>
                <w:sz w:val="16"/>
                <w:szCs w:val="16"/>
              </w:rPr>
              <w:t>Nikolai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CCA4A" w14:textId="77777777" w:rsidR="00061339" w:rsidRDefault="00061339" w:rsidP="002275DB">
            <w:pPr>
              <w:rPr>
                <w:rFonts w:eastAsia="Times New Roman"/>
              </w:rPr>
            </w:pPr>
            <w:r>
              <w:rPr>
                <w:rFonts w:eastAsia="Times New Roman" w:cs="Arial"/>
                <w:color w:val="000000"/>
                <w:sz w:val="16"/>
                <w:szCs w:val="16"/>
              </w:rPr>
              <w:t>Qualcomm communications-France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9269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A410D" w14:textId="77777777" w:rsidR="00061339" w:rsidRDefault="00061339" w:rsidP="002275DB">
            <w:pPr>
              <w:rPr>
                <w:rFonts w:eastAsia="Times New Roman"/>
              </w:rPr>
            </w:pPr>
            <w:r>
              <w:rPr>
                <w:rFonts w:eastAsia="Times New Roman" w:cs="Arial"/>
                <w:color w:val="000000"/>
                <w:sz w:val="16"/>
                <w:szCs w:val="16"/>
              </w:rPr>
              <w:t>3GPPMEMBER</w:t>
            </w:r>
          </w:p>
        </w:tc>
      </w:tr>
      <w:tr w:rsidR="00061339" w14:paraId="21A9D7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2D9C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9C264"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37661" w14:textId="77777777" w:rsidR="00061339" w:rsidRDefault="00061339" w:rsidP="002275DB">
            <w:pPr>
              <w:rPr>
                <w:rFonts w:eastAsia="Times New Roman"/>
              </w:rPr>
            </w:pPr>
            <w:r>
              <w:rPr>
                <w:rFonts w:eastAsia="Times New Roman" w:cs="Arial"/>
                <w:color w:val="000000"/>
                <w:sz w:val="16"/>
                <w:szCs w:val="16"/>
              </w:rPr>
              <w:t>Dapeng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15169" w14:textId="77777777" w:rsidR="00061339" w:rsidRDefault="00061339" w:rsidP="002275DB">
            <w:pPr>
              <w:rPr>
                <w:rFonts w:eastAsia="Times New Roman"/>
              </w:rPr>
            </w:pPr>
            <w:r>
              <w:rPr>
                <w:rFonts w:eastAsia="Times New Roman" w:cs="Arial"/>
                <w:color w:val="000000"/>
                <w:sz w:val="16"/>
                <w:szCs w:val="16"/>
              </w:rPr>
              <w:t>ZONSON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D11D2"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1759C" w14:textId="77777777" w:rsidR="00061339" w:rsidRDefault="00061339" w:rsidP="002275DB">
            <w:pPr>
              <w:rPr>
                <w:rFonts w:eastAsia="Times New Roman"/>
              </w:rPr>
            </w:pPr>
            <w:r>
              <w:rPr>
                <w:rFonts w:eastAsia="Times New Roman" w:cs="Arial"/>
                <w:color w:val="000000"/>
                <w:sz w:val="16"/>
                <w:szCs w:val="16"/>
              </w:rPr>
              <w:t>3GPPMEMBER</w:t>
            </w:r>
          </w:p>
        </w:tc>
      </w:tr>
      <w:tr w:rsidR="00061339" w14:paraId="20C28F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D32AC"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DB57F"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887C8" w14:textId="77777777" w:rsidR="00061339" w:rsidRDefault="00061339" w:rsidP="002275DB">
            <w:pPr>
              <w:rPr>
                <w:rFonts w:eastAsia="Times New Roman"/>
              </w:rPr>
            </w:pPr>
            <w:r>
              <w:rPr>
                <w:rFonts w:eastAsia="Times New Roman" w:cs="Arial"/>
                <w:color w:val="000000"/>
                <w:sz w:val="16"/>
                <w:szCs w:val="16"/>
              </w:rPr>
              <w:t>jinyan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DB16F" w14:textId="77777777" w:rsidR="00061339" w:rsidRDefault="00061339" w:rsidP="002275DB">
            <w:pPr>
              <w:rPr>
                <w:rFonts w:eastAsia="Times New Roman"/>
              </w:rPr>
            </w:pPr>
            <w:r>
              <w:rPr>
                <w:rFonts w:eastAsia="Times New Roman"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CEED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400E2" w14:textId="77777777" w:rsidR="00061339" w:rsidRDefault="00061339" w:rsidP="002275DB">
            <w:pPr>
              <w:rPr>
                <w:rFonts w:eastAsia="Times New Roman"/>
              </w:rPr>
            </w:pPr>
            <w:r>
              <w:rPr>
                <w:rFonts w:eastAsia="Times New Roman" w:cs="Arial"/>
                <w:color w:val="000000"/>
                <w:sz w:val="16"/>
                <w:szCs w:val="16"/>
              </w:rPr>
              <w:t>3GPPMEMBER</w:t>
            </w:r>
          </w:p>
        </w:tc>
      </w:tr>
      <w:tr w:rsidR="00061339" w14:paraId="1F79EE3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86F4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2047C"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2CF08" w14:textId="77777777" w:rsidR="00061339" w:rsidRDefault="00061339" w:rsidP="002275DB">
            <w:pPr>
              <w:rPr>
                <w:rFonts w:eastAsia="Times New Roman"/>
              </w:rPr>
            </w:pPr>
            <w:r>
              <w:rPr>
                <w:rFonts w:eastAsia="Times New Roman" w:cs="Arial"/>
                <w:color w:val="000000"/>
                <w:sz w:val="16"/>
                <w:szCs w:val="16"/>
              </w:rPr>
              <w:t>leimin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D3268" w14:textId="77777777" w:rsidR="00061339" w:rsidRDefault="00061339" w:rsidP="002275DB">
            <w:pPr>
              <w:rPr>
                <w:rFonts w:eastAsia="Times New Roman"/>
              </w:rPr>
            </w:pPr>
            <w:r>
              <w:rPr>
                <w:rFonts w:eastAsia="Times New Roman" w:cs="Arial"/>
                <w:color w:val="000000"/>
                <w:sz w:val="16"/>
                <w:szCs w:val="16"/>
              </w:rPr>
              <w:t>Commsat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AB14"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6FC4C" w14:textId="77777777" w:rsidR="00061339" w:rsidRDefault="00061339" w:rsidP="002275DB">
            <w:pPr>
              <w:rPr>
                <w:rFonts w:eastAsia="Times New Roman"/>
              </w:rPr>
            </w:pPr>
            <w:r>
              <w:rPr>
                <w:rFonts w:eastAsia="Times New Roman" w:cs="Arial"/>
                <w:color w:val="000000"/>
                <w:sz w:val="16"/>
                <w:szCs w:val="16"/>
              </w:rPr>
              <w:t>3GPPMEMBER</w:t>
            </w:r>
          </w:p>
        </w:tc>
      </w:tr>
      <w:tr w:rsidR="00061339" w14:paraId="544356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5731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D773A"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3AA30" w14:textId="77777777" w:rsidR="00061339" w:rsidRDefault="00061339" w:rsidP="002275DB">
            <w:pPr>
              <w:rPr>
                <w:rFonts w:eastAsia="Times New Roman"/>
              </w:rPr>
            </w:pPr>
            <w:r>
              <w:rPr>
                <w:rFonts w:eastAsia="Times New Roman" w:cs="Arial"/>
                <w:color w:val="000000"/>
                <w:sz w:val="16"/>
                <w:szCs w:val="16"/>
              </w:rPr>
              <w:t>Mu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4BD2B"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A014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FAE6D" w14:textId="77777777" w:rsidR="00061339" w:rsidRDefault="00061339" w:rsidP="002275DB">
            <w:pPr>
              <w:rPr>
                <w:rFonts w:eastAsia="Times New Roman"/>
              </w:rPr>
            </w:pPr>
            <w:r>
              <w:rPr>
                <w:rFonts w:eastAsia="Times New Roman" w:cs="Arial"/>
                <w:color w:val="000000"/>
                <w:sz w:val="16"/>
                <w:szCs w:val="16"/>
              </w:rPr>
              <w:t>3GPPMEMBER</w:t>
            </w:r>
          </w:p>
        </w:tc>
      </w:tr>
      <w:tr w:rsidR="00061339" w14:paraId="442A6E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9A473"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6A307"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8EF73" w14:textId="77777777" w:rsidR="00061339" w:rsidRDefault="00061339" w:rsidP="002275DB">
            <w:pPr>
              <w:rPr>
                <w:rFonts w:eastAsia="Times New Roman"/>
              </w:rPr>
            </w:pPr>
            <w:r>
              <w:rPr>
                <w:rFonts w:eastAsia="Times New Roman" w:cs="Arial"/>
                <w:color w:val="000000"/>
                <w:sz w:val="16"/>
                <w:szCs w:val="16"/>
              </w:rPr>
              <w:t>Pengyu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6F98C"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069E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C3217" w14:textId="77777777" w:rsidR="00061339" w:rsidRDefault="00061339" w:rsidP="002275DB">
            <w:pPr>
              <w:rPr>
                <w:rFonts w:eastAsia="Times New Roman"/>
              </w:rPr>
            </w:pPr>
            <w:r>
              <w:rPr>
                <w:rFonts w:eastAsia="Times New Roman" w:cs="Arial"/>
                <w:color w:val="000000"/>
                <w:sz w:val="16"/>
                <w:szCs w:val="16"/>
              </w:rPr>
              <w:t>3GPPMEMBER</w:t>
            </w:r>
          </w:p>
        </w:tc>
      </w:tr>
      <w:tr w:rsidR="00061339" w14:paraId="28870D8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A3B4A"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13F81"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E057D" w14:textId="77777777" w:rsidR="00061339" w:rsidRDefault="00061339" w:rsidP="002275DB">
            <w:pPr>
              <w:rPr>
                <w:rFonts w:eastAsia="Times New Roman"/>
              </w:rPr>
            </w:pPr>
            <w:r>
              <w:rPr>
                <w:rFonts w:eastAsia="Times New Roman" w:cs="Arial"/>
                <w:color w:val="000000"/>
                <w:sz w:val="16"/>
                <w:szCs w:val="16"/>
              </w:rPr>
              <w:t>Ruyue Yu-Ngok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56D25" w14:textId="77777777" w:rsidR="00061339" w:rsidRDefault="00061339" w:rsidP="002275DB">
            <w:pPr>
              <w:rPr>
                <w:rFonts w:eastAsia="Times New Roman"/>
              </w:rPr>
            </w:pPr>
            <w:r>
              <w:rPr>
                <w:rFonts w:eastAsia="Times New Roman" w:cs="Arial"/>
                <w:color w:val="000000"/>
                <w:sz w:val="16"/>
                <w:szCs w:val="16"/>
              </w:rPr>
              <w:t>ShenZhen Zhongxing Shitong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8EB06"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D2311" w14:textId="77777777" w:rsidR="00061339" w:rsidRDefault="00061339" w:rsidP="002275DB">
            <w:pPr>
              <w:rPr>
                <w:rFonts w:eastAsia="Times New Roman"/>
              </w:rPr>
            </w:pPr>
            <w:r>
              <w:rPr>
                <w:rFonts w:eastAsia="Times New Roman" w:cs="Arial"/>
                <w:color w:val="000000"/>
                <w:sz w:val="16"/>
                <w:szCs w:val="16"/>
              </w:rPr>
              <w:t>3GPPMEMBER</w:t>
            </w:r>
          </w:p>
        </w:tc>
      </w:tr>
      <w:tr w:rsidR="00061339" w14:paraId="569947D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DEEE5"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2A9A5"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312B5" w14:textId="77777777" w:rsidR="00061339" w:rsidRDefault="00061339" w:rsidP="002275DB">
            <w:pPr>
              <w:rPr>
                <w:rFonts w:eastAsia="Times New Roman"/>
              </w:rPr>
            </w:pPr>
            <w:r>
              <w:rPr>
                <w:rFonts w:eastAsia="Times New Roman" w:cs="Arial"/>
                <w:color w:val="000000"/>
                <w:sz w:val="16"/>
                <w:szCs w:val="16"/>
              </w:rPr>
              <w:t>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175A8" w14:textId="77777777" w:rsidR="00061339" w:rsidRDefault="00061339" w:rsidP="002275DB">
            <w:pPr>
              <w:rPr>
                <w:rFonts w:eastAsia="Times New Roman"/>
              </w:rPr>
            </w:pPr>
            <w:r>
              <w:rPr>
                <w:rFonts w:eastAsia="Times New Roman"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B87F2"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B278F" w14:textId="77777777" w:rsidR="00061339" w:rsidRDefault="00061339" w:rsidP="002275DB">
            <w:pPr>
              <w:rPr>
                <w:rFonts w:eastAsia="Times New Roman"/>
              </w:rPr>
            </w:pPr>
            <w:r>
              <w:rPr>
                <w:rFonts w:eastAsia="Times New Roman" w:cs="Arial"/>
                <w:color w:val="000000"/>
                <w:sz w:val="16"/>
                <w:szCs w:val="16"/>
              </w:rPr>
              <w:t>3GPPMEMBER</w:t>
            </w:r>
          </w:p>
        </w:tc>
      </w:tr>
      <w:tr w:rsidR="00061339" w14:paraId="0BDCE1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6B28"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9CC20"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8C55D" w14:textId="77777777" w:rsidR="00061339" w:rsidRDefault="00061339" w:rsidP="002275DB">
            <w:pPr>
              <w:rPr>
                <w:rFonts w:eastAsia="Times New Roman"/>
              </w:rPr>
            </w:pPr>
            <w:r>
              <w:rPr>
                <w:rFonts w:eastAsia="Times New Roman" w:cs="Arial"/>
                <w:color w:val="000000"/>
                <w:sz w:val="16"/>
                <w:szCs w:val="16"/>
              </w:rP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83D2D" w14:textId="77777777" w:rsidR="00061339" w:rsidRDefault="00061339" w:rsidP="002275D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D09E"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34577" w14:textId="77777777" w:rsidR="00061339" w:rsidRDefault="00061339" w:rsidP="002275DB">
            <w:pPr>
              <w:rPr>
                <w:rFonts w:eastAsia="Times New Roman"/>
              </w:rPr>
            </w:pPr>
            <w:r>
              <w:rPr>
                <w:rFonts w:eastAsia="Times New Roman" w:cs="Arial"/>
                <w:color w:val="000000"/>
                <w:sz w:val="16"/>
                <w:szCs w:val="16"/>
              </w:rPr>
              <w:t>3GPPMEMBER</w:t>
            </w:r>
          </w:p>
        </w:tc>
      </w:tr>
      <w:tr w:rsidR="00061339" w14:paraId="5B57733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20B6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B84C5"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14F0F" w14:textId="77777777" w:rsidR="00061339" w:rsidRDefault="00061339" w:rsidP="002275DB">
            <w:pPr>
              <w:rPr>
                <w:rFonts w:eastAsia="Times New Roman"/>
              </w:rPr>
            </w:pPr>
            <w:r>
              <w:rPr>
                <w:rFonts w:eastAsia="Times New Roman" w:cs="Arial"/>
                <w:color w:val="000000"/>
                <w:sz w:val="16"/>
                <w:szCs w:val="16"/>
              </w:rPr>
              <w:t>Zhendong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2D5F4" w14:textId="77777777" w:rsidR="00061339" w:rsidRDefault="00061339" w:rsidP="002275D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6D3E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AF0DF" w14:textId="77777777" w:rsidR="00061339" w:rsidRDefault="00061339" w:rsidP="002275DB">
            <w:pPr>
              <w:rPr>
                <w:rFonts w:eastAsia="Times New Roman"/>
              </w:rPr>
            </w:pPr>
            <w:r>
              <w:rPr>
                <w:rFonts w:eastAsia="Times New Roman" w:cs="Arial"/>
                <w:color w:val="000000"/>
                <w:sz w:val="16"/>
                <w:szCs w:val="16"/>
              </w:rPr>
              <w:t>3GPPMEMBER</w:t>
            </w:r>
          </w:p>
        </w:tc>
      </w:tr>
      <w:tr w:rsidR="00061339" w14:paraId="38D32C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B63B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D2472" w14:textId="77777777" w:rsidR="00061339" w:rsidRDefault="00061339" w:rsidP="002275D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BEF66" w14:textId="77777777" w:rsidR="00061339" w:rsidRDefault="00061339" w:rsidP="002275DB">
            <w:pPr>
              <w:rPr>
                <w:rFonts w:eastAsia="Times New Roman"/>
              </w:rPr>
            </w:pPr>
            <w:r>
              <w:rPr>
                <w:rFonts w:eastAsia="Times New Roman" w:cs="Arial"/>
                <w:color w:val="000000"/>
                <w:sz w:val="16"/>
                <w:szCs w:val="16"/>
              </w:rPr>
              <w:t>Zhijun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BE88E" w14:textId="77777777" w:rsidR="00061339" w:rsidRDefault="00061339" w:rsidP="002275D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57AE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80E22" w14:textId="77777777" w:rsidR="00061339" w:rsidRDefault="00061339" w:rsidP="002275DB">
            <w:pPr>
              <w:rPr>
                <w:rFonts w:eastAsia="Times New Roman"/>
              </w:rPr>
            </w:pPr>
            <w:r>
              <w:rPr>
                <w:rFonts w:eastAsia="Times New Roman" w:cs="Arial"/>
                <w:color w:val="000000"/>
                <w:sz w:val="16"/>
                <w:szCs w:val="16"/>
              </w:rPr>
              <w:t>3GPPMEMBER</w:t>
            </w:r>
          </w:p>
        </w:tc>
      </w:tr>
      <w:tr w:rsidR="00061339" w14:paraId="018121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1722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40067" w14:textId="77777777" w:rsidR="00061339" w:rsidRDefault="00061339" w:rsidP="002275DB">
            <w:pPr>
              <w:rPr>
                <w:rFonts w:eastAsia="Times New Roman"/>
              </w:rPr>
            </w:pPr>
            <w:r>
              <w:rPr>
                <w:rFonts w:eastAsia="Times New Roman" w:cs="Arial"/>
                <w:color w:val="000000"/>
                <w:sz w:val="16"/>
                <w:szCs w:val="16"/>
              </w:rPr>
              <w:t>Libunao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53E6" w14:textId="77777777" w:rsidR="00061339" w:rsidRDefault="00061339" w:rsidP="002275DB">
            <w:pPr>
              <w:rPr>
                <w:rFonts w:eastAsia="Times New Roman"/>
              </w:rPr>
            </w:pPr>
            <w:r>
              <w:rPr>
                <w:rFonts w:eastAsia="Times New Roman" w:cs="Arial"/>
                <w:color w:val="000000"/>
                <w:sz w:val="16"/>
                <w:szCs w:val="16"/>
              </w:rPr>
              <w:t>Gerardo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F6848" w14:textId="77777777" w:rsidR="00061339" w:rsidRDefault="00061339" w:rsidP="002275DB">
            <w:pPr>
              <w:rPr>
                <w:rFonts w:eastAsia="Times New Roman"/>
              </w:rPr>
            </w:pPr>
            <w:r>
              <w:rPr>
                <w:rFonts w:eastAsia="Times New Roman" w:cs="Arial"/>
                <w:color w:val="000000"/>
                <w:sz w:val="16"/>
                <w:szCs w:val="16"/>
              </w:rPr>
              <w:t>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0882B"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4B6AF" w14:textId="77777777" w:rsidR="00061339" w:rsidRDefault="00061339" w:rsidP="002275DB">
            <w:pPr>
              <w:rPr>
                <w:rFonts w:eastAsia="Times New Roman"/>
              </w:rPr>
            </w:pPr>
            <w:r>
              <w:rPr>
                <w:rFonts w:eastAsia="Times New Roman" w:cs="Arial"/>
                <w:color w:val="000000"/>
                <w:sz w:val="16"/>
                <w:szCs w:val="16"/>
              </w:rPr>
              <w:t>3GPPMEMBER</w:t>
            </w:r>
          </w:p>
        </w:tc>
      </w:tr>
      <w:tr w:rsidR="00061339" w14:paraId="164C82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15BD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C65A1" w14:textId="77777777" w:rsidR="00061339" w:rsidRDefault="00061339" w:rsidP="002275DB">
            <w:pPr>
              <w:rPr>
                <w:rFonts w:eastAsia="Times New Roman"/>
              </w:rPr>
            </w:pPr>
            <w:r>
              <w:rPr>
                <w:rFonts w:eastAsia="Times New Roman" w:cs="Arial"/>
                <w:color w:val="000000"/>
                <w:sz w:val="16"/>
                <w:szCs w:val="16"/>
              </w:rPr>
              <w:t>Liebhart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3845D" w14:textId="77777777" w:rsidR="00061339" w:rsidRDefault="00061339" w:rsidP="002275DB">
            <w:pPr>
              <w:rPr>
                <w:rFonts w:eastAsia="Times New Roman"/>
              </w:rPr>
            </w:pPr>
            <w:r>
              <w:rPr>
                <w:rFonts w:eastAsia="Times New Roman" w:cs="Arial"/>
                <w:color w:val="000000"/>
                <w:sz w:val="16"/>
                <w:szCs w:val="16"/>
              </w:rPr>
              <w:t>Rainer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9CA70" w14:textId="77777777" w:rsidR="00061339" w:rsidRDefault="00061339" w:rsidP="002275DB">
            <w:pPr>
              <w:rPr>
                <w:rFonts w:eastAsia="Times New Roman"/>
              </w:rPr>
            </w:pPr>
            <w:r>
              <w:rPr>
                <w:rFonts w:eastAsia="Times New Roman"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7FEAF"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24ACD" w14:textId="77777777" w:rsidR="00061339" w:rsidRDefault="00061339" w:rsidP="002275DB">
            <w:pPr>
              <w:rPr>
                <w:rFonts w:eastAsia="Times New Roman"/>
              </w:rPr>
            </w:pPr>
            <w:r>
              <w:rPr>
                <w:rFonts w:eastAsia="Times New Roman" w:cs="Arial"/>
                <w:color w:val="000000"/>
                <w:sz w:val="16"/>
                <w:szCs w:val="16"/>
              </w:rPr>
              <w:t>3GPPMEMBER</w:t>
            </w:r>
          </w:p>
        </w:tc>
      </w:tr>
      <w:tr w:rsidR="00061339" w14:paraId="5D9D65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35A6D" w14:textId="77777777" w:rsidR="00061339" w:rsidRDefault="00061339" w:rsidP="002275D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0B322" w14:textId="77777777" w:rsidR="00061339" w:rsidRDefault="00061339" w:rsidP="002275DB">
            <w:pPr>
              <w:rPr>
                <w:rFonts w:eastAsia="Times New Roman"/>
              </w:rPr>
            </w:pPr>
            <w:r>
              <w:rPr>
                <w:rFonts w:eastAsia="Times New Roman" w:cs="Arial"/>
                <w:color w:val="000000"/>
                <w:sz w:val="16"/>
                <w:szCs w:val="16"/>
              </w:rPr>
              <w:t>Lim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4E749" w14:textId="77777777" w:rsidR="00061339" w:rsidRDefault="00061339" w:rsidP="002275DB">
            <w:pPr>
              <w:rPr>
                <w:rFonts w:eastAsia="Times New Roman"/>
              </w:rPr>
            </w:pPr>
            <w:r>
              <w:rPr>
                <w:rFonts w:eastAsia="Times New Roman" w:cs="Arial"/>
                <w:color w:val="000000"/>
                <w:sz w:val="16"/>
                <w:szCs w:val="16"/>
              </w:rPr>
              <w:t>Hanna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99D62"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7857B" w14:textId="77777777" w:rsidR="00061339" w:rsidRDefault="00061339" w:rsidP="002275D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8811A" w14:textId="77777777" w:rsidR="00061339" w:rsidRDefault="00061339" w:rsidP="002275DB">
            <w:pPr>
              <w:rPr>
                <w:rFonts w:eastAsia="Times New Roman"/>
              </w:rPr>
            </w:pPr>
            <w:r>
              <w:rPr>
                <w:rFonts w:eastAsia="Times New Roman" w:cs="Arial"/>
                <w:color w:val="000000"/>
                <w:sz w:val="16"/>
                <w:szCs w:val="16"/>
              </w:rPr>
              <w:t>3GPPORG_REP</w:t>
            </w:r>
          </w:p>
        </w:tc>
      </w:tr>
      <w:tr w:rsidR="00061339" w14:paraId="38176E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C2CB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CC91D" w14:textId="77777777" w:rsidR="00061339" w:rsidRDefault="00061339" w:rsidP="002275DB">
            <w:pPr>
              <w:rPr>
                <w:rFonts w:eastAsia="Times New Roman"/>
              </w:rPr>
            </w:pPr>
            <w:r>
              <w:rPr>
                <w:rFonts w:eastAsia="Times New Roman" w:cs="Arial"/>
                <w:color w:val="000000"/>
                <w:sz w:val="16"/>
                <w:szCs w:val="16"/>
              </w:rPr>
              <w:t>Lipsky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C4CF5" w14:textId="77777777" w:rsidR="00061339" w:rsidRDefault="00061339" w:rsidP="002275DB">
            <w:pPr>
              <w:rPr>
                <w:rFonts w:eastAsia="Times New Roman"/>
              </w:rPr>
            </w:pPr>
            <w:r>
              <w:rPr>
                <w:rFonts w:eastAsia="Times New Roman" w:cs="Arial"/>
                <w:color w:val="000000"/>
                <w:sz w:val="16"/>
                <w:szCs w:val="16"/>
              </w:rPr>
              <w:t>Jeff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10A4E" w14:textId="77777777" w:rsidR="00061339" w:rsidRDefault="00061339" w:rsidP="002275DB">
            <w:pPr>
              <w:rPr>
                <w:rFonts w:eastAsia="Times New Roman"/>
              </w:rPr>
            </w:pPr>
            <w:r>
              <w:rPr>
                <w:rFonts w:eastAsia="Times New Roman"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507C3"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78ADF" w14:textId="77777777" w:rsidR="00061339" w:rsidRDefault="00061339" w:rsidP="002275DB">
            <w:pPr>
              <w:rPr>
                <w:rFonts w:eastAsia="Times New Roman"/>
              </w:rPr>
            </w:pPr>
            <w:r>
              <w:rPr>
                <w:rFonts w:eastAsia="Times New Roman" w:cs="Arial"/>
                <w:color w:val="000000"/>
                <w:sz w:val="16"/>
                <w:szCs w:val="16"/>
              </w:rPr>
              <w:t>3GPPMEMBER</w:t>
            </w:r>
          </w:p>
        </w:tc>
      </w:tr>
      <w:tr w:rsidR="00061339" w14:paraId="5C59471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0FDEE"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A9D1B" w14:textId="77777777" w:rsidR="00061339" w:rsidRDefault="00061339" w:rsidP="002275D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9E235" w14:textId="77777777" w:rsidR="00061339" w:rsidRDefault="00061339" w:rsidP="002275DB">
            <w:pPr>
              <w:rPr>
                <w:rFonts w:eastAsia="Times New Roman"/>
              </w:rPr>
            </w:pPr>
            <w:r>
              <w:rPr>
                <w:rFonts w:eastAsia="Times New Roman" w:cs="Arial"/>
                <w:color w:val="000000"/>
                <w:sz w:val="16"/>
                <w:szCs w:val="16"/>
              </w:rPr>
              <w:t>Jiayifan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7FD72" w14:textId="77777777" w:rsidR="00061339" w:rsidRDefault="00061339" w:rsidP="002275DB">
            <w:pPr>
              <w:rPr>
                <w:rFonts w:eastAsia="Times New Roman"/>
              </w:rPr>
            </w:pPr>
            <w:r>
              <w:rPr>
                <w:rFonts w:eastAsia="Times New Roman"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2D15B"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6932E" w14:textId="77777777" w:rsidR="00061339" w:rsidRDefault="00061339" w:rsidP="002275DB">
            <w:pPr>
              <w:rPr>
                <w:rFonts w:eastAsia="Times New Roman"/>
              </w:rPr>
            </w:pPr>
            <w:r>
              <w:rPr>
                <w:rFonts w:eastAsia="Times New Roman" w:cs="Arial"/>
                <w:color w:val="000000"/>
                <w:sz w:val="16"/>
                <w:szCs w:val="16"/>
              </w:rPr>
              <w:t>3GPPMEMBER</w:t>
            </w:r>
          </w:p>
        </w:tc>
      </w:tr>
      <w:tr w:rsidR="00061339" w14:paraId="26C562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A29F4"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87099" w14:textId="77777777" w:rsidR="00061339" w:rsidRDefault="00061339" w:rsidP="002275D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47A32" w14:textId="77777777" w:rsidR="00061339" w:rsidRDefault="00061339" w:rsidP="002275DB">
            <w:pPr>
              <w:rPr>
                <w:rFonts w:eastAsia="Times New Roman"/>
              </w:rPr>
            </w:pPr>
            <w:r>
              <w:rPr>
                <w:rFonts w:eastAsia="Times New Roman" w:cs="Arial"/>
                <w:color w:val="000000"/>
                <w:sz w:val="16"/>
                <w:szCs w:val="16"/>
              </w:rPr>
              <w:t>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971F"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25AA0"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B8836" w14:textId="77777777" w:rsidR="00061339" w:rsidRDefault="00061339" w:rsidP="002275DB">
            <w:pPr>
              <w:rPr>
                <w:rFonts w:eastAsia="Times New Roman"/>
              </w:rPr>
            </w:pPr>
            <w:r>
              <w:rPr>
                <w:rFonts w:eastAsia="Times New Roman" w:cs="Arial"/>
                <w:color w:val="000000"/>
                <w:sz w:val="16"/>
                <w:szCs w:val="16"/>
              </w:rPr>
              <w:t>3GPPMEMBER</w:t>
            </w:r>
          </w:p>
        </w:tc>
      </w:tr>
      <w:tr w:rsidR="00061339" w14:paraId="6DE6096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17F86"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63782" w14:textId="77777777" w:rsidR="00061339" w:rsidRDefault="00061339" w:rsidP="002275D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C4B93" w14:textId="77777777" w:rsidR="00061339" w:rsidRDefault="00061339" w:rsidP="002275DB">
            <w:pPr>
              <w:rPr>
                <w:rFonts w:eastAsia="Times New Roman"/>
              </w:rPr>
            </w:pPr>
            <w:r>
              <w:rPr>
                <w:rFonts w:eastAsia="Times New Roman" w:cs="Arial"/>
                <w:color w:val="000000"/>
                <w:sz w:val="16"/>
                <w:szCs w:val="16"/>
              </w:rPr>
              <w:t>Mengmeng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BF59C" w14:textId="77777777" w:rsidR="00061339" w:rsidRDefault="00061339" w:rsidP="002275DB">
            <w:pPr>
              <w:rPr>
                <w:rFonts w:eastAsia="Times New Roman"/>
              </w:rPr>
            </w:pPr>
            <w:r>
              <w:rPr>
                <w:rFonts w:eastAsia="Times New Roman" w:cs="Arial"/>
                <w:color w:val="000000"/>
                <w:sz w:val="16"/>
                <w:szCs w:val="16"/>
              </w:rPr>
              <w:t>Zhejiang 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A25C8"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847C4" w14:textId="77777777" w:rsidR="00061339" w:rsidRDefault="00061339" w:rsidP="002275DB">
            <w:pPr>
              <w:rPr>
                <w:rFonts w:eastAsia="Times New Roman"/>
              </w:rPr>
            </w:pPr>
            <w:r>
              <w:rPr>
                <w:rFonts w:eastAsia="Times New Roman" w:cs="Arial"/>
                <w:color w:val="000000"/>
                <w:sz w:val="16"/>
                <w:szCs w:val="16"/>
              </w:rPr>
              <w:t>3GPPMEMBER</w:t>
            </w:r>
          </w:p>
        </w:tc>
      </w:tr>
      <w:tr w:rsidR="00061339" w14:paraId="3D0979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4E25C"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CA0CA" w14:textId="77777777" w:rsidR="00061339" w:rsidRDefault="00061339" w:rsidP="002275D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13627" w14:textId="77777777" w:rsidR="00061339" w:rsidRDefault="00061339" w:rsidP="002275DB">
            <w:pPr>
              <w:rPr>
                <w:rFonts w:eastAsia="Times New Roman"/>
              </w:rPr>
            </w:pPr>
            <w:r>
              <w:rPr>
                <w:rFonts w:eastAsia="Times New Roman" w:cs="Arial"/>
                <w:color w:val="000000"/>
                <w:sz w:val="16"/>
                <w:szCs w:val="16"/>
              </w:rPr>
              <w:t>Yajian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76F07" w14:textId="77777777" w:rsidR="00061339" w:rsidRDefault="00061339" w:rsidP="002275DB">
            <w:pPr>
              <w:rPr>
                <w:rFonts w:eastAsia="Times New Roman"/>
              </w:rPr>
            </w:pPr>
            <w:r>
              <w:rPr>
                <w:rFonts w:eastAsia="Times New Roman"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B38EE"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3F70C" w14:textId="77777777" w:rsidR="00061339" w:rsidRDefault="00061339" w:rsidP="002275DB">
            <w:pPr>
              <w:rPr>
                <w:rFonts w:eastAsia="Times New Roman"/>
              </w:rPr>
            </w:pPr>
            <w:r>
              <w:rPr>
                <w:rFonts w:eastAsia="Times New Roman" w:cs="Arial"/>
                <w:color w:val="000000"/>
                <w:sz w:val="16"/>
                <w:szCs w:val="16"/>
              </w:rPr>
              <w:t>3GPPMEMBER</w:t>
            </w:r>
          </w:p>
        </w:tc>
      </w:tr>
      <w:tr w:rsidR="00061339" w14:paraId="050ABEA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6094D" w14:textId="77777777" w:rsidR="00061339" w:rsidRDefault="00061339" w:rsidP="002275D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F897E" w14:textId="77777777" w:rsidR="00061339" w:rsidRDefault="00061339" w:rsidP="002275D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7B4C" w14:textId="77777777" w:rsidR="00061339" w:rsidRDefault="00061339" w:rsidP="002275DB">
            <w:pPr>
              <w:rPr>
                <w:rFonts w:eastAsia="Times New Roman"/>
              </w:rPr>
            </w:pPr>
            <w:r>
              <w:rPr>
                <w:rFonts w:eastAsia="Times New Roman" w:cs="Arial"/>
                <w:color w:val="000000"/>
                <w:sz w:val="16"/>
                <w:szCs w:val="16"/>
              </w:rPr>
              <w:t>Yubing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C1E4" w14:textId="77777777" w:rsidR="00061339" w:rsidRDefault="00061339" w:rsidP="002275DB">
            <w:pPr>
              <w:rPr>
                <w:rFonts w:eastAsia="Times New Roman"/>
              </w:rPr>
            </w:pPr>
            <w:r>
              <w:rPr>
                <w:rFonts w:eastAsia="Times New Roman"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312E7"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92846" w14:textId="77777777" w:rsidR="00061339" w:rsidRDefault="00061339" w:rsidP="002275DB">
            <w:pPr>
              <w:rPr>
                <w:rFonts w:eastAsia="Times New Roman"/>
              </w:rPr>
            </w:pPr>
            <w:r>
              <w:rPr>
                <w:rFonts w:eastAsia="Times New Roman" w:cs="Arial"/>
                <w:color w:val="000000"/>
                <w:sz w:val="16"/>
                <w:szCs w:val="16"/>
              </w:rPr>
              <w:t>3GPPMEMBER</w:t>
            </w:r>
          </w:p>
        </w:tc>
      </w:tr>
      <w:tr w:rsidR="00061339" w14:paraId="4297F38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1C40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8DC9C" w14:textId="77777777" w:rsidR="00061339" w:rsidRDefault="00061339" w:rsidP="002275DB">
            <w:pPr>
              <w:rPr>
                <w:rFonts w:eastAsia="Times New Roman"/>
              </w:rPr>
            </w:pPr>
            <w:r>
              <w:rPr>
                <w:rFonts w:eastAsia="Times New Roman" w:cs="Arial"/>
                <w:color w:val="000000"/>
                <w:sz w:val="16"/>
                <w:szCs w:val="16"/>
              </w:rPr>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437BF" w14:textId="77777777" w:rsidR="00061339" w:rsidRDefault="00061339" w:rsidP="002275DB">
            <w:pPr>
              <w:rPr>
                <w:rFonts w:eastAsia="Times New Roman"/>
              </w:rPr>
            </w:pPr>
            <w:r>
              <w:rPr>
                <w:rFonts w:eastAsia="Times New Roman" w:cs="Arial"/>
                <w:color w:val="000000"/>
                <w:sz w:val="16"/>
                <w:szCs w:val="16"/>
              </w:rPr>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6384" w14:textId="77777777" w:rsidR="00061339" w:rsidRDefault="00061339" w:rsidP="002275DB">
            <w:pPr>
              <w:rPr>
                <w:rFonts w:eastAsia="Times New Roman"/>
              </w:rPr>
            </w:pPr>
            <w:r>
              <w:rPr>
                <w:rFonts w:eastAsia="Times New Roman" w:cs="Arial"/>
                <w:color w:val="000000"/>
                <w:sz w:val="16"/>
                <w:szCs w:val="16"/>
              </w:rP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5A395"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162CB" w14:textId="77777777" w:rsidR="00061339" w:rsidRDefault="00061339" w:rsidP="002275DB">
            <w:pPr>
              <w:rPr>
                <w:rFonts w:eastAsia="Times New Roman"/>
              </w:rPr>
            </w:pPr>
            <w:r>
              <w:rPr>
                <w:rFonts w:eastAsia="Times New Roman" w:cs="Arial"/>
                <w:color w:val="000000"/>
                <w:sz w:val="16"/>
                <w:szCs w:val="16"/>
              </w:rPr>
              <w:t>3GPPMEMBER</w:t>
            </w:r>
          </w:p>
        </w:tc>
      </w:tr>
      <w:tr w:rsidR="00061339" w14:paraId="7DAE7C4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5ECC3"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8DE91" w14:textId="77777777" w:rsidR="00061339" w:rsidRDefault="00061339" w:rsidP="002275DB">
            <w:pPr>
              <w:rPr>
                <w:rFonts w:eastAsia="Times New Roman"/>
              </w:rPr>
            </w:pPr>
            <w:r>
              <w:rPr>
                <w:rFonts w:eastAsia="Times New Roman" w:cs="Arial"/>
                <w:color w:val="000000"/>
                <w:sz w:val="16"/>
                <w:szCs w:val="16"/>
              </w:rPr>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F1F78" w14:textId="77777777" w:rsidR="00061339" w:rsidRDefault="00061339" w:rsidP="002275DB">
            <w:pPr>
              <w:rPr>
                <w:rFonts w:eastAsia="Times New Roman"/>
              </w:rPr>
            </w:pPr>
            <w:r>
              <w:rPr>
                <w:rFonts w:eastAsia="Times New Roman" w:cs="Arial"/>
                <w:color w:val="000000"/>
                <w:sz w:val="16"/>
                <w:szCs w:val="16"/>
              </w:rPr>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6FA50"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D9FF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F66FB" w14:textId="77777777" w:rsidR="00061339" w:rsidRDefault="00061339" w:rsidP="002275DB">
            <w:pPr>
              <w:rPr>
                <w:rFonts w:eastAsia="Times New Roman"/>
              </w:rPr>
            </w:pPr>
            <w:r>
              <w:rPr>
                <w:rFonts w:eastAsia="Times New Roman" w:cs="Arial"/>
                <w:color w:val="000000"/>
                <w:sz w:val="16"/>
                <w:szCs w:val="16"/>
              </w:rPr>
              <w:t>3GPPMEMBER</w:t>
            </w:r>
          </w:p>
        </w:tc>
      </w:tr>
      <w:tr w:rsidR="00061339" w14:paraId="778A2BC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1B7F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C0774" w14:textId="77777777" w:rsidR="00061339" w:rsidRDefault="00061339" w:rsidP="002275DB">
            <w:pPr>
              <w:rPr>
                <w:rFonts w:eastAsia="Times New Roman"/>
              </w:rPr>
            </w:pPr>
            <w:r>
              <w:rPr>
                <w:rFonts w:eastAsia="Times New Roman" w:cs="Arial"/>
                <w:color w:val="000000"/>
                <w:sz w:val="16"/>
                <w:szCs w:val="16"/>
              </w:rPr>
              <w:t>Lopes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6BCDE" w14:textId="77777777" w:rsidR="00061339" w:rsidRDefault="00061339" w:rsidP="002275DB">
            <w:pPr>
              <w:rPr>
                <w:rFonts w:eastAsia="Times New Roman"/>
              </w:rPr>
            </w:pPr>
            <w:r>
              <w:rPr>
                <w:rFonts w:eastAsia="Times New Roman" w:cs="Arial"/>
                <w:color w:val="000000"/>
                <w:sz w:val="16"/>
                <w:szCs w:val="16"/>
              </w:rPr>
              <w:t>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84E51" w14:textId="77777777" w:rsidR="00061339" w:rsidRDefault="00061339" w:rsidP="002275DB">
            <w:pPr>
              <w:rPr>
                <w:rFonts w:eastAsia="Times New Roman"/>
              </w:rPr>
            </w:pPr>
            <w:r>
              <w:rPr>
                <w:rFonts w:eastAsia="Times New Roman" w:cs="Arial"/>
                <w:color w:val="000000"/>
                <w:sz w:val="16"/>
                <w:szCs w:val="16"/>
              </w:rPr>
              <w:t>Qualcomm Wireless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13FB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5EB20" w14:textId="77777777" w:rsidR="00061339" w:rsidRDefault="00061339" w:rsidP="002275DB">
            <w:pPr>
              <w:rPr>
                <w:rFonts w:eastAsia="Times New Roman"/>
              </w:rPr>
            </w:pPr>
            <w:r>
              <w:rPr>
                <w:rFonts w:eastAsia="Times New Roman" w:cs="Arial"/>
                <w:color w:val="000000"/>
                <w:sz w:val="16"/>
                <w:szCs w:val="16"/>
              </w:rPr>
              <w:t>3GPPMEMBER</w:t>
            </w:r>
          </w:p>
        </w:tc>
      </w:tr>
      <w:tr w:rsidR="00061339" w14:paraId="41AF27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F3703" w14:textId="77777777" w:rsidR="00061339" w:rsidRDefault="00061339" w:rsidP="002275D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E11FB" w14:textId="77777777" w:rsidR="00061339" w:rsidRDefault="00061339" w:rsidP="002275D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4A440" w14:textId="77777777" w:rsidR="00061339" w:rsidRDefault="00061339" w:rsidP="002275DB">
            <w:pPr>
              <w:rPr>
                <w:rFonts w:eastAsia="Times New Roman"/>
              </w:rPr>
            </w:pPr>
            <w:r>
              <w:rPr>
                <w:rFonts w:eastAsia="Times New Roman" w:cs="Arial"/>
                <w:color w:val="000000"/>
                <w:sz w:val="16"/>
                <w:szCs w:val="16"/>
              </w:rP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DEB77" w14:textId="77777777" w:rsidR="00061339" w:rsidRDefault="00061339" w:rsidP="002275DB">
            <w:pPr>
              <w:rPr>
                <w:rFonts w:eastAsia="Times New Roman"/>
              </w:rPr>
            </w:pPr>
            <w:r>
              <w:rPr>
                <w:rFonts w:eastAsia="Times New Roman" w:cs="Arial"/>
                <w:color w:val="000000"/>
                <w:sz w:val="16"/>
                <w:szCs w:val="16"/>
              </w:rPr>
              <w:t>Chengdu OPPO Mobile Com.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F0142"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01054" w14:textId="77777777" w:rsidR="00061339" w:rsidRDefault="00061339" w:rsidP="002275DB">
            <w:pPr>
              <w:rPr>
                <w:rFonts w:eastAsia="Times New Roman"/>
              </w:rPr>
            </w:pPr>
            <w:r>
              <w:rPr>
                <w:rFonts w:eastAsia="Times New Roman" w:cs="Arial"/>
                <w:color w:val="000000"/>
                <w:sz w:val="16"/>
                <w:szCs w:val="16"/>
              </w:rPr>
              <w:t>3GPPMEMBER</w:t>
            </w:r>
          </w:p>
        </w:tc>
      </w:tr>
      <w:tr w:rsidR="00061339" w14:paraId="1B8A2E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2FF47"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2D4B" w14:textId="77777777" w:rsidR="00061339" w:rsidRDefault="00061339" w:rsidP="002275D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E82AC" w14:textId="77777777" w:rsidR="00061339" w:rsidRDefault="00061339" w:rsidP="002275D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7AD96" w14:textId="77777777" w:rsidR="00061339" w:rsidRDefault="00061339" w:rsidP="002275DB">
            <w:pPr>
              <w:rPr>
                <w:rFonts w:eastAsia="Times New Roman"/>
              </w:rPr>
            </w:pPr>
            <w:r>
              <w:rPr>
                <w:rFonts w:eastAsia="Times New Roman" w:cs="Arial"/>
                <w:color w:val="000000"/>
                <w:sz w:val="16"/>
                <w:szCs w:val="16"/>
              </w:rPr>
              <w:t>Vodafone Telekomünikasyon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B610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64E64" w14:textId="77777777" w:rsidR="00061339" w:rsidRDefault="00061339" w:rsidP="002275DB">
            <w:pPr>
              <w:rPr>
                <w:rFonts w:eastAsia="Times New Roman"/>
              </w:rPr>
            </w:pPr>
            <w:r>
              <w:rPr>
                <w:rFonts w:eastAsia="Times New Roman" w:cs="Arial"/>
                <w:color w:val="000000"/>
                <w:sz w:val="16"/>
                <w:szCs w:val="16"/>
              </w:rPr>
              <w:t>3GPPMEMBER</w:t>
            </w:r>
          </w:p>
        </w:tc>
      </w:tr>
      <w:tr w:rsidR="00061339" w14:paraId="0CF1D4E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51C10"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250E8" w14:textId="77777777" w:rsidR="00061339" w:rsidRDefault="00061339" w:rsidP="002275DB">
            <w:pPr>
              <w:rPr>
                <w:rFonts w:eastAsia="Times New Roman"/>
              </w:rPr>
            </w:pPr>
            <w:r>
              <w:rPr>
                <w:rFonts w:eastAsia="Times New Roman" w:cs="Arial"/>
                <w:color w:val="000000"/>
                <w:sz w:val="16"/>
                <w:szCs w:val="16"/>
              </w:rPr>
              <w:t>LV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68583" w14:textId="77777777" w:rsidR="00061339" w:rsidRDefault="00061339" w:rsidP="002275DB">
            <w:pPr>
              <w:rPr>
                <w:rFonts w:eastAsia="Times New Roman"/>
              </w:rPr>
            </w:pPr>
            <w:r>
              <w:rPr>
                <w:rFonts w:eastAsia="Times New Roman" w:cs="Arial"/>
                <w:color w:val="000000"/>
                <w:sz w:val="16"/>
                <w:szCs w:val="16"/>
              </w:rPr>
              <w:t>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CB306" w14:textId="77777777" w:rsidR="00061339" w:rsidRDefault="00061339" w:rsidP="002275DB">
            <w:pPr>
              <w:rPr>
                <w:rFonts w:eastAsia="Times New Roman"/>
              </w:rPr>
            </w:pPr>
            <w:r>
              <w:rPr>
                <w:rFonts w:eastAsia="Times New Roman" w:cs="Arial"/>
                <w:color w:val="000000"/>
                <w:sz w:val="16"/>
                <w:szCs w:val="16"/>
              </w:rPr>
              <w:t>Quectel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CF579"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20C61" w14:textId="77777777" w:rsidR="00061339" w:rsidRDefault="00061339" w:rsidP="002275DB">
            <w:pPr>
              <w:rPr>
                <w:rFonts w:eastAsia="Times New Roman"/>
              </w:rPr>
            </w:pPr>
            <w:r>
              <w:rPr>
                <w:rFonts w:eastAsia="Times New Roman" w:cs="Arial"/>
                <w:color w:val="000000"/>
                <w:sz w:val="16"/>
                <w:szCs w:val="16"/>
              </w:rPr>
              <w:t>3GPPMEMBER</w:t>
            </w:r>
          </w:p>
        </w:tc>
      </w:tr>
      <w:tr w:rsidR="00061339" w14:paraId="148D96A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AE4E"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BB5C3" w14:textId="77777777" w:rsidR="00061339" w:rsidRDefault="00061339" w:rsidP="002275DB">
            <w:pPr>
              <w:rPr>
                <w:rFonts w:eastAsia="Times New Roman"/>
              </w:rPr>
            </w:pPr>
            <w:r>
              <w:rPr>
                <w:rFonts w:eastAsia="Times New Roman" w:cs="Arial"/>
                <w:color w:val="000000"/>
                <w:sz w:val="16"/>
                <w:szCs w:val="16"/>
              </w:rPr>
              <w:t>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8C1FF" w14:textId="77777777" w:rsidR="00061339" w:rsidRDefault="00061339" w:rsidP="002275DB">
            <w:pPr>
              <w:rPr>
                <w:rFonts w:eastAsia="Times New Roman"/>
              </w:rPr>
            </w:pPr>
            <w:r>
              <w:rPr>
                <w:rFonts w:eastAsia="Times New Roman" w:cs="Arial"/>
                <w:color w:val="000000"/>
                <w:sz w:val="16"/>
                <w:szCs w:val="16"/>
              </w:rPr>
              <w:t>Quang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72A67" w14:textId="77777777" w:rsidR="00061339" w:rsidRDefault="00061339" w:rsidP="002275DB">
            <w:pPr>
              <w:rPr>
                <w:rFonts w:eastAsia="Times New Roman"/>
              </w:rPr>
            </w:pPr>
            <w:r>
              <w:rPr>
                <w:rFonts w:eastAsia="Times New Roman" w:cs="Arial"/>
                <w:color w:val="000000"/>
                <w:sz w:val="16"/>
                <w:szCs w:val="16"/>
              </w:rPr>
              <w:t>Convida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984C"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95E24" w14:textId="77777777" w:rsidR="00061339" w:rsidRDefault="00061339" w:rsidP="002275DB">
            <w:pPr>
              <w:rPr>
                <w:rFonts w:eastAsia="Times New Roman"/>
              </w:rPr>
            </w:pPr>
            <w:r>
              <w:rPr>
                <w:rFonts w:eastAsia="Times New Roman" w:cs="Arial"/>
                <w:color w:val="000000"/>
                <w:sz w:val="16"/>
                <w:szCs w:val="16"/>
              </w:rPr>
              <w:t>3GPPMEMBER</w:t>
            </w:r>
          </w:p>
        </w:tc>
      </w:tr>
      <w:tr w:rsidR="00061339" w14:paraId="6FEB3EC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A074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4CFA8" w14:textId="77777777" w:rsidR="00061339" w:rsidRDefault="00061339" w:rsidP="002275DB">
            <w:pPr>
              <w:rPr>
                <w:rFonts w:eastAsia="Times New Roman"/>
              </w:rPr>
            </w:pPr>
            <w:r>
              <w:rPr>
                <w:rFonts w:eastAsia="Times New Roman" w:cs="Arial"/>
                <w:color w:val="000000"/>
                <w:sz w:val="16"/>
                <w:szCs w:val="16"/>
              </w:rPr>
              <w:t>Lyu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F3CB7" w14:textId="77777777" w:rsidR="00061339" w:rsidRDefault="00061339" w:rsidP="002275DB">
            <w:pPr>
              <w:rPr>
                <w:rFonts w:eastAsia="Times New Roman"/>
              </w:rPr>
            </w:pPr>
            <w:r>
              <w:rPr>
                <w:rFonts w:eastAsia="Times New Roman" w:cs="Arial"/>
                <w:color w:val="000000"/>
                <w:sz w:val="16"/>
                <w:szCs w:val="16"/>
              </w:rPr>
              <w:t>Huazhang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92CC6" w14:textId="77777777" w:rsidR="00061339" w:rsidRDefault="00061339" w:rsidP="002275DB">
            <w:pPr>
              <w:rPr>
                <w:rFonts w:eastAsia="Times New Roman"/>
              </w:rPr>
            </w:pPr>
            <w:r>
              <w:rPr>
                <w:rFonts w:eastAsia="Times New Roman"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757CF"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07CA9" w14:textId="77777777" w:rsidR="00061339" w:rsidRDefault="00061339" w:rsidP="002275DB">
            <w:pPr>
              <w:rPr>
                <w:rFonts w:eastAsia="Times New Roman"/>
              </w:rPr>
            </w:pPr>
            <w:r>
              <w:rPr>
                <w:rFonts w:eastAsia="Times New Roman" w:cs="Arial"/>
                <w:color w:val="000000"/>
                <w:sz w:val="16"/>
                <w:szCs w:val="16"/>
              </w:rPr>
              <w:t>3GPPMEMBER</w:t>
            </w:r>
          </w:p>
        </w:tc>
      </w:tr>
      <w:tr w:rsidR="00061339" w14:paraId="0B6D5F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43AE6"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464E5" w14:textId="77777777" w:rsidR="00061339" w:rsidRDefault="00061339" w:rsidP="002275DB">
            <w:pPr>
              <w:rPr>
                <w:rFonts w:eastAsia="Times New Roman"/>
              </w:rPr>
            </w:pPr>
            <w:r>
              <w:rPr>
                <w:rFonts w:eastAsia="Times New Roman" w:cs="Arial"/>
                <w:color w:val="000000"/>
                <w:sz w:val="16"/>
                <w:szCs w:val="16"/>
              </w:rPr>
              <w:t>M Vamanan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F68C7" w14:textId="77777777" w:rsidR="00061339" w:rsidRDefault="00061339" w:rsidP="002275DB">
            <w:pPr>
              <w:rPr>
                <w:rFonts w:eastAsia="Times New Roman"/>
              </w:rPr>
            </w:pPr>
            <w:r>
              <w:rPr>
                <w:rFonts w:eastAsia="Times New Roman" w:cs="Arial"/>
                <w:color w:val="000000"/>
                <w:sz w:val="16"/>
                <w:szCs w:val="16"/>
              </w:rPr>
              <w:t>Sudeep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36DFC" w14:textId="77777777" w:rsidR="00061339" w:rsidRDefault="00061339" w:rsidP="002275DB">
            <w:pPr>
              <w:rPr>
                <w:rFonts w:eastAsia="Times New Roman"/>
              </w:rPr>
            </w:pPr>
            <w:r>
              <w:rPr>
                <w:rFonts w:eastAsia="Times New Roman" w:cs="Arial"/>
                <w:color w:val="000000"/>
                <w:sz w:val="16"/>
                <w:szCs w:val="16"/>
              </w:rPr>
              <w:t>Apple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F58A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7EA89" w14:textId="77777777" w:rsidR="00061339" w:rsidRDefault="00061339" w:rsidP="002275DB">
            <w:pPr>
              <w:rPr>
                <w:rFonts w:eastAsia="Times New Roman"/>
              </w:rPr>
            </w:pPr>
            <w:r>
              <w:rPr>
                <w:rFonts w:eastAsia="Times New Roman" w:cs="Arial"/>
                <w:color w:val="000000"/>
                <w:sz w:val="16"/>
                <w:szCs w:val="16"/>
              </w:rPr>
              <w:t>3GPPMEMBER</w:t>
            </w:r>
          </w:p>
        </w:tc>
      </w:tr>
      <w:tr w:rsidR="00061339" w14:paraId="4B6A902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AD03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20228" w14:textId="77777777" w:rsidR="00061339" w:rsidRDefault="00061339" w:rsidP="002275DB">
            <w:pPr>
              <w:rPr>
                <w:rFonts w:eastAsia="Times New Roman"/>
              </w:rPr>
            </w:pPr>
            <w:r>
              <w:rPr>
                <w:rFonts w:eastAsia="Times New Roman" w:cs="Arial"/>
                <w:color w:val="000000"/>
                <w:sz w:val="16"/>
                <w:szCs w:val="16"/>
              </w:rPr>
              <w:t>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972E7" w14:textId="77777777" w:rsidR="00061339" w:rsidRDefault="00061339" w:rsidP="002275DB">
            <w:pPr>
              <w:rPr>
                <w:rFonts w:eastAsia="Times New Roman"/>
              </w:rPr>
            </w:pPr>
            <w:r>
              <w:rPr>
                <w:rFonts w:eastAsia="Times New Roman" w:cs="Arial"/>
                <w:color w:val="000000"/>
                <w:sz w:val="16"/>
                <w:szCs w:val="16"/>
              </w:rPr>
              <w:t>Ruitao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9CE7F" w14:textId="77777777" w:rsidR="00061339" w:rsidRDefault="00061339" w:rsidP="002275DB">
            <w:pPr>
              <w:rPr>
                <w:rFonts w:eastAsia="Times New Roman"/>
              </w:rPr>
            </w:pPr>
            <w:r>
              <w:rPr>
                <w:rFonts w:eastAsia="Times New Roman"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3E263"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0BA5E" w14:textId="77777777" w:rsidR="00061339" w:rsidRDefault="00061339" w:rsidP="002275DB">
            <w:pPr>
              <w:rPr>
                <w:rFonts w:eastAsia="Times New Roman"/>
              </w:rPr>
            </w:pPr>
            <w:r>
              <w:rPr>
                <w:rFonts w:eastAsia="Times New Roman" w:cs="Arial"/>
                <w:color w:val="000000"/>
                <w:sz w:val="16"/>
                <w:szCs w:val="16"/>
              </w:rPr>
              <w:t>3GPPMEMBER</w:t>
            </w:r>
          </w:p>
        </w:tc>
      </w:tr>
      <w:tr w:rsidR="00061339" w14:paraId="55DC94C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8E023"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B92DC" w14:textId="77777777" w:rsidR="00061339" w:rsidRDefault="00061339" w:rsidP="002275DB">
            <w:pPr>
              <w:rPr>
                <w:rFonts w:eastAsia="Times New Roman"/>
              </w:rPr>
            </w:pPr>
            <w:r>
              <w:rPr>
                <w:rFonts w:eastAsia="Times New Roman" w:cs="Arial"/>
                <w:color w:val="000000"/>
                <w:sz w:val="16"/>
                <w:szCs w:val="16"/>
              </w:rPr>
              <w:t>MAKINO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DA3DD" w14:textId="77777777" w:rsidR="00061339" w:rsidRDefault="00061339" w:rsidP="002275DB">
            <w:pPr>
              <w:rPr>
                <w:rFonts w:eastAsia="Times New Roman"/>
              </w:rPr>
            </w:pPr>
            <w:r>
              <w:rPr>
                <w:rFonts w:eastAsia="Times New Roman" w:cs="Arial"/>
                <w:color w:val="000000"/>
                <w:sz w:val="16"/>
                <w:szCs w:val="16"/>
              </w:rPr>
              <w:t>SHINYA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439FD" w14:textId="77777777" w:rsidR="00061339" w:rsidRDefault="00061339" w:rsidP="002275DB">
            <w:pPr>
              <w:rPr>
                <w:rFonts w:eastAsia="Times New Roman"/>
              </w:rPr>
            </w:pPr>
            <w:r>
              <w:rPr>
                <w:rFonts w:eastAsia="Times New Roman" w:cs="Arial"/>
                <w:color w:val="000000"/>
                <w:sz w:val="16"/>
                <w:szCs w:val="16"/>
              </w:rPr>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17D8B" w14:textId="77777777" w:rsidR="00061339" w:rsidRDefault="00061339" w:rsidP="002275D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A2726" w14:textId="77777777" w:rsidR="00061339" w:rsidRDefault="00061339" w:rsidP="002275DB">
            <w:pPr>
              <w:rPr>
                <w:rFonts w:eastAsia="Times New Roman"/>
              </w:rPr>
            </w:pPr>
            <w:r>
              <w:rPr>
                <w:rFonts w:eastAsia="Times New Roman" w:cs="Arial"/>
                <w:color w:val="000000"/>
                <w:sz w:val="16"/>
                <w:szCs w:val="16"/>
              </w:rPr>
              <w:t>3GPPMEMBER</w:t>
            </w:r>
          </w:p>
        </w:tc>
      </w:tr>
      <w:tr w:rsidR="00061339" w14:paraId="394082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46412"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FCED7" w14:textId="77777777" w:rsidR="00061339" w:rsidRDefault="00061339" w:rsidP="002275DB">
            <w:pPr>
              <w:rPr>
                <w:rFonts w:eastAsia="Times New Roman"/>
              </w:rPr>
            </w:pPr>
            <w:r>
              <w:rPr>
                <w:rFonts w:eastAsia="Times New Roman" w:cs="Arial"/>
                <w:color w:val="000000"/>
                <w:sz w:val="16"/>
                <w:szCs w:val="16"/>
              </w:rPr>
              <w:t>MAO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F192C" w14:textId="77777777" w:rsidR="00061339" w:rsidRDefault="00061339" w:rsidP="002275DB">
            <w:pPr>
              <w:rPr>
                <w:rFonts w:eastAsia="Times New Roman"/>
              </w:rPr>
            </w:pPr>
            <w:r>
              <w:rPr>
                <w:rFonts w:eastAsia="Times New Roman" w:cs="Arial"/>
                <w:color w:val="000000"/>
                <w:sz w:val="16"/>
                <w:szCs w:val="16"/>
              </w:rPr>
              <w:t>Yuxin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58B9E" w14:textId="77777777" w:rsidR="00061339" w:rsidRDefault="00061339" w:rsidP="002275DB">
            <w:pPr>
              <w:rPr>
                <w:rFonts w:eastAsia="Times New Roman"/>
              </w:rPr>
            </w:pPr>
            <w:r>
              <w:rPr>
                <w:rFonts w:eastAsia="Times New Roman" w:cs="Arial"/>
                <w:color w:val="000000"/>
                <w:sz w:val="16"/>
                <w:szCs w:val="16"/>
              </w:rPr>
              <w:t>Beijing Xiaomi Mobile Softwar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A160D"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CA8B1" w14:textId="77777777" w:rsidR="00061339" w:rsidRDefault="00061339" w:rsidP="002275DB">
            <w:pPr>
              <w:rPr>
                <w:rFonts w:eastAsia="Times New Roman"/>
              </w:rPr>
            </w:pPr>
            <w:r>
              <w:rPr>
                <w:rFonts w:eastAsia="Times New Roman" w:cs="Arial"/>
                <w:color w:val="000000"/>
                <w:sz w:val="16"/>
                <w:szCs w:val="16"/>
              </w:rPr>
              <w:t>3GPPMEMBER</w:t>
            </w:r>
          </w:p>
        </w:tc>
      </w:tr>
      <w:tr w:rsidR="00061339" w14:paraId="33916B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8F18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D480" w14:textId="77777777" w:rsidR="00061339" w:rsidRDefault="00061339" w:rsidP="002275DB">
            <w:pPr>
              <w:rPr>
                <w:rFonts w:eastAsia="Times New Roman"/>
              </w:rPr>
            </w:pPr>
            <w:r>
              <w:rPr>
                <w:rFonts w:eastAsia="Times New Roman" w:cs="Arial"/>
                <w:color w:val="000000"/>
                <w:sz w:val="16"/>
                <w:szCs w:val="16"/>
              </w:rPr>
              <w:t>Markman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62F68" w14:textId="77777777" w:rsidR="00061339" w:rsidRDefault="00061339" w:rsidP="002275DB">
            <w:pPr>
              <w:rPr>
                <w:rFonts w:eastAsia="Times New Roman"/>
              </w:rPr>
            </w:pPr>
            <w:r>
              <w:rPr>
                <w:rFonts w:eastAsia="Times New Roman" w:cs="Arial"/>
                <w:color w:val="000000"/>
                <w:sz w:val="16"/>
                <w:szCs w:val="16"/>
              </w:rP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57AD4" w14:textId="77777777" w:rsidR="00061339" w:rsidRDefault="00061339" w:rsidP="002275DB">
            <w:pPr>
              <w:rPr>
                <w:rFonts w:eastAsia="Times New Roman"/>
              </w:rPr>
            </w:pPr>
            <w:r>
              <w:rPr>
                <w:rFonts w:eastAsia="Times New Roman" w:cs="Arial"/>
                <w:color w:val="000000"/>
                <w:sz w:val="16"/>
                <w:szCs w:val="16"/>
              </w:rPr>
              <w:t>Rogers Communications Canada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5ECE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D7A16" w14:textId="77777777" w:rsidR="00061339" w:rsidRDefault="00061339" w:rsidP="002275DB">
            <w:pPr>
              <w:rPr>
                <w:rFonts w:eastAsia="Times New Roman"/>
              </w:rPr>
            </w:pPr>
            <w:r>
              <w:rPr>
                <w:rFonts w:eastAsia="Times New Roman" w:cs="Arial"/>
                <w:color w:val="000000"/>
                <w:sz w:val="16"/>
                <w:szCs w:val="16"/>
              </w:rPr>
              <w:t>3GPPMEMBER</w:t>
            </w:r>
          </w:p>
        </w:tc>
      </w:tr>
      <w:tr w:rsidR="00061339" w14:paraId="42A0512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A6D2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977F0" w14:textId="77777777" w:rsidR="00061339" w:rsidRDefault="00061339" w:rsidP="002275DB">
            <w:pPr>
              <w:rPr>
                <w:rFonts w:eastAsia="Times New Roman"/>
              </w:rPr>
            </w:pPr>
            <w:r>
              <w:rPr>
                <w:rFonts w:eastAsia="Times New Roman"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E9DC" w14:textId="77777777" w:rsidR="00061339" w:rsidRDefault="00061339" w:rsidP="002275DB">
            <w:pPr>
              <w:rPr>
                <w:rFonts w:eastAsia="Times New Roman"/>
              </w:rPr>
            </w:pPr>
            <w:r>
              <w:rPr>
                <w:rFonts w:eastAsia="Times New Roman" w:cs="Arial"/>
                <w:color w:val="000000"/>
                <w:sz w:val="16"/>
                <w:szCs w:val="16"/>
              </w:rPr>
              <w:t>Jesus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A752F" w14:textId="77777777" w:rsidR="00061339" w:rsidRDefault="00061339" w:rsidP="002275DB">
            <w:pPr>
              <w:rPr>
                <w:rFonts w:eastAsia="Times New Roman"/>
              </w:rPr>
            </w:pPr>
            <w:r>
              <w:rPr>
                <w:rFonts w:eastAsia="Times New Roman" w:cs="Arial"/>
                <w:color w:val="000000"/>
                <w:sz w:val="16"/>
                <w:szCs w:val="16"/>
              </w:rPr>
              <w:t>Telefonica Germany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E8B3A"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01347" w14:textId="77777777" w:rsidR="00061339" w:rsidRDefault="00061339" w:rsidP="002275DB">
            <w:pPr>
              <w:rPr>
                <w:rFonts w:eastAsia="Times New Roman"/>
              </w:rPr>
            </w:pPr>
            <w:r>
              <w:rPr>
                <w:rFonts w:eastAsia="Times New Roman" w:cs="Arial"/>
                <w:color w:val="000000"/>
                <w:sz w:val="16"/>
                <w:szCs w:val="16"/>
              </w:rPr>
              <w:t>3GPPMEMBER</w:t>
            </w:r>
          </w:p>
        </w:tc>
      </w:tr>
      <w:tr w:rsidR="00061339" w14:paraId="573ACCB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60E27" w14:textId="77777777" w:rsidR="00061339" w:rsidRDefault="00061339" w:rsidP="002275D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99E7F" w14:textId="77777777" w:rsidR="00061339" w:rsidRDefault="00061339" w:rsidP="002275DB">
            <w:pPr>
              <w:rPr>
                <w:rFonts w:eastAsia="Times New Roman"/>
              </w:rPr>
            </w:pPr>
            <w:r>
              <w:rPr>
                <w:rFonts w:eastAsia="Times New Roman" w:cs="Arial"/>
                <w:color w:val="000000"/>
                <w:sz w:val="16"/>
                <w:szCs w:val="16"/>
              </w:rPr>
              <w:t>Masuda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24E0C" w14:textId="77777777" w:rsidR="00061339" w:rsidRDefault="00061339" w:rsidP="002275DB">
            <w:pPr>
              <w:rPr>
                <w:rFonts w:eastAsia="Times New Roman"/>
              </w:rPr>
            </w:pPr>
            <w:r>
              <w:rPr>
                <w:rFonts w:eastAsia="Times New Roman" w:cs="Arial"/>
                <w:color w:val="000000"/>
                <w:sz w:val="16"/>
                <w:szCs w:val="16"/>
              </w:rPr>
              <w:t>Hiroyo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8E904" w14:textId="77777777" w:rsidR="00061339" w:rsidRDefault="00061339" w:rsidP="002275DB">
            <w:pPr>
              <w:rPr>
                <w:rFonts w:eastAsia="Times New Roman"/>
              </w:rPr>
            </w:pPr>
            <w:r>
              <w:rPr>
                <w:rFonts w:eastAsia="Times New Roman" w:cs="Arial"/>
                <w:color w:val="000000"/>
                <w:sz w:val="16"/>
                <w:szCs w:val="16"/>
              </w:rPr>
              <w:t>Fujitsu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0234E"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53E8" w14:textId="77777777" w:rsidR="00061339" w:rsidRDefault="00061339" w:rsidP="002275DB">
            <w:pPr>
              <w:rPr>
                <w:rFonts w:eastAsia="Times New Roman"/>
              </w:rPr>
            </w:pPr>
            <w:r>
              <w:rPr>
                <w:rFonts w:eastAsia="Times New Roman" w:cs="Arial"/>
                <w:color w:val="000000"/>
                <w:sz w:val="16"/>
                <w:szCs w:val="16"/>
              </w:rPr>
              <w:t>3GPPMEMBER</w:t>
            </w:r>
          </w:p>
        </w:tc>
      </w:tr>
      <w:tr w:rsidR="00061339" w14:paraId="4846232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B5AE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9FC2B" w14:textId="77777777" w:rsidR="00061339" w:rsidRDefault="00061339" w:rsidP="002275DB">
            <w:pPr>
              <w:rPr>
                <w:rFonts w:eastAsia="Times New Roman"/>
              </w:rPr>
            </w:pPr>
            <w:r>
              <w:rPr>
                <w:rFonts w:eastAsia="Times New Roman" w:cs="Arial"/>
                <w:color w:val="000000"/>
                <w:sz w:val="16"/>
                <w:szCs w:val="16"/>
              </w:rP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BF1B0" w14:textId="77777777" w:rsidR="00061339" w:rsidRDefault="00061339" w:rsidP="002275DB">
            <w:pPr>
              <w:rPr>
                <w:rFonts w:eastAsia="Times New Roman"/>
              </w:rPr>
            </w:pPr>
            <w:r>
              <w:rPr>
                <w:rFonts w:eastAsia="Times New Roman" w:cs="Arial"/>
                <w:color w:val="000000"/>
                <w:sz w:val="16"/>
                <w:szCs w:val="16"/>
              </w:rPr>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3AE47"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19C4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447E0" w14:textId="77777777" w:rsidR="00061339" w:rsidRDefault="00061339" w:rsidP="002275DB">
            <w:pPr>
              <w:rPr>
                <w:rFonts w:eastAsia="Times New Roman"/>
              </w:rPr>
            </w:pPr>
            <w:r>
              <w:rPr>
                <w:rFonts w:eastAsia="Times New Roman" w:cs="Arial"/>
                <w:color w:val="000000"/>
                <w:sz w:val="16"/>
                <w:szCs w:val="16"/>
              </w:rPr>
              <w:t>3GPPMEMBER</w:t>
            </w:r>
          </w:p>
        </w:tc>
      </w:tr>
      <w:tr w:rsidR="00061339" w14:paraId="636006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08E8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7A8D5" w14:textId="77777777" w:rsidR="00061339" w:rsidRDefault="00061339" w:rsidP="002275DB">
            <w:pPr>
              <w:rPr>
                <w:rFonts w:eastAsia="Times New Roman"/>
              </w:rPr>
            </w:pPr>
            <w:r>
              <w:rPr>
                <w:rFonts w:eastAsia="Times New Roman" w:cs="Arial"/>
                <w:color w:val="000000"/>
                <w:sz w:val="16"/>
                <w:szCs w:val="16"/>
              </w:rP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4AF2D" w14:textId="77777777" w:rsidR="00061339" w:rsidRDefault="00061339" w:rsidP="002275DB">
            <w:pPr>
              <w:rPr>
                <w:rFonts w:eastAsia="Times New Roman"/>
              </w:rPr>
            </w:pPr>
            <w:r>
              <w:rPr>
                <w:rFonts w:eastAsia="Times New Roman"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102E0" w14:textId="77777777" w:rsidR="00061339" w:rsidRDefault="00061339" w:rsidP="002275D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827B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75C63" w14:textId="77777777" w:rsidR="00061339" w:rsidRDefault="00061339" w:rsidP="002275DB">
            <w:pPr>
              <w:rPr>
                <w:rFonts w:eastAsia="Times New Roman"/>
              </w:rPr>
            </w:pPr>
            <w:r>
              <w:rPr>
                <w:rFonts w:eastAsia="Times New Roman" w:cs="Arial"/>
                <w:color w:val="000000"/>
                <w:sz w:val="16"/>
                <w:szCs w:val="16"/>
              </w:rPr>
              <w:t>3GPPMEMBER</w:t>
            </w:r>
          </w:p>
        </w:tc>
      </w:tr>
      <w:tr w:rsidR="00061339" w14:paraId="7DF3843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4445D"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F94C7" w14:textId="77777777" w:rsidR="00061339" w:rsidRDefault="00061339" w:rsidP="002275DB">
            <w:pPr>
              <w:rPr>
                <w:rFonts w:eastAsia="Times New Roman"/>
              </w:rPr>
            </w:pPr>
            <w:r>
              <w:rPr>
                <w:rFonts w:eastAsia="Times New Roman" w:cs="Arial"/>
                <w:color w:val="000000"/>
                <w:sz w:val="16"/>
                <w:szCs w:val="16"/>
              </w:rPr>
              <w:t>Mellies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B6CD6" w14:textId="77777777" w:rsidR="00061339" w:rsidRDefault="00061339" w:rsidP="002275DB">
            <w:pPr>
              <w:rPr>
                <w:rFonts w:eastAsia="Times New Roman"/>
              </w:rPr>
            </w:pPr>
            <w:r>
              <w:rPr>
                <w:rFonts w:eastAsia="Times New Roman" w:cs="Arial"/>
                <w:color w:val="000000"/>
                <w:sz w:val="16"/>
                <w:szCs w:val="16"/>
              </w:rPr>
              <w:t>Renaud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1FB7" w14:textId="77777777" w:rsidR="00061339" w:rsidRDefault="00061339" w:rsidP="002275DB">
            <w:pPr>
              <w:rPr>
                <w:rFonts w:eastAsia="Times New Roman"/>
              </w:rPr>
            </w:pPr>
            <w:r>
              <w:rPr>
                <w:rFonts w:eastAsia="Times New Roman" w:cs="Arial"/>
                <w:color w:val="000000"/>
                <w:sz w:val="16"/>
                <w:szCs w:val="16"/>
              </w:rPr>
              <w:t>MINISTERE DE L'INTERIEUR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C7E6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93359" w14:textId="77777777" w:rsidR="00061339" w:rsidRDefault="00061339" w:rsidP="002275DB">
            <w:pPr>
              <w:rPr>
                <w:rFonts w:eastAsia="Times New Roman"/>
              </w:rPr>
            </w:pPr>
            <w:r>
              <w:rPr>
                <w:rFonts w:eastAsia="Times New Roman" w:cs="Arial"/>
                <w:color w:val="000000"/>
                <w:sz w:val="16"/>
                <w:szCs w:val="16"/>
              </w:rPr>
              <w:t>3GPPMEMBER</w:t>
            </w:r>
          </w:p>
        </w:tc>
      </w:tr>
      <w:tr w:rsidR="00061339" w14:paraId="2A22285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3C9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594EB" w14:textId="77777777" w:rsidR="00061339" w:rsidRDefault="00061339" w:rsidP="002275DB">
            <w:pPr>
              <w:rPr>
                <w:rFonts w:eastAsia="Times New Roman"/>
              </w:rPr>
            </w:pPr>
            <w:r>
              <w:rPr>
                <w:rFonts w:eastAsia="Times New Roman" w:cs="Arial"/>
                <w:color w:val="000000"/>
                <w:sz w:val="16"/>
                <w:szCs w:val="16"/>
              </w:rPr>
              <w:t>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EE552" w14:textId="77777777" w:rsidR="00061339" w:rsidRDefault="00061339" w:rsidP="002275DB">
            <w:pPr>
              <w:rPr>
                <w:rFonts w:eastAsia="Times New Roman"/>
              </w:rPr>
            </w:pPr>
            <w:r>
              <w:rPr>
                <w:rFonts w:eastAsia="Times New Roman" w:cs="Arial"/>
                <w:color w:val="000000"/>
                <w:sz w:val="16"/>
                <w:szCs w:val="16"/>
              </w:rPr>
              <w:t>Xi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0657C" w14:textId="77777777" w:rsidR="00061339" w:rsidRDefault="00061339" w:rsidP="002275DB">
            <w:pPr>
              <w:rPr>
                <w:rFonts w:eastAsia="Times New Roman"/>
              </w:rPr>
            </w:pPr>
            <w:r>
              <w:rPr>
                <w:rFonts w:eastAsia="Times New Roman" w:cs="Arial"/>
                <w:color w:val="000000"/>
                <w:sz w:val="16"/>
                <w:szCs w:val="16"/>
              </w:rPr>
              <w:t>Jetflow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2391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3EDB0" w14:textId="77777777" w:rsidR="00061339" w:rsidRDefault="00061339" w:rsidP="002275DB">
            <w:pPr>
              <w:rPr>
                <w:rFonts w:eastAsia="Times New Roman"/>
              </w:rPr>
            </w:pPr>
            <w:r>
              <w:rPr>
                <w:rFonts w:eastAsia="Times New Roman" w:cs="Arial"/>
                <w:color w:val="000000"/>
                <w:sz w:val="16"/>
                <w:szCs w:val="16"/>
              </w:rPr>
              <w:t>3GPPMEMBER</w:t>
            </w:r>
          </w:p>
        </w:tc>
      </w:tr>
      <w:tr w:rsidR="00061339" w14:paraId="3AC4E5A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7729"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5802" w14:textId="77777777" w:rsidR="00061339" w:rsidRDefault="00061339" w:rsidP="002275DB">
            <w:pPr>
              <w:rPr>
                <w:rFonts w:eastAsia="Times New Roman"/>
              </w:rPr>
            </w:pPr>
            <w:r>
              <w:rPr>
                <w:rFonts w:eastAsia="Times New Roman" w:cs="Arial"/>
                <w:color w:val="000000"/>
                <w:sz w:val="16"/>
                <w:szCs w:val="16"/>
              </w:rPr>
              <w:t>Merino Gomez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FFECC" w14:textId="77777777" w:rsidR="00061339" w:rsidRDefault="00061339" w:rsidP="002275DB">
            <w:pPr>
              <w:rPr>
                <w:rFonts w:eastAsia="Times New Roman"/>
              </w:rPr>
            </w:pPr>
            <w:r>
              <w:rPr>
                <w:rFonts w:eastAsia="Times New Roman" w:cs="Arial"/>
                <w:color w:val="000000"/>
                <w:sz w:val="16"/>
                <w:szCs w:val="16"/>
              </w:rPr>
              <w:t>Pedro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EA92F" w14:textId="77777777" w:rsidR="00061339" w:rsidRDefault="00061339" w:rsidP="002275DB">
            <w:pPr>
              <w:rPr>
                <w:rFonts w:eastAsia="Times New Roman"/>
              </w:rPr>
            </w:pPr>
            <w:r>
              <w:rPr>
                <w:rFonts w:eastAsia="Times New Roman" w:cs="Arial"/>
                <w:color w:val="000000"/>
                <w:sz w:val="16"/>
                <w:szCs w:val="16"/>
              </w:rPr>
              <w:t>UMA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D381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D4676" w14:textId="77777777" w:rsidR="00061339" w:rsidRDefault="00061339" w:rsidP="002275DB">
            <w:pPr>
              <w:rPr>
                <w:rFonts w:eastAsia="Times New Roman"/>
              </w:rPr>
            </w:pPr>
            <w:r>
              <w:rPr>
                <w:rFonts w:eastAsia="Times New Roman" w:cs="Arial"/>
                <w:color w:val="000000"/>
                <w:sz w:val="16"/>
                <w:szCs w:val="16"/>
              </w:rPr>
              <w:t>3GPPMEMBER</w:t>
            </w:r>
          </w:p>
        </w:tc>
      </w:tr>
      <w:tr w:rsidR="00061339" w14:paraId="71C442C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9ECE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92EA" w14:textId="77777777" w:rsidR="00061339" w:rsidRDefault="00061339" w:rsidP="002275DB">
            <w:pPr>
              <w:rPr>
                <w:rFonts w:eastAsia="Times New Roman"/>
              </w:rPr>
            </w:pPr>
            <w:r>
              <w:rPr>
                <w:rFonts w:eastAsia="Times New Roman" w:cs="Arial"/>
                <w:color w:val="000000"/>
                <w:sz w:val="16"/>
                <w:szCs w:val="16"/>
              </w:rPr>
              <w:t>Migaldi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06E8" w14:textId="77777777" w:rsidR="00061339" w:rsidRDefault="00061339" w:rsidP="002275DB">
            <w:pPr>
              <w:rPr>
                <w:rFonts w:eastAsia="Times New Roman"/>
              </w:rPr>
            </w:pPr>
            <w:r>
              <w:rPr>
                <w:rFonts w:eastAsia="Times New Roman" w:cs="Arial"/>
                <w:color w:val="000000"/>
                <w:sz w:val="16"/>
                <w:szCs w:val="16"/>
              </w:rPr>
              <w:t>Scott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BB57" w14:textId="77777777" w:rsidR="00061339" w:rsidRDefault="00061339" w:rsidP="002275DB">
            <w:pPr>
              <w:rPr>
                <w:rFonts w:eastAsia="Times New Roman"/>
              </w:rPr>
            </w:pPr>
            <w:r>
              <w:rPr>
                <w:rFonts w:eastAsia="Times New Roman"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3AFE8"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00CB5" w14:textId="77777777" w:rsidR="00061339" w:rsidRDefault="00061339" w:rsidP="002275DB">
            <w:pPr>
              <w:rPr>
                <w:rFonts w:eastAsia="Times New Roman"/>
              </w:rPr>
            </w:pPr>
            <w:r>
              <w:rPr>
                <w:rFonts w:eastAsia="Times New Roman" w:cs="Arial"/>
                <w:color w:val="000000"/>
                <w:sz w:val="16"/>
                <w:szCs w:val="16"/>
              </w:rPr>
              <w:t>3GPPMEMBER</w:t>
            </w:r>
          </w:p>
        </w:tc>
      </w:tr>
      <w:tr w:rsidR="00061339" w14:paraId="197CD2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2FA5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B26BC" w14:textId="77777777" w:rsidR="00061339" w:rsidRDefault="00061339" w:rsidP="002275DB">
            <w:pPr>
              <w:rPr>
                <w:rFonts w:eastAsia="Times New Roman"/>
              </w:rPr>
            </w:pPr>
            <w:r>
              <w:rPr>
                <w:rFonts w:eastAsia="Times New Roman" w:cs="Arial"/>
                <w:color w:val="000000"/>
                <w:sz w:val="16"/>
                <w:szCs w:val="16"/>
              </w:rPr>
              <w:t>Miklós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9E48B" w14:textId="77777777" w:rsidR="00061339" w:rsidRDefault="00061339" w:rsidP="002275DB">
            <w:pPr>
              <w:rPr>
                <w:rFonts w:eastAsia="Times New Roman"/>
              </w:rPr>
            </w:pPr>
            <w:r>
              <w:rPr>
                <w:rFonts w:eastAsia="Times New Roman" w:cs="Arial"/>
                <w:color w:val="000000"/>
                <w:sz w:val="16"/>
                <w:szCs w:val="16"/>
              </w:rPr>
              <w:t>György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19811" w14:textId="77777777" w:rsidR="00061339" w:rsidRDefault="00061339" w:rsidP="002275DB">
            <w:pPr>
              <w:rPr>
                <w:rFonts w:eastAsia="Times New Roman"/>
              </w:rPr>
            </w:pPr>
            <w:r>
              <w:rPr>
                <w:rFonts w:eastAsia="Times New Roman" w:cs="Arial"/>
                <w:color w:val="000000"/>
                <w:sz w:val="16"/>
                <w:szCs w:val="16"/>
              </w:rPr>
              <w:t>Ericsson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38969"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B54B1" w14:textId="77777777" w:rsidR="00061339" w:rsidRDefault="00061339" w:rsidP="002275DB">
            <w:pPr>
              <w:rPr>
                <w:rFonts w:eastAsia="Times New Roman"/>
              </w:rPr>
            </w:pPr>
            <w:r>
              <w:rPr>
                <w:rFonts w:eastAsia="Times New Roman" w:cs="Arial"/>
                <w:color w:val="000000"/>
                <w:sz w:val="16"/>
                <w:szCs w:val="16"/>
              </w:rPr>
              <w:t>3GPPMEMBER</w:t>
            </w:r>
          </w:p>
        </w:tc>
      </w:tr>
      <w:tr w:rsidR="00061339" w14:paraId="27D435E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449E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4917E" w14:textId="77777777" w:rsidR="00061339" w:rsidRDefault="00061339" w:rsidP="002275DB">
            <w:pPr>
              <w:rPr>
                <w:rFonts w:eastAsia="Times New Roman"/>
              </w:rPr>
            </w:pPr>
            <w:r>
              <w:rPr>
                <w:rFonts w:eastAsia="Times New Roman" w:cs="Arial"/>
                <w:color w:val="000000"/>
                <w:sz w:val="16"/>
                <w:szCs w:val="16"/>
              </w:rPr>
              <w:t>Minokuchi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E4F71" w14:textId="77777777" w:rsidR="00061339" w:rsidRDefault="00061339" w:rsidP="002275DB">
            <w:pPr>
              <w:rPr>
                <w:rFonts w:eastAsia="Times New Roman"/>
              </w:rPr>
            </w:pPr>
            <w:r>
              <w:rPr>
                <w:rFonts w:eastAsia="Times New Roman" w:cs="Arial"/>
                <w:color w:val="000000"/>
                <w:sz w:val="16"/>
                <w:szCs w:val="16"/>
              </w:rPr>
              <w:t>Atsushi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A4C29" w14:textId="77777777" w:rsidR="00061339" w:rsidRDefault="00061339" w:rsidP="002275D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89DE2" w14:textId="77777777" w:rsidR="00061339" w:rsidRDefault="00061339" w:rsidP="002275D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DAA89" w14:textId="77777777" w:rsidR="00061339" w:rsidRDefault="00061339" w:rsidP="002275DB">
            <w:pPr>
              <w:rPr>
                <w:rFonts w:eastAsia="Times New Roman"/>
              </w:rPr>
            </w:pPr>
            <w:r>
              <w:rPr>
                <w:rFonts w:eastAsia="Times New Roman" w:cs="Arial"/>
                <w:color w:val="000000"/>
                <w:sz w:val="16"/>
                <w:szCs w:val="16"/>
              </w:rPr>
              <w:t>3GPPMEMBER</w:t>
            </w:r>
          </w:p>
        </w:tc>
      </w:tr>
      <w:tr w:rsidR="00061339" w14:paraId="68A61EC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449DE"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27B8C" w14:textId="77777777" w:rsidR="00061339" w:rsidRDefault="00061339" w:rsidP="002275DB">
            <w:pPr>
              <w:rPr>
                <w:rFonts w:eastAsia="Times New Roman"/>
              </w:rPr>
            </w:pPr>
            <w:r>
              <w:rPr>
                <w:rFonts w:eastAsia="Times New Roman" w:cs="Arial"/>
                <w:color w:val="000000"/>
                <w:sz w:val="16"/>
                <w:szCs w:val="16"/>
              </w:rPr>
              <w:t>Mittal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AA904" w14:textId="77777777" w:rsidR="00061339" w:rsidRDefault="00061339" w:rsidP="002275DB">
            <w:pPr>
              <w:rPr>
                <w:rFonts w:eastAsia="Times New Roman"/>
              </w:rPr>
            </w:pPr>
            <w:r>
              <w:rPr>
                <w:rFonts w:eastAsia="Times New Roman" w:cs="Arial"/>
                <w:color w:val="000000"/>
                <w:sz w:val="16"/>
                <w:szCs w:val="16"/>
              </w:rPr>
              <w:t>Ajay 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2BB5F"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AF8D6"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914F7" w14:textId="77777777" w:rsidR="00061339" w:rsidRDefault="00061339" w:rsidP="002275DB">
            <w:pPr>
              <w:rPr>
                <w:rFonts w:eastAsia="Times New Roman"/>
              </w:rPr>
            </w:pPr>
            <w:r>
              <w:rPr>
                <w:rFonts w:eastAsia="Times New Roman" w:cs="Arial"/>
                <w:color w:val="000000"/>
                <w:sz w:val="16"/>
                <w:szCs w:val="16"/>
              </w:rPr>
              <w:t>3GPPORG_REP</w:t>
            </w:r>
          </w:p>
        </w:tc>
      </w:tr>
      <w:tr w:rsidR="00061339" w14:paraId="05A8FE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8547F" w14:textId="77777777" w:rsidR="00061339" w:rsidRDefault="00061339" w:rsidP="002275D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648E" w14:textId="77777777" w:rsidR="00061339" w:rsidRDefault="00061339" w:rsidP="002275DB">
            <w:pPr>
              <w:rPr>
                <w:rFonts w:eastAsia="Times New Roman"/>
              </w:rPr>
            </w:pPr>
            <w:r>
              <w:rPr>
                <w:rFonts w:eastAsia="Times New Roman" w:cs="Arial"/>
                <w:color w:val="000000"/>
                <w:sz w:val="16"/>
                <w:szCs w:val="16"/>
              </w:rPr>
              <w:t>Mladin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5BF3" w14:textId="77777777" w:rsidR="00061339" w:rsidRDefault="00061339" w:rsidP="002275DB">
            <w:pPr>
              <w:rPr>
                <w:rFonts w:eastAsia="Times New Roman"/>
              </w:rPr>
            </w:pPr>
            <w:r>
              <w:rPr>
                <w:rFonts w:eastAsia="Times New Roman" w:cs="Arial"/>
                <w:color w:val="000000"/>
                <w:sz w:val="16"/>
                <w:szCs w:val="16"/>
              </w:rPr>
              <w:t>Catalina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8543E" w14:textId="77777777" w:rsidR="00061339" w:rsidRDefault="00061339" w:rsidP="002275DB">
            <w:pPr>
              <w:rPr>
                <w:rFonts w:eastAsia="Times New Roman"/>
              </w:rPr>
            </w:pPr>
            <w:r>
              <w:rPr>
                <w:rFonts w:eastAsia="Times New Roman" w:cs="Arial"/>
                <w:color w:val="000000"/>
                <w:sz w:val="16"/>
                <w:szCs w:val="16"/>
              </w:rPr>
              <w:t>Convida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495A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29C9" w14:textId="77777777" w:rsidR="00061339" w:rsidRDefault="00061339" w:rsidP="002275DB">
            <w:pPr>
              <w:rPr>
                <w:rFonts w:eastAsia="Times New Roman"/>
              </w:rPr>
            </w:pPr>
            <w:r>
              <w:rPr>
                <w:rFonts w:eastAsia="Times New Roman" w:cs="Arial"/>
                <w:color w:val="000000"/>
                <w:sz w:val="16"/>
                <w:szCs w:val="16"/>
              </w:rPr>
              <w:t>3GPPMEMBER</w:t>
            </w:r>
          </w:p>
        </w:tc>
      </w:tr>
      <w:tr w:rsidR="00061339" w14:paraId="41B513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DDABA"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CDB60" w14:textId="77777777" w:rsidR="00061339" w:rsidRDefault="00061339" w:rsidP="002275DB">
            <w:pPr>
              <w:rPr>
                <w:rFonts w:eastAsia="Times New Roman"/>
              </w:rPr>
            </w:pPr>
            <w:r>
              <w:rPr>
                <w:rFonts w:eastAsia="Times New Roman" w:cs="Arial"/>
                <w:color w:val="000000"/>
                <w:sz w:val="16"/>
                <w:szCs w:val="16"/>
              </w:rPr>
              <w:t>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8C87F" w14:textId="77777777" w:rsidR="00061339" w:rsidRDefault="00061339" w:rsidP="002275DB">
            <w:pPr>
              <w:rPr>
                <w:rFonts w:eastAsia="Times New Roman"/>
              </w:rPr>
            </w:pPr>
            <w:r>
              <w:rPr>
                <w:rFonts w:eastAsia="Times New Roman" w:cs="Arial"/>
                <w:color w:val="000000"/>
                <w:sz w:val="16"/>
                <w:szCs w:val="16"/>
              </w:rPr>
              <w:t>Zhiwei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062B7" w14:textId="77777777" w:rsidR="00061339" w:rsidRDefault="00061339" w:rsidP="002275D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7D142"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3B575" w14:textId="77777777" w:rsidR="00061339" w:rsidRDefault="00061339" w:rsidP="002275DB">
            <w:pPr>
              <w:rPr>
                <w:rFonts w:eastAsia="Times New Roman"/>
              </w:rPr>
            </w:pPr>
            <w:r>
              <w:rPr>
                <w:rFonts w:eastAsia="Times New Roman" w:cs="Arial"/>
                <w:color w:val="000000"/>
                <w:sz w:val="16"/>
                <w:szCs w:val="16"/>
              </w:rPr>
              <w:t>3GPPMEMBER</w:t>
            </w:r>
          </w:p>
        </w:tc>
      </w:tr>
      <w:tr w:rsidR="00061339" w14:paraId="2899AE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29451"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0C05E" w14:textId="77777777" w:rsidR="00061339" w:rsidRDefault="00061339" w:rsidP="002275DB">
            <w:pPr>
              <w:rPr>
                <w:rFonts w:eastAsia="Times New Roman"/>
              </w:rPr>
            </w:pPr>
            <w:r>
              <w:rPr>
                <w:rFonts w:eastAsia="Times New Roman" w:cs="Arial"/>
                <w:color w:val="000000"/>
                <w:sz w:val="16"/>
                <w:szCs w:val="16"/>
              </w:rPr>
              <w:t>Mohammed Mikaeil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0A0EE" w14:textId="77777777" w:rsidR="00061339" w:rsidRDefault="00061339" w:rsidP="002275DB">
            <w:pPr>
              <w:rPr>
                <w:rFonts w:eastAsia="Times New Roman"/>
              </w:rPr>
            </w:pPr>
            <w:r>
              <w:rPr>
                <w:rFonts w:eastAsia="Times New Roman" w:cs="Arial"/>
                <w:color w:val="000000"/>
                <w:sz w:val="16"/>
                <w:szCs w:val="16"/>
              </w:rPr>
              <w:t>Ahmed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8893" w14:textId="77777777" w:rsidR="00061339" w:rsidRDefault="00061339" w:rsidP="002275DB">
            <w:pPr>
              <w:rPr>
                <w:rFonts w:eastAsia="Times New Roman"/>
              </w:rPr>
            </w:pPr>
            <w:r>
              <w:rPr>
                <w:rFonts w:eastAsia="Times New Roman" w:cs="Arial"/>
                <w:color w:val="000000"/>
                <w:sz w:val="16"/>
                <w:szCs w:val="16"/>
              </w:rPr>
              <w:t>TCL Communication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65F80" w14:textId="77777777" w:rsidR="00061339" w:rsidRDefault="00061339" w:rsidP="002275D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A5AC9" w14:textId="77777777" w:rsidR="00061339" w:rsidRDefault="00061339" w:rsidP="002275DB">
            <w:pPr>
              <w:rPr>
                <w:rFonts w:eastAsia="Times New Roman"/>
              </w:rPr>
            </w:pPr>
            <w:r>
              <w:rPr>
                <w:rFonts w:eastAsia="Times New Roman" w:cs="Arial"/>
                <w:color w:val="000000"/>
                <w:sz w:val="16"/>
                <w:szCs w:val="16"/>
              </w:rPr>
              <w:t>3GPPMEMBER</w:t>
            </w:r>
          </w:p>
        </w:tc>
      </w:tr>
      <w:tr w:rsidR="00061339" w14:paraId="633371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82609" w14:textId="77777777" w:rsidR="00061339" w:rsidRDefault="00061339" w:rsidP="002275DB">
            <w:pPr>
              <w:rPr>
                <w:rFonts w:eastAsia="Times New Roman"/>
              </w:rPr>
            </w:pPr>
            <w:r>
              <w:rPr>
                <w:rFonts w:eastAsia="Times New Roman" w:cs="Arial"/>
                <w:color w:val="000000"/>
                <w:sz w:val="16"/>
                <w:szCs w:val="16"/>
              </w:rPr>
              <w:lastRenderedPageBreak/>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7E8E7" w14:textId="77777777" w:rsidR="00061339" w:rsidRDefault="00061339" w:rsidP="002275DB">
            <w:pPr>
              <w:rPr>
                <w:rFonts w:eastAsia="Times New Roman"/>
              </w:rPr>
            </w:pPr>
            <w:r>
              <w:rPr>
                <w:rFonts w:eastAsia="Times New Roman" w:cs="Arial"/>
                <w:color w:val="000000"/>
                <w:sz w:val="16"/>
                <w:szCs w:val="16"/>
              </w:rPr>
              <w:t>Montojo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EEA9D" w14:textId="77777777" w:rsidR="00061339" w:rsidRDefault="00061339" w:rsidP="002275DB">
            <w:pPr>
              <w:rPr>
                <w:rFonts w:eastAsia="Times New Roman"/>
              </w:rPr>
            </w:pPr>
            <w:r>
              <w:rPr>
                <w:rFonts w:eastAsia="Times New Roman" w:cs="Arial"/>
                <w:color w:val="000000"/>
                <w:sz w:val="16"/>
                <w:szCs w:val="16"/>
              </w:rPr>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B7D40" w14:textId="77777777" w:rsidR="00061339" w:rsidRDefault="00061339" w:rsidP="002275DB">
            <w:pPr>
              <w:rPr>
                <w:rFonts w:eastAsia="Times New Roman"/>
              </w:rPr>
            </w:pPr>
            <w:r>
              <w:rPr>
                <w:rFonts w:eastAsia="Times New Roman" w:cs="Arial"/>
                <w:color w:val="000000"/>
                <w:sz w:val="16"/>
                <w:szCs w:val="16"/>
              </w:rPr>
              <w:t>Qualcomm CDMA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0CF85"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62844" w14:textId="77777777" w:rsidR="00061339" w:rsidRDefault="00061339" w:rsidP="002275DB">
            <w:pPr>
              <w:rPr>
                <w:rFonts w:eastAsia="Times New Roman"/>
              </w:rPr>
            </w:pPr>
            <w:r>
              <w:rPr>
                <w:rFonts w:eastAsia="Times New Roman" w:cs="Arial"/>
                <w:color w:val="000000"/>
                <w:sz w:val="16"/>
                <w:szCs w:val="16"/>
              </w:rPr>
              <w:t>3GPPMEMBER</w:t>
            </w:r>
          </w:p>
        </w:tc>
      </w:tr>
      <w:tr w:rsidR="00061339" w14:paraId="5D6C284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32954"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56756" w14:textId="77777777" w:rsidR="00061339" w:rsidRDefault="00061339" w:rsidP="002275DB">
            <w:pPr>
              <w:rPr>
                <w:rFonts w:eastAsia="Times New Roman"/>
              </w:rPr>
            </w:pPr>
            <w:r>
              <w:rPr>
                <w:rFonts w:eastAsia="Times New Roman" w:cs="Arial"/>
                <w:color w:val="000000"/>
                <w:sz w:val="16"/>
                <w:szCs w:val="16"/>
              </w:rPr>
              <w:t>Moon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36B2" w14:textId="77777777" w:rsidR="00061339" w:rsidRDefault="00061339" w:rsidP="002275DB">
            <w:pPr>
              <w:rPr>
                <w:rFonts w:eastAsia="Times New Roman"/>
              </w:rPr>
            </w:pPr>
            <w:r>
              <w:rPr>
                <w:rFonts w:eastAsia="Times New Roman" w:cs="Arial"/>
                <w:color w:val="000000"/>
                <w:sz w:val="16"/>
                <w:szCs w:val="16"/>
              </w:rPr>
              <w:t>Sang-Jun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1063C" w14:textId="77777777" w:rsidR="00061339" w:rsidRDefault="00061339" w:rsidP="002275DB">
            <w:pPr>
              <w:rPr>
                <w:rFonts w:eastAsia="Times New Roman"/>
              </w:rPr>
            </w:pPr>
            <w:r>
              <w:rPr>
                <w:rFonts w:eastAsia="Times New Roman" w:cs="Arial"/>
                <w:color w:val="000000"/>
                <w:sz w:val="16"/>
                <w:szCs w:val="16"/>
              </w:rP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8EEC8"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D5756" w14:textId="77777777" w:rsidR="00061339" w:rsidRDefault="00061339" w:rsidP="002275DB">
            <w:pPr>
              <w:rPr>
                <w:rFonts w:eastAsia="Times New Roman"/>
              </w:rPr>
            </w:pPr>
            <w:r>
              <w:rPr>
                <w:rFonts w:eastAsia="Times New Roman" w:cs="Arial"/>
                <w:color w:val="000000"/>
                <w:sz w:val="16"/>
                <w:szCs w:val="16"/>
              </w:rPr>
              <w:t>3GPPMEMBER</w:t>
            </w:r>
          </w:p>
        </w:tc>
      </w:tr>
      <w:tr w:rsidR="00061339" w14:paraId="500F4D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201D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C501E" w14:textId="77777777" w:rsidR="00061339" w:rsidRDefault="00061339" w:rsidP="002275DB">
            <w:pPr>
              <w:rPr>
                <w:rFonts w:eastAsia="Times New Roman"/>
              </w:rPr>
            </w:pPr>
            <w:r>
              <w:rPr>
                <w:rFonts w:eastAsia="Times New Roman" w:cs="Arial"/>
                <w:color w:val="000000"/>
                <w:sz w:val="16"/>
                <w:szCs w:val="16"/>
              </w:rPr>
              <w:t>Morand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A7AA6" w14:textId="77777777" w:rsidR="00061339" w:rsidRDefault="00061339" w:rsidP="002275DB">
            <w:pPr>
              <w:rPr>
                <w:rFonts w:eastAsia="Times New Roman"/>
              </w:rPr>
            </w:pPr>
            <w:r>
              <w:rPr>
                <w:rFonts w:eastAsia="Times New Roman" w:cs="Arial"/>
                <w:color w:val="000000"/>
                <w:sz w:val="16"/>
                <w:szCs w:val="16"/>
              </w:rPr>
              <w:t>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FED92"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9EDE1"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A3AE" w14:textId="77777777" w:rsidR="00061339" w:rsidRDefault="00061339" w:rsidP="002275DB">
            <w:pPr>
              <w:rPr>
                <w:rFonts w:eastAsia="Times New Roman"/>
              </w:rPr>
            </w:pPr>
            <w:r>
              <w:rPr>
                <w:rFonts w:eastAsia="Times New Roman" w:cs="Arial"/>
                <w:color w:val="000000"/>
                <w:sz w:val="16"/>
                <w:szCs w:val="16"/>
              </w:rPr>
              <w:t>3GPPMEMBER</w:t>
            </w:r>
          </w:p>
        </w:tc>
      </w:tr>
      <w:tr w:rsidR="00061339" w14:paraId="4868FD7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6B148"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C1D93" w14:textId="77777777" w:rsidR="00061339" w:rsidRDefault="00061339" w:rsidP="002275DB">
            <w:pPr>
              <w:rPr>
                <w:rFonts w:eastAsia="Times New Roman"/>
              </w:rPr>
            </w:pPr>
            <w:r>
              <w:rPr>
                <w:rFonts w:eastAsia="Times New Roman" w:cs="Arial"/>
                <w:color w:val="000000"/>
                <w:sz w:val="16"/>
                <w:szCs w:val="16"/>
              </w:rPr>
              <w:t>Murakami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78B83" w14:textId="77777777" w:rsidR="00061339" w:rsidRDefault="00061339" w:rsidP="002275DB">
            <w:pPr>
              <w:rPr>
                <w:rFonts w:eastAsia="Times New Roman"/>
              </w:rPr>
            </w:pPr>
            <w:r>
              <w:rPr>
                <w:rFonts w:eastAsia="Times New Roman" w:cs="Arial"/>
                <w:color w:val="000000"/>
                <w:sz w:val="16"/>
                <w:szCs w:val="16"/>
              </w:rPr>
              <w:t>Homare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FE4C7" w14:textId="77777777" w:rsidR="00061339" w:rsidRDefault="00061339" w:rsidP="002275DB">
            <w:pPr>
              <w:rPr>
                <w:rFonts w:eastAsia="Times New Roman"/>
              </w:rPr>
            </w:pPr>
            <w:r>
              <w:rPr>
                <w:rFonts w:eastAsia="Times New Roman"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6503"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7EFD7" w14:textId="77777777" w:rsidR="00061339" w:rsidRDefault="00061339" w:rsidP="002275DB">
            <w:pPr>
              <w:rPr>
                <w:rFonts w:eastAsia="Times New Roman"/>
              </w:rPr>
            </w:pPr>
            <w:r>
              <w:rPr>
                <w:rFonts w:eastAsia="Times New Roman" w:cs="Arial"/>
                <w:color w:val="000000"/>
                <w:sz w:val="16"/>
                <w:szCs w:val="16"/>
              </w:rPr>
              <w:t>3GPPMEMBER</w:t>
            </w:r>
          </w:p>
        </w:tc>
      </w:tr>
      <w:tr w:rsidR="00061339" w14:paraId="21C4590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FDF4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63B22" w14:textId="77777777" w:rsidR="00061339" w:rsidRDefault="00061339" w:rsidP="002275DB">
            <w:pPr>
              <w:rPr>
                <w:rFonts w:eastAsia="Times New Roman"/>
              </w:rPr>
            </w:pPr>
            <w:r>
              <w:rPr>
                <w:rFonts w:eastAsia="Times New Roman" w:cs="Arial"/>
                <w:color w:val="000000"/>
                <w:sz w:val="16"/>
                <w:szCs w:val="16"/>
              </w:rPr>
              <w:t>Murphy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736A1" w14:textId="77777777" w:rsidR="00061339" w:rsidRDefault="00061339" w:rsidP="002275DB">
            <w:pPr>
              <w:rPr>
                <w:rFonts w:eastAsia="Times New Roman"/>
              </w:rPr>
            </w:pPr>
            <w:r>
              <w:rPr>
                <w:rFonts w:eastAsia="Times New Roman"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7AFEE" w14:textId="77777777" w:rsidR="00061339" w:rsidRDefault="00061339" w:rsidP="002275DB">
            <w:pPr>
              <w:rPr>
                <w:rFonts w:eastAsia="Times New Roman"/>
              </w:rPr>
            </w:pPr>
            <w:r>
              <w:rPr>
                <w:rFonts w:eastAsia="Times New Roman"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51799"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73620" w14:textId="77777777" w:rsidR="00061339" w:rsidRDefault="00061339" w:rsidP="002275DB">
            <w:pPr>
              <w:rPr>
                <w:rFonts w:eastAsia="Times New Roman"/>
              </w:rPr>
            </w:pPr>
            <w:r>
              <w:rPr>
                <w:rFonts w:eastAsia="Times New Roman" w:cs="Arial"/>
                <w:color w:val="000000"/>
                <w:sz w:val="16"/>
                <w:szCs w:val="16"/>
              </w:rPr>
              <w:t>3GPPMEMBER</w:t>
            </w:r>
          </w:p>
        </w:tc>
      </w:tr>
      <w:tr w:rsidR="00061339" w14:paraId="6A5F096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8D8BC" w14:textId="77777777" w:rsidR="00061339" w:rsidRDefault="00061339" w:rsidP="002275DB">
            <w:pPr>
              <w:rPr>
                <w:rFonts w:eastAsia="Times New Roman"/>
              </w:rPr>
            </w:pPr>
            <w:r>
              <w:rPr>
                <w:rFonts w:eastAsia="Times New Roman"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F60B0" w14:textId="77777777" w:rsidR="00061339" w:rsidRDefault="00061339" w:rsidP="002275DB">
            <w:pPr>
              <w:rPr>
                <w:rFonts w:eastAsia="Times New Roman"/>
              </w:rPr>
            </w:pPr>
            <w:r>
              <w:rPr>
                <w:rFonts w:eastAsia="Times New Roman" w:cs="Arial"/>
                <w:color w:val="000000"/>
                <w:sz w:val="16"/>
                <w:szCs w:val="16"/>
              </w:rPr>
              <w:t>Mustapha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D2937" w14:textId="77777777" w:rsidR="00061339" w:rsidRDefault="00061339" w:rsidP="002275DB">
            <w:pPr>
              <w:rPr>
                <w:rFonts w:eastAsia="Times New Roman"/>
              </w:rPr>
            </w:pPr>
            <w:r>
              <w:rPr>
                <w:rFonts w:eastAsia="Times New Roman" w:cs="Arial"/>
                <w:color w:val="000000"/>
                <w:sz w:val="16"/>
                <w:szCs w:val="16"/>
              </w:rPr>
              <w:t>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2DE65" w14:textId="77777777" w:rsidR="00061339" w:rsidRDefault="00061339" w:rsidP="002275DB">
            <w:pPr>
              <w:rPr>
                <w:rFonts w:eastAsia="Times New Roman"/>
              </w:rPr>
            </w:pPr>
            <w:r>
              <w:rPr>
                <w:rFonts w:eastAsia="Times New Roman"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ACA77" w14:textId="77777777" w:rsidR="00061339" w:rsidRDefault="00061339" w:rsidP="002275D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62825" w14:textId="77777777" w:rsidR="00061339" w:rsidRDefault="00061339" w:rsidP="002275DB">
            <w:pPr>
              <w:rPr>
                <w:rFonts w:eastAsia="Times New Roman"/>
              </w:rPr>
            </w:pPr>
            <w:r>
              <w:rPr>
                <w:rFonts w:eastAsia="Times New Roman" w:cs="Arial"/>
                <w:color w:val="000000"/>
                <w:sz w:val="16"/>
                <w:szCs w:val="16"/>
              </w:rPr>
              <w:t>3GPPMEMBER</w:t>
            </w:r>
          </w:p>
        </w:tc>
      </w:tr>
      <w:tr w:rsidR="00061339" w14:paraId="75158A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7A47B"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DDF25" w14:textId="77777777" w:rsidR="00061339" w:rsidRDefault="00061339" w:rsidP="002275DB">
            <w:pPr>
              <w:rPr>
                <w:rFonts w:eastAsia="Times New Roman"/>
              </w:rPr>
            </w:pPr>
            <w:r>
              <w:rPr>
                <w:rFonts w:eastAsia="Times New Roman" w:cs="Arial"/>
                <w:color w:val="000000"/>
                <w:sz w:val="16"/>
                <w:szCs w:val="16"/>
              </w:rPr>
              <w:t>Mysore Annaiah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66DD3" w14:textId="77777777" w:rsidR="00061339" w:rsidRDefault="00061339" w:rsidP="002275DB">
            <w:pPr>
              <w:rPr>
                <w:rFonts w:eastAsia="Times New Roman"/>
              </w:rPr>
            </w:pPr>
            <w:r>
              <w:rPr>
                <w:rFonts w:eastAsia="Times New Roman" w:cs="Arial"/>
                <w:color w:val="000000"/>
                <w:sz w:val="16"/>
                <w:szCs w:val="16"/>
              </w:rPr>
              <w:t>Mahesh Nayaka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01A41" w14:textId="77777777" w:rsidR="00061339" w:rsidRDefault="00061339" w:rsidP="002275DB">
            <w:pPr>
              <w:rPr>
                <w:rFonts w:eastAsia="Times New Roman"/>
              </w:rPr>
            </w:pPr>
            <w:r>
              <w:rPr>
                <w:rFonts w:eastAsia="Times New Roman"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C3151" w14:textId="77777777" w:rsidR="00061339" w:rsidRDefault="00061339" w:rsidP="002275D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CB416" w14:textId="77777777" w:rsidR="00061339" w:rsidRDefault="00061339" w:rsidP="002275DB">
            <w:pPr>
              <w:rPr>
                <w:rFonts w:eastAsia="Times New Roman"/>
              </w:rPr>
            </w:pPr>
            <w:r>
              <w:rPr>
                <w:rFonts w:eastAsia="Times New Roman" w:cs="Arial"/>
                <w:color w:val="000000"/>
                <w:sz w:val="16"/>
                <w:szCs w:val="16"/>
              </w:rPr>
              <w:t>3GPPMEMBER</w:t>
            </w:r>
          </w:p>
        </w:tc>
      </w:tr>
      <w:tr w:rsidR="00061339" w14:paraId="23CFE8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520A1"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192FB" w14:textId="77777777" w:rsidR="00061339" w:rsidRDefault="00061339" w:rsidP="002275DB">
            <w:pPr>
              <w:rPr>
                <w:rFonts w:eastAsia="Times New Roman"/>
              </w:rPr>
            </w:pPr>
            <w:r>
              <w:rPr>
                <w:rFonts w:eastAsia="Times New Roman" w:cs="Arial"/>
                <w:color w:val="000000"/>
                <w:sz w:val="16"/>
                <w:szCs w:val="16"/>
              </w:rPr>
              <w:t>Nagata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0A6DD" w14:textId="77777777" w:rsidR="00061339" w:rsidRDefault="00061339" w:rsidP="002275DB">
            <w:pPr>
              <w:rPr>
                <w:rFonts w:eastAsia="Times New Roman"/>
              </w:rPr>
            </w:pPr>
            <w:r>
              <w:rPr>
                <w:rFonts w:eastAsia="Times New Roman" w:cs="Arial"/>
                <w:color w:val="000000"/>
                <w:sz w:val="16"/>
                <w:szCs w:val="16"/>
              </w:rPr>
              <w:t>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E338B" w14:textId="77777777" w:rsidR="00061339" w:rsidRDefault="00061339" w:rsidP="002275D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C2B5E"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8A71D" w14:textId="77777777" w:rsidR="00061339" w:rsidRDefault="00061339" w:rsidP="002275DB">
            <w:pPr>
              <w:rPr>
                <w:rFonts w:eastAsia="Times New Roman"/>
              </w:rPr>
            </w:pPr>
            <w:r>
              <w:rPr>
                <w:rFonts w:eastAsia="Times New Roman" w:cs="Arial"/>
                <w:color w:val="000000"/>
                <w:sz w:val="16"/>
                <w:szCs w:val="16"/>
              </w:rPr>
              <w:t>3GPPMEMBER</w:t>
            </w:r>
          </w:p>
        </w:tc>
      </w:tr>
      <w:tr w:rsidR="00061339" w14:paraId="28A0B8B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AB2E"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7F9BA" w14:textId="77777777" w:rsidR="00061339" w:rsidRDefault="00061339" w:rsidP="002275DB">
            <w:pPr>
              <w:rPr>
                <w:rFonts w:eastAsia="Times New Roman"/>
              </w:rPr>
            </w:pPr>
            <w:r>
              <w:rPr>
                <w:rFonts w:eastAsia="Times New Roman" w:cs="Arial"/>
                <w:color w:val="000000"/>
                <w:sz w:val="16"/>
                <w:szCs w:val="16"/>
              </w:rPr>
              <w:t>Nair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40B58" w14:textId="77777777" w:rsidR="00061339" w:rsidRDefault="00061339" w:rsidP="002275DB">
            <w:pPr>
              <w:rPr>
                <w:rFonts w:eastAsia="Times New Roman"/>
              </w:rPr>
            </w:pPr>
            <w:r>
              <w:rPr>
                <w:rFonts w:eastAsia="Times New Roman"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40058" w14:textId="77777777" w:rsidR="00061339" w:rsidRDefault="00061339" w:rsidP="002275DB">
            <w:pPr>
              <w:rPr>
                <w:rFonts w:eastAsia="Times New Roman"/>
              </w:rPr>
            </w:pPr>
            <w:r>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DED7D" w14:textId="77777777" w:rsidR="00061339" w:rsidRDefault="00061339" w:rsidP="002275D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C8CC1" w14:textId="77777777" w:rsidR="00061339" w:rsidRDefault="00061339" w:rsidP="002275DB">
            <w:pPr>
              <w:rPr>
                <w:rFonts w:eastAsia="Times New Roman"/>
              </w:rPr>
            </w:pPr>
            <w:r>
              <w:rPr>
                <w:rFonts w:eastAsia="Times New Roman" w:cs="Arial"/>
                <w:color w:val="000000"/>
                <w:sz w:val="16"/>
                <w:szCs w:val="16"/>
              </w:rPr>
              <w:t>3GPPMEMBER</w:t>
            </w:r>
          </w:p>
        </w:tc>
      </w:tr>
      <w:tr w:rsidR="00061339" w14:paraId="5FFB85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BB800"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E9836" w14:textId="77777777" w:rsidR="00061339" w:rsidRDefault="00061339" w:rsidP="002275DB">
            <w:pPr>
              <w:rPr>
                <w:rFonts w:eastAsia="Times New Roman"/>
              </w:rPr>
            </w:pPr>
            <w:r>
              <w:rPr>
                <w:rFonts w:eastAsia="Times New Roman" w:cs="Arial"/>
                <w:color w:val="000000"/>
                <w:sz w:val="16"/>
                <w:szCs w:val="16"/>
              </w:rPr>
              <w:t>NAKAMURA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24301" w14:textId="77777777" w:rsidR="00061339" w:rsidRDefault="00061339" w:rsidP="002275DB">
            <w:pPr>
              <w:rPr>
                <w:rFonts w:eastAsia="Times New Roman"/>
              </w:rPr>
            </w:pPr>
            <w:r>
              <w:rPr>
                <w:rFonts w:eastAsia="Times New Roman" w:cs="Arial"/>
                <w:color w:val="000000"/>
                <w:sz w:val="16"/>
                <w:szCs w:val="16"/>
              </w:rPr>
              <w:t>Kazuo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17313" w14:textId="77777777" w:rsidR="00061339" w:rsidRDefault="00061339" w:rsidP="002275DB">
            <w:pPr>
              <w:rPr>
                <w:rFonts w:eastAsia="Times New Roman"/>
              </w:rPr>
            </w:pPr>
            <w:r>
              <w:rPr>
                <w:rFonts w:eastAsia="Times New Roman"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88787"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427E6" w14:textId="77777777" w:rsidR="00061339" w:rsidRDefault="00061339" w:rsidP="002275DB">
            <w:pPr>
              <w:rPr>
                <w:rFonts w:eastAsia="Times New Roman"/>
              </w:rPr>
            </w:pPr>
            <w:r>
              <w:rPr>
                <w:rFonts w:eastAsia="Times New Roman" w:cs="Arial"/>
                <w:color w:val="000000"/>
                <w:sz w:val="16"/>
                <w:szCs w:val="16"/>
              </w:rPr>
              <w:t>3GPPMEMBER</w:t>
            </w:r>
          </w:p>
        </w:tc>
      </w:tr>
      <w:tr w:rsidR="00061339" w14:paraId="25D551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D715C" w14:textId="77777777" w:rsidR="00061339" w:rsidRDefault="00061339" w:rsidP="002275D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2C47E" w14:textId="77777777" w:rsidR="00061339" w:rsidRDefault="00061339" w:rsidP="002275DB">
            <w:pPr>
              <w:rPr>
                <w:rFonts w:eastAsia="Times New Roman"/>
              </w:rPr>
            </w:pPr>
            <w:r>
              <w:rPr>
                <w:rFonts w:eastAsia="Times New Roman" w:cs="Arial"/>
                <w:color w:val="000000"/>
                <w:sz w:val="16"/>
                <w:szCs w:val="16"/>
              </w:rPr>
              <w:t>Nakano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E917" w14:textId="77777777" w:rsidR="00061339" w:rsidRDefault="00061339" w:rsidP="002275DB">
            <w:pPr>
              <w:rPr>
                <w:rFonts w:eastAsia="Times New Roman"/>
              </w:rPr>
            </w:pPr>
            <w:r>
              <w:rPr>
                <w:rFonts w:eastAsia="Times New Roman" w:cs="Arial"/>
                <w:color w:val="000000"/>
                <w:sz w:val="16"/>
                <w:szCs w:val="16"/>
              </w:rPr>
              <w:t>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316F5" w14:textId="77777777" w:rsidR="00061339" w:rsidRDefault="00061339" w:rsidP="002275DB">
            <w:pPr>
              <w:rPr>
                <w:rFonts w:eastAsia="Times New Roman"/>
              </w:rPr>
            </w:pPr>
            <w:r>
              <w:rPr>
                <w:rFonts w:eastAsia="Times New Roman"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49BBA" w14:textId="77777777" w:rsidR="00061339" w:rsidRDefault="00061339" w:rsidP="002275D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72FE6" w14:textId="77777777" w:rsidR="00061339" w:rsidRDefault="00061339" w:rsidP="002275DB">
            <w:pPr>
              <w:rPr>
                <w:rFonts w:eastAsia="Times New Roman"/>
              </w:rPr>
            </w:pPr>
            <w:r>
              <w:rPr>
                <w:rFonts w:eastAsia="Times New Roman" w:cs="Arial"/>
                <w:color w:val="000000"/>
                <w:sz w:val="16"/>
                <w:szCs w:val="16"/>
              </w:rPr>
              <w:t>3GPPMEMBER</w:t>
            </w:r>
          </w:p>
        </w:tc>
      </w:tr>
    </w:tbl>
    <w:p w14:paraId="03AAA8B3" w14:textId="77777777" w:rsidR="00061339" w:rsidRDefault="00061339" w:rsidP="00061339">
      <w:pPr>
        <w:divId w:val="398745793"/>
        <w:rPr>
          <w:rFonts w:eastAsia="Times New Roman"/>
        </w:rPr>
      </w:pPr>
      <w:r>
        <w:rPr>
          <w:rFonts w:eastAsia="Times New Roman"/>
        </w:rPr>
        <w:br/>
        <w:t>250 Entries</w:t>
      </w:r>
    </w:p>
    <w:p w14:paraId="321501AA" w14:textId="77777777" w:rsidR="00061339" w:rsidRDefault="00061339">
      <w:pPr>
        <w:tabs>
          <w:tab w:val="clear" w:pos="567"/>
          <w:tab w:val="clear" w:pos="851"/>
          <w:tab w:val="clear" w:pos="1134"/>
          <w:tab w:val="clear" w:pos="1418"/>
          <w:tab w:val="clear" w:pos="1701"/>
        </w:tabs>
        <w:spacing w:after="0"/>
        <w:rPr>
          <w:rFonts w:cs="Arial"/>
          <w:b/>
          <w:bCs/>
          <w:color w:val="000000"/>
          <w:sz w:val="32"/>
          <w:szCs w:val="32"/>
        </w:rPr>
      </w:pPr>
      <w:r>
        <w:rPr>
          <w:rFonts w:cs="Arial"/>
          <w:b/>
          <w:bCs/>
          <w:color w:val="000000"/>
          <w:sz w:val="32"/>
          <w:szCs w:val="32"/>
        </w:rPr>
        <w:br w:type="page"/>
      </w:r>
    </w:p>
    <w:p w14:paraId="45168882" w14:textId="37B73C21" w:rsidR="00061339" w:rsidRDefault="00061339" w:rsidP="00061339">
      <w:pPr>
        <w:pStyle w:val="Heading9"/>
        <w:divId w:val="398745793"/>
        <w:rPr>
          <w:rFonts w:eastAsiaTheme="minorEastAsia"/>
        </w:rPr>
      </w:pPr>
      <w:bookmarkStart w:id="286" w:name="_Toc97638982"/>
      <w:bookmarkStart w:id="287" w:name="_Toc97639466"/>
      <w:r>
        <w:lastRenderedPageBreak/>
        <w:t>Annex D</w:t>
      </w:r>
      <w:r>
        <w:tab/>
      </w:r>
      <w:r>
        <w:t>Incoming and Outgoing Liaison Statements</w:t>
      </w:r>
      <w:bookmarkEnd w:id="286"/>
      <w:bookmarkEnd w:id="287"/>
    </w:p>
    <w:p w14:paraId="0C7FC6E2" w14:textId="60766019" w:rsidR="00061339" w:rsidRDefault="00061339" w:rsidP="00061339">
      <w:pPr>
        <w:pStyle w:val="Heading1"/>
        <w:divId w:val="398745793"/>
      </w:pPr>
      <w:bookmarkStart w:id="288" w:name="_Toc97638983"/>
      <w:bookmarkStart w:id="289" w:name="_Toc97639467"/>
      <w:r>
        <w:t>D.1</w:t>
      </w:r>
      <w:r>
        <w:tab/>
      </w:r>
      <w:r>
        <w:t>Incoming LSs</w:t>
      </w:r>
      <w:bookmarkEnd w:id="288"/>
      <w:bookmarkEnd w:id="289"/>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9"/>
        <w:gridCol w:w="1226"/>
        <w:gridCol w:w="3834"/>
        <w:gridCol w:w="2245"/>
        <w:gridCol w:w="1935"/>
        <w:gridCol w:w="1157"/>
        <w:gridCol w:w="2244"/>
        <w:gridCol w:w="964"/>
        <w:gridCol w:w="796"/>
      </w:tblGrid>
      <w:tr w:rsidR="00061339" w14:paraId="2426CF61"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CFD95E9"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76CBBE6" w14:textId="77777777" w:rsidR="00061339" w:rsidRDefault="00061339" w:rsidP="002275DB">
            <w:pPr>
              <w:rPr>
                <w:rFonts w:eastAsia="Times New Roman"/>
              </w:rPr>
            </w:pPr>
            <w:r>
              <w:rPr>
                <w:rFonts w:eastAsia="Times New Roman" w:cs="Arial"/>
                <w:color w:val="000000"/>
                <w:sz w:val="16"/>
                <w:szCs w:val="16"/>
              </w:rPr>
              <w:t>LS_From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1713F7F"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9DB5EA" w14:textId="77777777" w:rsidR="00061339" w:rsidRDefault="00061339" w:rsidP="002275DB">
            <w:pPr>
              <w:rPr>
                <w:rFonts w:eastAsia="Times New Roman"/>
              </w:rPr>
            </w:pPr>
            <w:r>
              <w:rPr>
                <w:rFonts w:eastAsia="Times New Roman" w:cs="Arial"/>
                <w:color w:val="000000"/>
                <w:sz w:val="16"/>
                <w:szCs w:val="16"/>
              </w:rPr>
              <w:t>LS_Source_file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D58B67D" w14:textId="77777777" w:rsidR="00061339" w:rsidRDefault="00061339" w:rsidP="002275DB">
            <w:pPr>
              <w:rPr>
                <w:rFonts w:eastAsia="Times New Roman"/>
              </w:rPr>
            </w:pPr>
            <w:r>
              <w:rPr>
                <w:rFonts w:eastAsia="Times New Roman"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F5DA323" w14:textId="77777777" w:rsidR="00061339" w:rsidRDefault="00061339" w:rsidP="002275DB">
            <w:pPr>
              <w:rPr>
                <w:rFonts w:eastAsia="Times New Roman"/>
              </w:rPr>
            </w:pPr>
            <w:r>
              <w:rPr>
                <w:rFonts w:eastAsia="Times New Roman"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486BB9" w14:textId="77777777" w:rsidR="00061339" w:rsidRDefault="00061339" w:rsidP="002275DB">
            <w:pPr>
              <w:rPr>
                <w:rFonts w:eastAsia="Times New Roman"/>
              </w:rPr>
            </w:pPr>
            <w:r>
              <w:rPr>
                <w:rFonts w:eastAsia="Times New Roman"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3599BB5" w14:textId="77777777" w:rsidR="00061339" w:rsidRDefault="00061339" w:rsidP="002275DB">
            <w:pPr>
              <w:rPr>
                <w:rFonts w:eastAsia="Times New Roman"/>
              </w:rPr>
            </w:pPr>
            <w:r>
              <w:rPr>
                <w:rFonts w:eastAsia="Times New Roman" w:cs="Arial"/>
                <w:color w:val="000000"/>
                <w:sz w:val="16"/>
                <w:szCs w:val="16"/>
              </w:rPr>
              <w:t>ResponseTD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B74034" w14:textId="77777777" w:rsidR="00061339" w:rsidRDefault="00061339" w:rsidP="002275DB">
            <w:pPr>
              <w:rPr>
                <w:rFonts w:eastAsia="Times New Roman"/>
              </w:rPr>
            </w:pPr>
            <w:r>
              <w:rPr>
                <w:rFonts w:eastAsia="Times New Roman" w:cs="Arial"/>
                <w:color w:val="000000"/>
                <w:sz w:val="16"/>
                <w:szCs w:val="16"/>
              </w:rPr>
              <w:t>Decision</w:t>
            </w:r>
          </w:p>
        </w:tc>
      </w:tr>
      <w:tr w:rsidR="00061339" w14:paraId="6EA745F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E7076" w14:textId="77777777" w:rsidR="00061339" w:rsidRDefault="00061339" w:rsidP="002275DB">
            <w:pPr>
              <w:rPr>
                <w:rFonts w:eastAsia="Times New Roman"/>
              </w:rPr>
            </w:pPr>
            <w:r>
              <w:rPr>
                <w:rFonts w:eastAsia="Times New Roman" w:cs="Arial"/>
                <w:color w:val="000000"/>
                <w:sz w:val="16"/>
                <w:szCs w:val="16"/>
              </w:rPr>
              <w:t>SP-211246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D4FDB" w14:textId="77777777" w:rsidR="00061339" w:rsidRDefault="00061339" w:rsidP="002275DB">
            <w:pPr>
              <w:rPr>
                <w:rFonts w:eastAsia="Times New Roman"/>
              </w:rPr>
            </w:pPr>
            <w:r>
              <w:rPr>
                <w:rFonts w:eastAsia="Times New Roman" w:cs="Arial"/>
                <w:color w:val="000000"/>
                <w:sz w:val="16"/>
                <w:szCs w:val="16"/>
              </w:rPr>
              <w:t>ETSI TC 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D8178" w14:textId="77777777" w:rsidR="00061339" w:rsidRDefault="00061339" w:rsidP="002275DB">
            <w:pPr>
              <w:rPr>
                <w:rFonts w:eastAsia="Times New Roman"/>
              </w:rPr>
            </w:pPr>
            <w:r>
              <w:rPr>
                <w:rFonts w:eastAsia="Times New Roman" w:cs="Arial"/>
                <w:color w:val="000000"/>
                <w:sz w:val="16"/>
                <w:szCs w:val="16"/>
              </w:rPr>
              <w:t>LS from ETSI TC LI: Reply LS on PSCELL ID availability in SGW CDR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C8446" w14:textId="77777777" w:rsidR="00061339" w:rsidRDefault="00061339" w:rsidP="002275DB">
            <w:pPr>
              <w:rPr>
                <w:rFonts w:eastAsia="Times New Roman"/>
              </w:rPr>
            </w:pPr>
            <w:r>
              <w:rPr>
                <w:rFonts w:eastAsia="Times New Roman" w:cs="Arial"/>
                <w:color w:val="000000"/>
                <w:sz w:val="16"/>
                <w:szCs w:val="16"/>
              </w:rPr>
              <w:t>LI(21)P58049r1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6DA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ACC62"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TSG SA, SA WG2, RAN WG3, 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72DE"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6905"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7AB66"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A99570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2F8E2" w14:textId="77777777" w:rsidR="00061339" w:rsidRDefault="00061339" w:rsidP="002275DB">
            <w:pPr>
              <w:rPr>
                <w:rFonts w:eastAsia="Times New Roman"/>
              </w:rPr>
            </w:pPr>
            <w:r>
              <w:rPr>
                <w:rFonts w:eastAsia="Times New Roman" w:cs="Arial"/>
                <w:color w:val="000000"/>
                <w:sz w:val="16"/>
                <w:szCs w:val="16"/>
              </w:rPr>
              <w:t>SP-211247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2B0C6" w14:textId="77777777" w:rsidR="00061339" w:rsidRDefault="00061339" w:rsidP="002275DB">
            <w:pPr>
              <w:rPr>
                <w:rFonts w:eastAsia="Times New Roman"/>
              </w:rPr>
            </w:pPr>
            <w:r>
              <w:rPr>
                <w:rFonts w:eastAsia="Times New Roman" w:cs="Arial"/>
                <w:color w:val="000000"/>
                <w:sz w:val="16"/>
                <w:szCs w:val="16"/>
              </w:rPr>
              <w:t>AWG28/OUT03 (Rev.1)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45805" w14:textId="77777777" w:rsidR="00061339" w:rsidRDefault="00061339" w:rsidP="002275DB">
            <w:pPr>
              <w:rPr>
                <w:rFonts w:eastAsia="Times New Roman"/>
              </w:rPr>
            </w:pPr>
            <w:r>
              <w:rPr>
                <w:rFonts w:eastAsia="Times New Roman" w:cs="Arial"/>
                <w:color w:val="000000"/>
                <w:sz w:val="16"/>
                <w:szCs w:val="16"/>
              </w:rPr>
              <w:t>LS from APT: APT REPORT ON EMERGING CRITICAL APPLICATIONS &amp; USE CASES OF IMT FOR INDUSTRIAL, SOCIETAL AND ENTERPRISE USERS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1AB94" w14:textId="77777777" w:rsidR="00061339" w:rsidRDefault="00061339" w:rsidP="002275DB">
            <w:pPr>
              <w:rPr>
                <w:rFonts w:eastAsia="Times New Roman"/>
              </w:rPr>
            </w:pPr>
            <w:r>
              <w:rPr>
                <w:rFonts w:eastAsia="Times New Roman" w:cs="Arial"/>
                <w:color w:val="000000"/>
                <w:sz w:val="16"/>
                <w:szCs w:val="16"/>
              </w:rPr>
              <w:t>AWG28/OUT03 (Rev.1)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3EF5" w14:textId="77777777" w:rsidR="00061339" w:rsidRDefault="00061339" w:rsidP="002275DB">
            <w:pPr>
              <w:rPr>
                <w:rFonts w:eastAsia="Times New Roman"/>
              </w:rPr>
            </w:pPr>
            <w:r>
              <w:rPr>
                <w:rFonts w:eastAsia="Times New Roman" w:cs="Arial"/>
                <w:color w:val="000000"/>
                <w:sz w:val="16"/>
                <w:szCs w:val="16"/>
              </w:rPr>
              <w:t>TSG SA,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C0FF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BA09" w14:textId="77777777" w:rsidR="00061339" w:rsidRDefault="00061339" w:rsidP="002275DB">
            <w:pPr>
              <w:rPr>
                <w:rFonts w:eastAsia="Times New Roman"/>
                <w:sz w:val="24"/>
                <w:szCs w:val="24"/>
              </w:rPr>
            </w:pPr>
            <w:r>
              <w:rPr>
                <w:rFonts w:eastAsia="Times New Roman" w:cs="Arial"/>
                <w:color w:val="000000"/>
                <w:sz w:val="16"/>
                <w:szCs w:val="16"/>
              </w:rPr>
              <w:t>AWG-28/TMP-18, Letter-SG-APT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9E68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D9B3D" w14:textId="77777777" w:rsidR="00061339" w:rsidRDefault="00061339" w:rsidP="002275DB">
            <w:pPr>
              <w:rPr>
                <w:rFonts w:eastAsia="Times New Roman"/>
                <w:sz w:val="24"/>
                <w:szCs w:val="24"/>
              </w:rPr>
            </w:pPr>
            <w:r>
              <w:rPr>
                <w:rFonts w:eastAsia="Times New Roman" w:cs="Arial"/>
                <w:color w:val="000000"/>
                <w:sz w:val="16"/>
                <w:szCs w:val="16"/>
              </w:rPr>
              <w:t>Postponed</w:t>
            </w:r>
          </w:p>
        </w:tc>
      </w:tr>
      <w:tr w:rsidR="00061339" w14:paraId="067B76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CF959" w14:textId="77777777" w:rsidR="00061339" w:rsidRDefault="00061339" w:rsidP="002275DB">
            <w:pPr>
              <w:rPr>
                <w:rFonts w:eastAsia="Times New Roman"/>
              </w:rPr>
            </w:pPr>
            <w:r>
              <w:rPr>
                <w:rFonts w:eastAsia="Times New Roman" w:cs="Arial"/>
                <w:color w:val="000000"/>
                <w:sz w:val="16"/>
                <w:szCs w:val="16"/>
              </w:rPr>
              <w:t>SP-211248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6F3A" w14:textId="77777777" w:rsidR="00061339" w:rsidRDefault="00061339" w:rsidP="002275DB">
            <w:pPr>
              <w:rPr>
                <w:rFonts w:eastAsia="Times New Roman"/>
              </w:rPr>
            </w:pPr>
            <w:r>
              <w:rPr>
                <w:rFonts w:eastAsia="Times New Roman" w:cs="Arial"/>
                <w:color w:val="000000"/>
                <w:sz w:val="16"/>
                <w:szCs w:val="16"/>
              </w:rPr>
              <w:t>MEF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5B7C5" w14:textId="77777777" w:rsidR="00061339" w:rsidRDefault="00061339" w:rsidP="002275DB">
            <w:pPr>
              <w:rPr>
                <w:rFonts w:eastAsia="Times New Roman"/>
              </w:rPr>
            </w:pPr>
            <w:r>
              <w:rPr>
                <w:rFonts w:eastAsia="Times New Roman" w:cs="Arial"/>
                <w:color w:val="000000"/>
                <w:sz w:val="16"/>
                <w:szCs w:val="16"/>
              </w:rPr>
              <w:t>LS from MEF Forum: Liaison informing about Publication of Standard MEF 84 Network Slice Service and Attributes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7E725" w14:textId="77777777" w:rsidR="00061339" w:rsidRDefault="00061339" w:rsidP="002275DB">
            <w:pPr>
              <w:rPr>
                <w:rFonts w:eastAsia="Times New Roman"/>
              </w:rPr>
            </w:pPr>
            <w:r>
              <w:rPr>
                <w:rFonts w:eastAsia="Times New Roman" w:cs="Arial"/>
                <w:color w:val="000000"/>
                <w:sz w:val="16"/>
                <w:szCs w:val="16"/>
              </w:rPr>
              <w:t>LS00319_001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B4378" w14:textId="77777777" w:rsidR="00061339" w:rsidRDefault="00061339" w:rsidP="002275DB">
            <w:pPr>
              <w:rPr>
                <w:rFonts w:eastAsia="Times New Roman"/>
              </w:rPr>
            </w:pPr>
            <w:r>
              <w:rPr>
                <w:rFonts w:eastAsia="Times New Roman" w:cs="Arial"/>
                <w:color w:val="000000"/>
                <w:sz w:val="16"/>
                <w:szCs w:val="16"/>
              </w:rPr>
              <w:t>3GPP, BBF, ETSI ISGs ENI; NEF; ZSM, GSMA, IETF, ITU-T, NGNM, ONF, TMF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821F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B021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C7A5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DF562"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F42CF8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404DD" w14:textId="77777777" w:rsidR="00061339" w:rsidRDefault="00061339" w:rsidP="002275DB">
            <w:pPr>
              <w:rPr>
                <w:rFonts w:eastAsia="Times New Roman"/>
              </w:rPr>
            </w:pPr>
            <w:r>
              <w:rPr>
                <w:rFonts w:eastAsia="Times New Roman" w:cs="Arial"/>
                <w:color w:val="000000"/>
                <w:sz w:val="16"/>
                <w:szCs w:val="16"/>
              </w:rPr>
              <w:t>SP-211249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B7976" w14:textId="77777777" w:rsidR="00061339" w:rsidRDefault="00061339" w:rsidP="002275DB">
            <w:pPr>
              <w:rPr>
                <w:rFonts w:eastAsia="Times New Roman"/>
              </w:rPr>
            </w:pPr>
            <w:r>
              <w:rPr>
                <w:rFonts w:eastAsia="Times New Roman" w:cs="Arial"/>
                <w:color w:val="000000"/>
                <w:sz w:val="16"/>
                <w:szCs w:val="16"/>
              </w:rPr>
              <w:t>ETSI ISG 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F8246" w14:textId="77777777" w:rsidR="00061339" w:rsidRDefault="00061339" w:rsidP="002275DB">
            <w:pPr>
              <w:rPr>
                <w:rFonts w:eastAsia="Times New Roman"/>
              </w:rPr>
            </w:pPr>
            <w:r>
              <w:rPr>
                <w:rFonts w:eastAsia="Times New Roman" w:cs="Arial"/>
                <w:color w:val="000000"/>
                <w:sz w:val="16"/>
                <w:szCs w:val="16"/>
              </w:rPr>
              <w:t>LS from ETSI ISG RIS: Formation of a new ETSI ISG for Reconfigurable Intelligent Surfaces (RIS)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5B289" w14:textId="77777777" w:rsidR="00061339" w:rsidRDefault="00061339" w:rsidP="002275DB">
            <w:pPr>
              <w:rPr>
                <w:rFonts w:eastAsia="Times New Roman"/>
              </w:rPr>
            </w:pPr>
            <w:r>
              <w:rPr>
                <w:rFonts w:eastAsia="Times New Roman" w:cs="Arial"/>
                <w:color w:val="000000"/>
                <w:sz w:val="16"/>
                <w:szCs w:val="16"/>
              </w:rPr>
              <w:t>RIS(21)001003r2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F1C65"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TSG RAN, TSG SA, ITU-R, ETSI ISGs, CCSA TC5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11460"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77DDE"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8310"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4FFB7"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74A47C4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0ECF3" w14:textId="77777777" w:rsidR="00061339" w:rsidRDefault="00061339" w:rsidP="002275DB">
            <w:pPr>
              <w:rPr>
                <w:rFonts w:eastAsia="Times New Roman"/>
              </w:rPr>
            </w:pPr>
            <w:r>
              <w:rPr>
                <w:rFonts w:eastAsia="Times New Roman" w:cs="Arial"/>
                <w:color w:val="000000"/>
                <w:sz w:val="16"/>
                <w:szCs w:val="16"/>
              </w:rPr>
              <w:t>SP-211250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EFDDE" w14:textId="77777777" w:rsidR="00061339" w:rsidRDefault="00061339" w:rsidP="002275D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E1473" w14:textId="77777777" w:rsidR="00061339" w:rsidRDefault="00061339" w:rsidP="002275DB">
            <w:pPr>
              <w:rPr>
                <w:rFonts w:eastAsia="Times New Roman"/>
              </w:rPr>
            </w:pPr>
            <w:r>
              <w:rPr>
                <w:rFonts w:eastAsia="Times New Roman" w:cs="Arial"/>
                <w:color w:val="000000"/>
                <w:sz w:val="16"/>
                <w:szCs w:val="16"/>
              </w:rPr>
              <w:t>LS from RAN WG3: Reply LS on Guidelines on Port Allocation for New 3GPP Interfaces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361B6" w14:textId="77777777" w:rsidR="00061339" w:rsidRDefault="00061339" w:rsidP="002275DB">
            <w:pPr>
              <w:rPr>
                <w:rFonts w:eastAsia="Times New Roman"/>
              </w:rPr>
            </w:pPr>
            <w:r>
              <w:rPr>
                <w:rFonts w:eastAsia="Times New Roman" w:cs="Arial"/>
                <w:color w:val="000000"/>
                <w:sz w:val="16"/>
                <w:szCs w:val="16"/>
              </w:rPr>
              <w:t>R3-216233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8462E" w14:textId="77777777" w:rsidR="00061339" w:rsidRDefault="00061339" w:rsidP="002275D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91BFE" w14:textId="77777777" w:rsidR="00061339" w:rsidRDefault="00061339" w:rsidP="002275DB">
            <w:pPr>
              <w:rPr>
                <w:rFonts w:eastAsia="Times New Roman"/>
              </w:rPr>
            </w:pPr>
            <w:r>
              <w:rPr>
                <w:rFonts w:eastAsia="Times New Roman" w:cs="Arial"/>
                <w:color w:val="000000"/>
                <w:sz w:val="16"/>
                <w:szCs w:val="16"/>
              </w:rPr>
              <w:t>RAN WG2, SA WG4, CT WG3, SA WG5, SA WG2, TSG SA,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3AB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636B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F058B"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427A1BD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FD37" w14:textId="77777777" w:rsidR="00061339" w:rsidRDefault="00061339" w:rsidP="002275DB">
            <w:pPr>
              <w:rPr>
                <w:rFonts w:eastAsia="Times New Roman"/>
              </w:rPr>
            </w:pPr>
            <w:r>
              <w:rPr>
                <w:rFonts w:eastAsia="Times New Roman" w:cs="Arial"/>
                <w:color w:val="000000"/>
                <w:sz w:val="16"/>
                <w:szCs w:val="16"/>
              </w:rPr>
              <w:t>SP-211251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20FF4"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AEFD7" w14:textId="77777777" w:rsidR="00061339" w:rsidRDefault="00061339" w:rsidP="002275DB">
            <w:pPr>
              <w:rPr>
                <w:rFonts w:eastAsia="Times New Roman"/>
              </w:rPr>
            </w:pPr>
            <w:r>
              <w:rPr>
                <w:rFonts w:eastAsia="Times New Roman" w:cs="Arial"/>
                <w:color w:val="000000"/>
                <w:sz w:val="16"/>
                <w:szCs w:val="16"/>
              </w:rPr>
              <w:t>LS from SA WG2: LS on use of inclusive terminology for Time Synchronization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FC9AD" w14:textId="77777777" w:rsidR="00061339" w:rsidRDefault="00061339" w:rsidP="002275DB">
            <w:pPr>
              <w:rPr>
                <w:rFonts w:eastAsia="Times New Roman"/>
              </w:rPr>
            </w:pPr>
            <w:r>
              <w:rPr>
                <w:rFonts w:eastAsia="Times New Roman" w:cs="Arial"/>
                <w:color w:val="000000"/>
                <w:sz w:val="16"/>
                <w:szCs w:val="16"/>
              </w:rPr>
              <w:t>S2-2107800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898A8" w14:textId="77777777" w:rsidR="00061339" w:rsidRDefault="00061339" w:rsidP="002275DB">
            <w:pPr>
              <w:rPr>
                <w:rFonts w:eastAsia="Times New Roman"/>
              </w:rPr>
            </w:pPr>
            <w:r>
              <w:rPr>
                <w:rFonts w:eastAsia="Times New Roman" w:cs="Arial"/>
                <w:color w:val="000000"/>
                <w:sz w:val="16"/>
                <w:szCs w:val="16"/>
              </w:rPr>
              <w:t>IEEE 1588 WG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568AE" w14:textId="77777777" w:rsidR="00061339" w:rsidRDefault="00061339" w:rsidP="002275DB">
            <w:pPr>
              <w:rPr>
                <w:rFonts w:eastAsia="Times New Roman"/>
              </w:rPr>
            </w:pPr>
            <w:r>
              <w:rPr>
                <w:rFonts w:eastAsia="Times New Roman" w:cs="Arial"/>
                <w:color w:val="000000"/>
                <w:sz w:val="16"/>
                <w:szCs w:val="16"/>
              </w:rPr>
              <w:t>IEEE 802.1 WG,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DBA98" w14:textId="77777777" w:rsidR="00061339" w:rsidRDefault="00061339" w:rsidP="002275DB">
            <w:pPr>
              <w:rPr>
                <w:rFonts w:eastAsia="Times New Roman"/>
              </w:rPr>
            </w:pPr>
            <w:r>
              <w:rPr>
                <w:rFonts w:eastAsia="Times New Roman" w:cs="Arial"/>
                <w:color w:val="000000"/>
                <w:sz w:val="16"/>
                <w:szCs w:val="16"/>
              </w:rPr>
              <w:t>23.501 CR#3351, 23.502 CR#3217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C3B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FE8FD"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30C5A2B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B9A9D" w14:textId="77777777" w:rsidR="00061339" w:rsidRDefault="00061339" w:rsidP="002275DB">
            <w:pPr>
              <w:rPr>
                <w:rFonts w:eastAsia="Times New Roman"/>
              </w:rPr>
            </w:pPr>
            <w:r>
              <w:rPr>
                <w:rFonts w:eastAsia="Times New Roman" w:cs="Arial"/>
                <w:color w:val="000000"/>
                <w:sz w:val="16"/>
                <w:szCs w:val="16"/>
              </w:rPr>
              <w:t>SP-211252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7751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D1F1" w14:textId="77777777" w:rsidR="00061339" w:rsidRDefault="00061339" w:rsidP="002275DB">
            <w:pPr>
              <w:rPr>
                <w:rFonts w:eastAsia="Times New Roman"/>
              </w:rPr>
            </w:pPr>
            <w:r>
              <w:rPr>
                <w:rFonts w:eastAsia="Times New Roman" w:cs="Arial"/>
                <w:color w:val="000000"/>
                <w:sz w:val="16"/>
                <w:szCs w:val="16"/>
              </w:rPr>
              <w:t>LS from SA WG2: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706C8" w14:textId="77777777" w:rsidR="00061339" w:rsidRDefault="00061339" w:rsidP="002275DB">
            <w:pPr>
              <w:rPr>
                <w:rFonts w:eastAsia="Times New Roman"/>
              </w:rPr>
            </w:pPr>
            <w:r>
              <w:rPr>
                <w:rFonts w:eastAsia="Times New Roman" w:cs="Arial"/>
                <w:color w:val="000000"/>
                <w:sz w:val="16"/>
                <w:szCs w:val="16"/>
              </w:rPr>
              <w:t>S2-2108172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C06CB" w14:textId="77777777" w:rsidR="00061339" w:rsidRDefault="00061339" w:rsidP="002275DB">
            <w:pPr>
              <w:rPr>
                <w:rFonts w:eastAsia="Times New Roman"/>
              </w:rPr>
            </w:pPr>
            <w:r>
              <w:rPr>
                <w:rFonts w:eastAsia="Times New Roman" w:cs="Arial"/>
                <w:color w:val="000000"/>
                <w:sz w:val="16"/>
                <w:szCs w:val="16"/>
              </w:rPr>
              <w:t>SA WG3, SA WG5, CT WG1, CT WG4, CT WG6,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D4EF2" w14:textId="77777777" w:rsidR="00061339" w:rsidRDefault="00061339" w:rsidP="002275DB">
            <w:pPr>
              <w:rPr>
                <w:rFonts w:eastAsia="Times New Roman"/>
              </w:rPr>
            </w:pPr>
            <w:r>
              <w:rPr>
                <w:rFonts w:eastAsia="Times New Roman" w:cs="Arial"/>
                <w:color w:val="000000"/>
                <w:sz w:val="16"/>
                <w:szCs w:val="16"/>
              </w:rPr>
              <w:t>TSG SA,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A72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C71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A7A60"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54585D9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051A0" w14:textId="77777777" w:rsidR="00061339" w:rsidRDefault="00061339" w:rsidP="002275DB">
            <w:pPr>
              <w:rPr>
                <w:rFonts w:eastAsia="Times New Roman"/>
              </w:rPr>
            </w:pPr>
            <w:r>
              <w:rPr>
                <w:rFonts w:eastAsia="Times New Roman" w:cs="Arial"/>
                <w:color w:val="000000"/>
                <w:sz w:val="16"/>
                <w:szCs w:val="16"/>
              </w:rPr>
              <w:t>SP-211253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8265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4A350" w14:textId="77777777" w:rsidR="00061339" w:rsidRDefault="00061339" w:rsidP="002275DB">
            <w:pPr>
              <w:rPr>
                <w:rFonts w:eastAsia="Times New Roman"/>
              </w:rPr>
            </w:pPr>
            <w:r>
              <w:rPr>
                <w:rFonts w:eastAsia="Times New Roman" w:cs="Arial"/>
                <w:color w:val="000000"/>
                <w:sz w:val="16"/>
                <w:szCs w:val="16"/>
              </w:rPr>
              <w:t>LS from SA WG2: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A12A0" w14:textId="77777777" w:rsidR="00061339" w:rsidRDefault="00061339" w:rsidP="002275DB">
            <w:pPr>
              <w:rPr>
                <w:rFonts w:eastAsia="Times New Roman"/>
              </w:rPr>
            </w:pPr>
            <w:r>
              <w:rPr>
                <w:rFonts w:eastAsia="Times New Roman" w:cs="Arial"/>
                <w:color w:val="000000"/>
                <w:sz w:val="16"/>
                <w:szCs w:val="16"/>
              </w:rPr>
              <w:t>S2-2108176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94072" w14:textId="77777777" w:rsidR="00061339" w:rsidRDefault="00061339" w:rsidP="002275DB">
            <w:pPr>
              <w:rPr>
                <w:rFonts w:eastAsia="Times New Roman"/>
              </w:rPr>
            </w:pPr>
            <w:r>
              <w:rPr>
                <w:rFonts w:eastAsia="Times New Roman" w:cs="Arial"/>
                <w:color w:val="000000"/>
                <w:sz w:val="16"/>
                <w:szCs w:val="16"/>
              </w:rPr>
              <w:t>RAN WG2, TSG SA, CT WG1,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A115B" w14:textId="77777777" w:rsidR="00061339" w:rsidRDefault="00061339" w:rsidP="002275DB">
            <w:pPr>
              <w:rPr>
                <w:rFonts w:eastAsia="Times New Roman"/>
              </w:rPr>
            </w:pPr>
            <w:r>
              <w:rPr>
                <w:rFonts w:eastAsia="Times New Roman" w:cs="Arial"/>
                <w:color w:val="000000"/>
                <w:sz w:val="16"/>
                <w:szCs w:val="16"/>
              </w:rPr>
              <w:t>CT WG4, CT WG3,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8B5E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998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CEEF8"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628018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C0861" w14:textId="77777777" w:rsidR="00061339" w:rsidRDefault="00061339" w:rsidP="002275DB">
            <w:pPr>
              <w:rPr>
                <w:rFonts w:eastAsia="Times New Roman"/>
              </w:rPr>
            </w:pPr>
            <w:r>
              <w:rPr>
                <w:rFonts w:eastAsia="Times New Roman" w:cs="Arial"/>
                <w:color w:val="000000"/>
                <w:sz w:val="16"/>
                <w:szCs w:val="16"/>
              </w:rPr>
              <w:t>SP-211254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A61D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8E89F" w14:textId="77777777" w:rsidR="00061339" w:rsidRDefault="00061339" w:rsidP="002275DB">
            <w:pPr>
              <w:rPr>
                <w:rFonts w:eastAsia="Times New Roman"/>
              </w:rPr>
            </w:pPr>
            <w:r>
              <w:rPr>
                <w:rFonts w:eastAsia="Times New Roman" w:cs="Arial"/>
                <w:color w:val="000000"/>
                <w:sz w:val="16"/>
                <w:szCs w:val="16"/>
              </w:rPr>
              <w:t>LS from SA WG3: Reply to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10256" w14:textId="77777777" w:rsidR="00061339" w:rsidRDefault="00061339" w:rsidP="002275DB">
            <w:pPr>
              <w:rPr>
                <w:rFonts w:eastAsia="Times New Roman"/>
              </w:rPr>
            </w:pPr>
            <w:r>
              <w:rPr>
                <w:rFonts w:eastAsia="Times New Roman" w:cs="Arial"/>
                <w:color w:val="000000"/>
                <w:sz w:val="16"/>
                <w:szCs w:val="16"/>
              </w:rPr>
              <w:t>S3-213609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390B6"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34612" w14:textId="77777777" w:rsidR="00061339" w:rsidRDefault="00061339" w:rsidP="002275DB">
            <w:pPr>
              <w:rPr>
                <w:rFonts w:eastAsia="Times New Roman"/>
              </w:rPr>
            </w:pPr>
            <w:r>
              <w:rPr>
                <w:rFonts w:eastAsia="Times New Roman" w:cs="Arial"/>
                <w:color w:val="000000"/>
                <w:sz w:val="16"/>
                <w:szCs w:val="16"/>
              </w:rPr>
              <w:t xml:space="preserve">SA WG2, CT WG1, RAN WG2, RAN WG3, TSG SA, </w:t>
            </w:r>
            <w:r>
              <w:rPr>
                <w:rFonts w:eastAsia="Times New Roman" w:cs="Arial"/>
                <w:color w:val="000000"/>
                <w:sz w:val="16"/>
                <w:szCs w:val="16"/>
              </w:rPr>
              <w:lastRenderedPageBreak/>
              <w:t>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403F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91C5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1B20A"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0545EF8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4DFE" w14:textId="77777777" w:rsidR="00061339" w:rsidRDefault="00061339" w:rsidP="002275DB">
            <w:pPr>
              <w:rPr>
                <w:rFonts w:eastAsia="Times New Roman"/>
              </w:rPr>
            </w:pPr>
            <w:r>
              <w:rPr>
                <w:rFonts w:eastAsia="Times New Roman" w:cs="Arial"/>
                <w:color w:val="000000"/>
                <w:sz w:val="16"/>
                <w:szCs w:val="16"/>
              </w:rPr>
              <w:t>SP-211255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FDAB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6AFB1" w14:textId="77777777" w:rsidR="00061339" w:rsidRDefault="00061339" w:rsidP="002275DB">
            <w:pPr>
              <w:rPr>
                <w:rFonts w:eastAsia="Times New Roman"/>
              </w:rPr>
            </w:pPr>
            <w:r>
              <w:rPr>
                <w:rFonts w:eastAsia="Times New Roman" w:cs="Arial"/>
                <w:color w:val="000000"/>
                <w:sz w:val="16"/>
                <w:szCs w:val="16"/>
              </w:rPr>
              <w:t>LS from SA WG3: LS on reply to SA6 about new SID on Application Enablement for Data Integrity Verification Service in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EF3E4" w14:textId="77777777" w:rsidR="00061339" w:rsidRDefault="00061339" w:rsidP="002275DB">
            <w:pPr>
              <w:rPr>
                <w:rFonts w:eastAsia="Times New Roman"/>
              </w:rPr>
            </w:pPr>
            <w:r>
              <w:rPr>
                <w:rFonts w:eastAsia="Times New Roman" w:cs="Arial"/>
                <w:color w:val="000000"/>
                <w:sz w:val="16"/>
                <w:szCs w:val="16"/>
              </w:rPr>
              <w:t>S3-214337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F3C74" w14:textId="77777777" w:rsidR="00061339" w:rsidRDefault="00061339" w:rsidP="002275DB">
            <w:pPr>
              <w:rPr>
                <w:rFonts w:eastAsia="Times New Roman"/>
              </w:rPr>
            </w:pPr>
            <w:r>
              <w:rPr>
                <w:rFonts w:eastAsia="Times New Roman" w:cs="Arial"/>
                <w:color w:val="000000"/>
                <w:sz w:val="16"/>
                <w:szCs w:val="16"/>
              </w:rPr>
              <w:t>SA WG6,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F2B0D"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33D6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94A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E844A"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76F75AB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21E3F" w14:textId="77777777" w:rsidR="00061339" w:rsidRDefault="00061339" w:rsidP="002275DB">
            <w:pPr>
              <w:rPr>
                <w:rFonts w:eastAsia="Times New Roman"/>
              </w:rPr>
            </w:pPr>
            <w:r>
              <w:rPr>
                <w:rFonts w:eastAsia="Times New Roman" w:cs="Arial"/>
                <w:color w:val="000000"/>
                <w:sz w:val="16"/>
                <w:szCs w:val="16"/>
              </w:rPr>
              <w:t>SP-211256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F56C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15F8C" w14:textId="77777777" w:rsidR="00061339" w:rsidRDefault="00061339" w:rsidP="002275DB">
            <w:pPr>
              <w:rPr>
                <w:rFonts w:eastAsia="Times New Roman"/>
              </w:rPr>
            </w:pPr>
            <w:r>
              <w:rPr>
                <w:rFonts w:eastAsia="Times New Roman" w:cs="Arial"/>
                <w:color w:val="000000"/>
                <w:sz w:val="16"/>
                <w:szCs w:val="16"/>
              </w:rPr>
              <w:t>Reply LS on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B415F" w14:textId="77777777" w:rsidR="00061339" w:rsidRDefault="00061339" w:rsidP="002275DB">
            <w:pPr>
              <w:rPr>
                <w:rFonts w:eastAsia="Times New Roman"/>
              </w:rPr>
            </w:pPr>
            <w:r>
              <w:rPr>
                <w:rFonts w:eastAsia="Times New Roman" w:cs="Arial"/>
                <w:color w:val="000000"/>
                <w:sz w:val="16"/>
                <w:szCs w:val="16"/>
              </w:rPr>
              <w:t>S3-214342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7A63D"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14C00" w14:textId="77777777" w:rsidR="00061339" w:rsidRDefault="00061339" w:rsidP="002275DB">
            <w:pPr>
              <w:rPr>
                <w:rFonts w:eastAsia="Times New Roman"/>
              </w:rPr>
            </w:pPr>
            <w:r>
              <w:rPr>
                <w:rFonts w:eastAsia="Times New Roman" w:cs="Arial"/>
                <w:color w:val="000000"/>
                <w:sz w:val="16"/>
                <w:szCs w:val="16"/>
              </w:rPr>
              <w:t>TSG RAN, TSG CT, TSG SA, RAN WG2, CT WG6, CT WG4, CT WG1,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D6D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538E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3B79B"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4DF35E9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F5102" w14:textId="77777777" w:rsidR="00061339" w:rsidRDefault="00061339" w:rsidP="002275DB">
            <w:pPr>
              <w:rPr>
                <w:rFonts w:eastAsia="Times New Roman"/>
              </w:rPr>
            </w:pPr>
            <w:r>
              <w:rPr>
                <w:rFonts w:eastAsia="Times New Roman" w:cs="Arial"/>
                <w:color w:val="000000"/>
                <w:sz w:val="16"/>
                <w:szCs w:val="16"/>
              </w:rPr>
              <w:t>SP-211257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3746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52926" w14:textId="77777777" w:rsidR="00061339" w:rsidRDefault="00061339" w:rsidP="002275DB">
            <w:pPr>
              <w:rPr>
                <w:rFonts w:eastAsia="Times New Roman"/>
              </w:rPr>
            </w:pPr>
            <w:r>
              <w:rPr>
                <w:rFonts w:eastAsia="Times New Roman" w:cs="Arial"/>
                <w:color w:val="000000"/>
                <w:sz w:val="16"/>
                <w:szCs w:val="16"/>
              </w:rPr>
              <w:t>LS from SA WG5: Reply LS to GSMA on new whitepaper E2E Network Slicing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6435" w14:textId="77777777" w:rsidR="00061339" w:rsidRDefault="00061339" w:rsidP="002275DB">
            <w:pPr>
              <w:rPr>
                <w:rFonts w:eastAsia="Times New Roman"/>
              </w:rPr>
            </w:pPr>
            <w:r>
              <w:rPr>
                <w:rFonts w:eastAsia="Times New Roman" w:cs="Arial"/>
                <w:color w:val="000000"/>
                <w:sz w:val="16"/>
                <w:szCs w:val="16"/>
              </w:rPr>
              <w:t>S5-215083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91115" w14:textId="77777777" w:rsidR="00061339" w:rsidRDefault="00061339" w:rsidP="002275DB">
            <w:pPr>
              <w:rPr>
                <w:rFonts w:eastAsia="Times New Roman"/>
              </w:rPr>
            </w:pPr>
            <w:r>
              <w:rPr>
                <w:rFonts w:eastAsia="Times New Roman" w:cs="Arial"/>
                <w:color w:val="000000"/>
                <w:sz w:val="16"/>
                <w:szCs w:val="16"/>
              </w:rPr>
              <w:t>GSMA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12594"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TSG SA, SA WG2,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5529"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F0127"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C075D"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475A5D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09E9A" w14:textId="77777777" w:rsidR="00061339" w:rsidRDefault="00061339" w:rsidP="002275DB">
            <w:pPr>
              <w:rPr>
                <w:rFonts w:eastAsia="Times New Roman"/>
              </w:rPr>
            </w:pPr>
            <w:r>
              <w:rPr>
                <w:rFonts w:eastAsia="Times New Roman" w:cs="Arial"/>
                <w:color w:val="000000"/>
                <w:sz w:val="16"/>
                <w:szCs w:val="16"/>
              </w:rPr>
              <w:t>SP-211258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121F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08DB1" w14:textId="77777777" w:rsidR="00061339" w:rsidRDefault="00061339" w:rsidP="002275DB">
            <w:pPr>
              <w:rPr>
                <w:rFonts w:eastAsia="Times New Roman"/>
              </w:rPr>
            </w:pPr>
            <w:r>
              <w:rPr>
                <w:rFonts w:eastAsia="Times New Roman" w:cs="Arial"/>
                <w:color w:val="000000"/>
                <w:sz w:val="16"/>
                <w:szCs w:val="16"/>
              </w:rPr>
              <w:t>LS from SA WG5: LS to 3GPP OPs on Multi-SDO Autonomous Networks (AN) formal cooperation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A967" w14:textId="77777777" w:rsidR="00061339" w:rsidRDefault="00061339" w:rsidP="002275DB">
            <w:pPr>
              <w:rPr>
                <w:rFonts w:eastAsia="Times New Roman"/>
              </w:rPr>
            </w:pPr>
            <w:r>
              <w:rPr>
                <w:rFonts w:eastAsia="Times New Roman" w:cs="Arial"/>
                <w:color w:val="000000"/>
                <w:sz w:val="16"/>
                <w:szCs w:val="16"/>
              </w:rPr>
              <w:t>S5-215484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8FAF" w14:textId="77777777" w:rsidR="00061339" w:rsidRDefault="00061339" w:rsidP="002275DB">
            <w:pPr>
              <w:rPr>
                <w:rFonts w:eastAsia="Times New Roman"/>
              </w:rPr>
            </w:pPr>
            <w:r>
              <w:rPr>
                <w:rFonts w:eastAsia="Times New Roman" w:cs="Arial"/>
                <w:color w:val="000000"/>
                <w:sz w:val="16"/>
                <w:szCs w:val="16"/>
              </w:rPr>
              <w:t>3GPP PCG and Organizational Partners (OPs)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0206A"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860D8" w14:textId="77777777" w:rsidR="00061339" w:rsidRDefault="00061339" w:rsidP="002275DB">
            <w:pPr>
              <w:rPr>
                <w:rFonts w:eastAsia="Times New Roman"/>
              </w:rPr>
            </w:pPr>
            <w:r>
              <w:rPr>
                <w:rFonts w:eastAsia="Times New Roman" w:cs="Arial"/>
                <w:color w:val="000000"/>
                <w:sz w:val="16"/>
                <w:szCs w:val="16"/>
              </w:rPr>
              <w:t>S5-215480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80C3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A9531"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0F6F4D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FC7F" w14:textId="77777777" w:rsidR="00061339" w:rsidRDefault="00061339" w:rsidP="002275DB">
            <w:pPr>
              <w:rPr>
                <w:rFonts w:eastAsia="Times New Roman"/>
              </w:rPr>
            </w:pPr>
            <w:r>
              <w:rPr>
                <w:rFonts w:eastAsia="Times New Roman" w:cs="Arial"/>
                <w:color w:val="000000"/>
                <w:sz w:val="16"/>
                <w:szCs w:val="16"/>
              </w:rPr>
              <w:t>SP-211259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07DC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6665A" w14:textId="77777777" w:rsidR="00061339" w:rsidRDefault="00061339" w:rsidP="002275DB">
            <w:pPr>
              <w:rPr>
                <w:rFonts w:eastAsia="Times New Roman"/>
              </w:rPr>
            </w:pPr>
            <w:r>
              <w:rPr>
                <w:rFonts w:eastAsia="Times New Roman" w:cs="Arial"/>
                <w:color w:val="000000"/>
                <w:sz w:val="16"/>
                <w:szCs w:val="16"/>
              </w:rPr>
              <w:t>LS from SA WG5: Reply to TM Forum on Intent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7ED5" w14:textId="77777777" w:rsidR="00061339" w:rsidRDefault="00061339" w:rsidP="002275DB">
            <w:pPr>
              <w:rPr>
                <w:rFonts w:eastAsia="Times New Roman"/>
              </w:rPr>
            </w:pPr>
            <w:r>
              <w:rPr>
                <w:rFonts w:eastAsia="Times New Roman" w:cs="Arial"/>
                <w:color w:val="000000"/>
                <w:sz w:val="16"/>
                <w:szCs w:val="16"/>
              </w:rPr>
              <w:t>S5-215486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A032" w14:textId="77777777" w:rsidR="00061339" w:rsidRDefault="00061339" w:rsidP="002275DB">
            <w:pPr>
              <w:rPr>
                <w:rFonts w:eastAsia="Times New Roman"/>
              </w:rPr>
            </w:pPr>
            <w:r>
              <w:rPr>
                <w:rFonts w:eastAsia="Times New Roman" w:cs="Arial"/>
                <w:color w:val="000000"/>
                <w:sz w:val="16"/>
                <w:szCs w:val="16"/>
              </w:rPr>
              <w:t>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D90E1"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BE52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3B63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2C8D3"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3FACEEA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5462F" w14:textId="77777777" w:rsidR="00061339" w:rsidRDefault="00061339" w:rsidP="002275DB">
            <w:pPr>
              <w:rPr>
                <w:rFonts w:eastAsia="Times New Roman"/>
              </w:rPr>
            </w:pPr>
            <w:r>
              <w:rPr>
                <w:rFonts w:eastAsia="Times New Roman" w:cs="Arial"/>
                <w:color w:val="000000"/>
                <w:sz w:val="16"/>
                <w:szCs w:val="16"/>
              </w:rPr>
              <w:t>SP-211260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504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F1135" w14:textId="77777777" w:rsidR="00061339" w:rsidRDefault="00061339" w:rsidP="002275DB">
            <w:pPr>
              <w:rPr>
                <w:rFonts w:eastAsia="Times New Roman"/>
              </w:rPr>
            </w:pPr>
            <w:r>
              <w:rPr>
                <w:rFonts w:eastAsia="Times New Roman" w:cs="Arial"/>
                <w:color w:val="000000"/>
                <w:sz w:val="16"/>
                <w:szCs w:val="16"/>
              </w:rPr>
              <w:t>LS from SA WG5: LS to TM Forum, MEF and GSMA on overall architecture for network slice ordering, provisioning and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3EE6E" w14:textId="77777777" w:rsidR="00061339" w:rsidRDefault="00061339" w:rsidP="002275DB">
            <w:pPr>
              <w:rPr>
                <w:rFonts w:eastAsia="Times New Roman"/>
              </w:rPr>
            </w:pPr>
            <w:r>
              <w:rPr>
                <w:rFonts w:eastAsia="Times New Roman" w:cs="Arial"/>
                <w:color w:val="000000"/>
                <w:sz w:val="16"/>
                <w:szCs w:val="16"/>
              </w:rPr>
              <w:t>S5-215530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EB312" w14:textId="77777777" w:rsidR="00061339" w:rsidRDefault="00061339" w:rsidP="002275DB">
            <w:pPr>
              <w:rPr>
                <w:rFonts w:eastAsia="Times New Roman"/>
              </w:rPr>
            </w:pPr>
            <w:r>
              <w:rPr>
                <w:rFonts w:eastAsia="Times New Roman" w:cs="Arial"/>
                <w:color w:val="000000"/>
                <w:sz w:val="16"/>
                <w:szCs w:val="16"/>
              </w:rPr>
              <w:t>TM Forum, MEF, 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8B3D3"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769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6FBB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28C4A"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3223FD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CCC4B" w14:textId="77777777" w:rsidR="00061339" w:rsidRDefault="00061339" w:rsidP="002275DB">
            <w:pPr>
              <w:rPr>
                <w:rFonts w:eastAsia="Times New Roman"/>
              </w:rPr>
            </w:pPr>
            <w:r>
              <w:rPr>
                <w:rFonts w:eastAsia="Times New Roman" w:cs="Arial"/>
                <w:color w:val="000000"/>
                <w:sz w:val="16"/>
                <w:szCs w:val="16"/>
              </w:rPr>
              <w:t>SP-211261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63F9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2AF11" w14:textId="77777777" w:rsidR="00061339" w:rsidRDefault="00061339" w:rsidP="002275DB">
            <w:pPr>
              <w:rPr>
                <w:rFonts w:eastAsia="Times New Roman"/>
              </w:rPr>
            </w:pPr>
            <w:r>
              <w:rPr>
                <w:rFonts w:eastAsia="Times New Roman" w:cs="Arial"/>
                <w:color w:val="000000"/>
                <w:sz w:val="16"/>
                <w:szCs w:val="16"/>
              </w:rPr>
              <w:t>LS from SA WG5: LS to ITU-T SG2 on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2FAE4" w14:textId="77777777" w:rsidR="00061339" w:rsidRDefault="00061339" w:rsidP="002275DB">
            <w:pPr>
              <w:rPr>
                <w:rFonts w:eastAsia="Times New Roman"/>
              </w:rPr>
            </w:pPr>
            <w:r>
              <w:rPr>
                <w:rFonts w:eastAsia="Times New Roman" w:cs="Arial"/>
                <w:color w:val="000000"/>
                <w:sz w:val="16"/>
                <w:szCs w:val="16"/>
              </w:rPr>
              <w:t>S5-215539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FBCE4" w14:textId="77777777" w:rsidR="00061339" w:rsidRDefault="00061339" w:rsidP="002275DB">
            <w:pPr>
              <w:rPr>
                <w:rFonts w:eastAsia="Times New Roman"/>
              </w:rPr>
            </w:pPr>
            <w:r>
              <w:rPr>
                <w:rFonts w:eastAsia="Times New Roman" w:cs="Arial"/>
                <w:color w:val="000000"/>
                <w:sz w:val="16"/>
                <w:szCs w:val="16"/>
              </w:rPr>
              <w:t>ITUT SG2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E5C48"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70DE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CFEE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CCA27"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76A52DD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3486C" w14:textId="77777777" w:rsidR="00061339" w:rsidRDefault="00061339" w:rsidP="002275DB">
            <w:pPr>
              <w:rPr>
                <w:rFonts w:eastAsia="Times New Roman"/>
              </w:rPr>
            </w:pPr>
            <w:r>
              <w:rPr>
                <w:rFonts w:eastAsia="Times New Roman" w:cs="Arial"/>
                <w:color w:val="000000"/>
                <w:sz w:val="16"/>
                <w:szCs w:val="16"/>
              </w:rPr>
              <w:t>SP-211262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E2097" w14:textId="77777777" w:rsidR="00061339" w:rsidRDefault="00061339" w:rsidP="002275D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51407" w14:textId="77777777" w:rsidR="00061339" w:rsidRDefault="00061339" w:rsidP="002275DB">
            <w:pPr>
              <w:rPr>
                <w:rFonts w:eastAsia="Times New Roman"/>
              </w:rPr>
            </w:pPr>
            <w:r>
              <w:rPr>
                <w:rFonts w:eastAsia="Times New Roman" w:cs="Arial"/>
                <w:color w:val="000000"/>
                <w:sz w:val="16"/>
                <w:szCs w:val="16"/>
              </w:rPr>
              <w:t>LS from CT WG1: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E1BD9" w14:textId="77777777" w:rsidR="00061339" w:rsidRDefault="00061339" w:rsidP="002275DB">
            <w:pPr>
              <w:rPr>
                <w:rFonts w:eastAsia="Times New Roman"/>
              </w:rPr>
            </w:pPr>
            <w:r>
              <w:rPr>
                <w:rFonts w:eastAsia="Times New Roman" w:cs="Arial"/>
                <w:color w:val="000000"/>
                <w:sz w:val="16"/>
                <w:szCs w:val="16"/>
              </w:rPr>
              <w:t>C1-217258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F1C5D" w14:textId="77777777" w:rsidR="00061339" w:rsidRDefault="00061339" w:rsidP="002275DB">
            <w:pPr>
              <w:rPr>
                <w:rFonts w:eastAsia="Times New Roman"/>
              </w:rPr>
            </w:pPr>
            <w:r>
              <w:rPr>
                <w:rFonts w:eastAsia="Times New Roman" w:cs="Arial"/>
                <w:color w:val="000000"/>
                <w:sz w:val="16"/>
                <w:szCs w:val="16"/>
              </w:rPr>
              <w:t>SA WG2, RAN WG2, TSG CT, TSG RAN,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FEF09" w14:textId="77777777" w:rsidR="00061339" w:rsidRDefault="00061339" w:rsidP="002275DB">
            <w:pPr>
              <w:rPr>
                <w:rFonts w:eastAsia="Times New Roman"/>
              </w:rPr>
            </w:pPr>
            <w:r>
              <w:rPr>
                <w:rFonts w:eastAsia="Times New Roman" w:cs="Arial"/>
                <w:color w:val="000000"/>
                <w:sz w:val="16"/>
                <w:szCs w:val="16"/>
              </w:rPr>
              <w:t>CT WG4,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1D82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F21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675E2"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7896BF5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CDA5D" w14:textId="77777777" w:rsidR="00061339" w:rsidRDefault="00061339" w:rsidP="002275DB">
            <w:pPr>
              <w:rPr>
                <w:rFonts w:eastAsia="Times New Roman"/>
              </w:rPr>
            </w:pPr>
            <w:r>
              <w:rPr>
                <w:rFonts w:eastAsia="Times New Roman" w:cs="Arial"/>
                <w:color w:val="000000"/>
                <w:sz w:val="16"/>
                <w:szCs w:val="16"/>
              </w:rPr>
              <w:t>SP-211263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1F76D"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020B" w14:textId="77777777" w:rsidR="00061339" w:rsidRDefault="00061339" w:rsidP="002275DB">
            <w:pPr>
              <w:rPr>
                <w:rFonts w:eastAsia="Times New Roman"/>
              </w:rPr>
            </w:pPr>
            <w:r>
              <w:rPr>
                <w:rFonts w:eastAsia="Times New Roman" w:cs="Arial"/>
                <w:color w:val="000000"/>
                <w:sz w:val="16"/>
                <w:szCs w:val="16"/>
              </w:rPr>
              <w:t>LS from SA WG1: Reply to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113A0" w14:textId="77777777" w:rsidR="00061339" w:rsidRDefault="00061339" w:rsidP="002275DB">
            <w:pPr>
              <w:rPr>
                <w:rFonts w:eastAsia="Times New Roman"/>
              </w:rPr>
            </w:pPr>
            <w:r>
              <w:rPr>
                <w:rFonts w:eastAsia="Times New Roman" w:cs="Arial"/>
                <w:color w:val="000000"/>
                <w:sz w:val="16"/>
                <w:szCs w:val="16"/>
              </w:rPr>
              <w:t>S1-214049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A9A5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0FFAA" w14:textId="77777777" w:rsidR="00061339" w:rsidRDefault="00061339" w:rsidP="002275DB">
            <w:pPr>
              <w:rPr>
                <w:rFonts w:eastAsia="Times New Roman"/>
              </w:rPr>
            </w:pPr>
            <w:r>
              <w:rPr>
                <w:rFonts w:eastAsia="Times New Roman" w:cs="Arial"/>
                <w:color w:val="000000"/>
                <w:sz w:val="16"/>
                <w:szCs w:val="16"/>
              </w:rPr>
              <w:t>SA WG2, CT WG1, RAN WG2, RAN WG3, TSG SA,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CC55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C923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25DD6"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526678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8772D" w14:textId="77777777" w:rsidR="00061339" w:rsidRDefault="00061339" w:rsidP="002275DB">
            <w:pPr>
              <w:rPr>
                <w:rFonts w:eastAsia="Times New Roman"/>
              </w:rPr>
            </w:pPr>
            <w:r>
              <w:rPr>
                <w:rFonts w:eastAsia="Times New Roman" w:cs="Arial"/>
                <w:color w:val="000000"/>
                <w:sz w:val="16"/>
                <w:szCs w:val="16"/>
              </w:rPr>
              <w:t>SP-211264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0E744"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50774" w14:textId="77777777" w:rsidR="00061339" w:rsidRDefault="00061339" w:rsidP="002275DB">
            <w:pPr>
              <w:rPr>
                <w:rFonts w:eastAsia="Times New Roman"/>
              </w:rPr>
            </w:pPr>
            <w:r>
              <w:rPr>
                <w:rFonts w:eastAsia="Times New Roman" w:cs="Arial"/>
                <w:color w:val="000000"/>
                <w:sz w:val="16"/>
                <w:szCs w:val="16"/>
              </w:rPr>
              <w:t>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A869" w14:textId="77777777" w:rsidR="00061339" w:rsidRDefault="00061339" w:rsidP="002275DB">
            <w:pPr>
              <w:rPr>
                <w:rFonts w:eastAsia="Times New Roman"/>
              </w:rPr>
            </w:pPr>
            <w:r>
              <w:rPr>
                <w:rFonts w:eastAsia="Times New Roman" w:cs="Arial"/>
                <w:color w:val="000000"/>
                <w:sz w:val="16"/>
                <w:szCs w:val="16"/>
              </w:rPr>
              <w:t>S2-2109344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8919E" w14:textId="77777777" w:rsidR="00061339" w:rsidRDefault="00061339" w:rsidP="002275DB">
            <w:pPr>
              <w:rPr>
                <w:rFonts w:eastAsia="Times New Roman"/>
              </w:rPr>
            </w:pPr>
            <w:r>
              <w:rPr>
                <w:rFonts w:eastAsia="Times New Roman" w:cs="Arial"/>
                <w:color w:val="000000"/>
                <w:sz w:val="16"/>
                <w:szCs w:val="16"/>
              </w:rPr>
              <w:t>RAN WG2, TSG SA, CT WG1,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7538F" w14:textId="77777777" w:rsidR="00061339" w:rsidRDefault="00061339" w:rsidP="002275DB">
            <w:pPr>
              <w:rPr>
                <w:rFonts w:eastAsia="Times New Roman"/>
              </w:rPr>
            </w:pPr>
            <w:r>
              <w:rPr>
                <w:rFonts w:eastAsia="Times New Roman" w:cs="Arial"/>
                <w:color w:val="000000"/>
                <w:sz w:val="16"/>
                <w:szCs w:val="16"/>
              </w:rPr>
              <w:t>CT WG4, CT WG3,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D63D9" w14:textId="77777777" w:rsidR="00061339" w:rsidRDefault="00061339" w:rsidP="002275DB">
            <w:pPr>
              <w:rPr>
                <w:rFonts w:eastAsia="Times New Roman"/>
              </w:rPr>
            </w:pPr>
            <w:r>
              <w:rPr>
                <w:rFonts w:eastAsia="Times New Roman" w:cs="Arial"/>
                <w:color w:val="000000"/>
                <w:sz w:val="16"/>
                <w:szCs w:val="16"/>
              </w:rPr>
              <w:t>S2-2109197: CR 23.401 3663 rev 3; S2-2109198: Updated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5FE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94771"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5BDA093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139C" w14:textId="77777777" w:rsidR="00061339" w:rsidRDefault="00061339" w:rsidP="002275DB">
            <w:pPr>
              <w:rPr>
                <w:rFonts w:eastAsia="Times New Roman"/>
              </w:rPr>
            </w:pPr>
            <w:r>
              <w:rPr>
                <w:rFonts w:eastAsia="Times New Roman" w:cs="Arial"/>
                <w:color w:val="000000"/>
                <w:sz w:val="16"/>
                <w:szCs w:val="16"/>
              </w:rPr>
              <w:lastRenderedPageBreak/>
              <w:t>SP-211265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81F90" w14:textId="77777777" w:rsidR="00061339" w:rsidRDefault="00061339" w:rsidP="002275DB">
            <w:pPr>
              <w:rPr>
                <w:rFonts w:eastAsia="Times New Roman"/>
              </w:rPr>
            </w:pPr>
            <w:r>
              <w:rPr>
                <w:rFonts w:eastAsia="Times New Roman" w:cs="Arial"/>
                <w:color w:val="000000"/>
                <w:sz w:val="16"/>
                <w:szCs w:val="16"/>
              </w:rPr>
              <w:t>ITU-T SG3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FB39F" w14:textId="77777777" w:rsidR="00061339" w:rsidRDefault="00061339" w:rsidP="002275DB">
            <w:pPr>
              <w:rPr>
                <w:rFonts w:eastAsia="Times New Roman"/>
              </w:rPr>
            </w:pPr>
            <w:r>
              <w:rPr>
                <w:rFonts w:eastAsia="Times New Roman" w:cs="Arial"/>
                <w:color w:val="000000"/>
                <w:sz w:val="16"/>
                <w:szCs w:val="16"/>
              </w:rPr>
              <w:t>LS from ITU-T SG3: LS on ongoing work within ITU-T Study Group 3 (SG3) on new Technical Report on 'IMT2020-Related Policy Considering MVNOs'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AD292" w14:textId="77777777" w:rsidR="00061339" w:rsidRDefault="00061339" w:rsidP="002275DB">
            <w:pPr>
              <w:rPr>
                <w:rFonts w:eastAsia="Times New Roman"/>
              </w:rPr>
            </w:pPr>
            <w:r>
              <w:rPr>
                <w:rFonts w:eastAsia="Times New Roman" w:cs="Arial"/>
                <w:color w:val="000000"/>
                <w:sz w:val="16"/>
                <w:szCs w:val="16"/>
              </w:rPr>
              <w:t>SG3-LS99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D15E3" w14:textId="77777777" w:rsidR="00061339" w:rsidRDefault="00061339" w:rsidP="002275DB">
            <w:pPr>
              <w:rPr>
                <w:rFonts w:eastAsia="Times New Roman"/>
              </w:rPr>
            </w:pPr>
            <w:r>
              <w:rPr>
                <w:rFonts w:eastAsia="Times New Roman"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D800E"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ITU-D SG1, ITU-T SG3 RGs,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663B7" w14:textId="77777777" w:rsidR="00061339" w:rsidRDefault="00061339" w:rsidP="002275DB">
            <w:pPr>
              <w:rPr>
                <w:rFonts w:eastAsia="Times New Roman"/>
              </w:rPr>
            </w:pPr>
            <w:r>
              <w:rPr>
                <w:rFonts w:eastAsia="Times New Roman" w:cs="Arial"/>
                <w:color w:val="000000"/>
                <w:sz w:val="16"/>
                <w:szCs w:val="16"/>
              </w:rPr>
              <w:t>SG3-LS99_Att1.docx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C3A0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ACA27"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4FADA4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07505" w14:textId="77777777" w:rsidR="00061339" w:rsidRDefault="00061339" w:rsidP="002275DB">
            <w:pPr>
              <w:rPr>
                <w:rFonts w:eastAsia="Times New Roman"/>
              </w:rPr>
            </w:pPr>
            <w:r>
              <w:rPr>
                <w:rFonts w:eastAsia="Times New Roman" w:cs="Arial"/>
                <w:color w:val="000000"/>
                <w:sz w:val="16"/>
                <w:szCs w:val="16"/>
              </w:rPr>
              <w:t>SP-211266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62C30" w14:textId="77777777" w:rsidR="00061339" w:rsidRDefault="00061339" w:rsidP="002275DB">
            <w:pPr>
              <w:rPr>
                <w:rFonts w:eastAsia="Times New Roman"/>
              </w:rPr>
            </w:pPr>
            <w:r>
              <w:rPr>
                <w:rFonts w:eastAsia="Times New Roman" w:cs="Arial"/>
                <w:color w:val="000000"/>
                <w:sz w:val="16"/>
                <w:szCs w:val="16"/>
              </w:rPr>
              <w:t>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A1271" w14:textId="77777777" w:rsidR="00061339" w:rsidRDefault="00061339" w:rsidP="002275DB">
            <w:pPr>
              <w:rPr>
                <w:rFonts w:eastAsia="Times New Roman"/>
              </w:rPr>
            </w:pPr>
            <w:r>
              <w:rPr>
                <w:rFonts w:eastAsia="Times New Roman" w:cs="Arial"/>
                <w:color w:val="000000"/>
                <w:sz w:val="16"/>
                <w:szCs w:val="16"/>
              </w:rPr>
              <w:t>LS from GSMA: Reply LS from GSMA Operator Platform Group to TSG SA, SA WG2, SA WG5, SA WG6 and ETSI ISG MEC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4D32" w14:textId="77777777" w:rsidR="00061339" w:rsidRDefault="00061339" w:rsidP="002275DB">
            <w:pPr>
              <w:rPr>
                <w:rFonts w:eastAsia="Times New Roman"/>
              </w:rPr>
            </w:pPr>
            <w:r>
              <w:rPr>
                <w:rFonts w:eastAsia="Times New Roman" w:cs="Arial"/>
                <w:color w:val="000000"/>
                <w:sz w:val="16"/>
                <w:szCs w:val="16"/>
              </w:rPr>
              <w:t>OPG_72_Doc_04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85054"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TSG SA, SA WG2, SA WG5, SA WG6, 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E8634" w14:textId="77777777" w:rsidR="00061339" w:rsidRDefault="00061339" w:rsidP="002275DB">
            <w:pPr>
              <w:rPr>
                <w:rFonts w:eastAsia="Times New Roman"/>
              </w:rPr>
            </w:pPr>
            <w:r>
              <w:rPr>
                <w:rFonts w:eastAsia="Times New Roman" w:cs="Arial"/>
                <w:color w:val="000000"/>
                <w:sz w:val="16"/>
                <w:szCs w:val="16"/>
              </w:rPr>
              <w:t xml:space="preserve">ETSI ISG NFV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F2AB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6A6AB" w14:textId="77777777" w:rsidR="00061339" w:rsidRDefault="00061339" w:rsidP="002275DB">
            <w:pPr>
              <w:rPr>
                <w:rFonts w:eastAsia="Times New Roman"/>
                <w:sz w:val="24"/>
                <w:szCs w:val="24"/>
              </w:rPr>
            </w:pPr>
            <w:r>
              <w:rPr>
                <w:rFonts w:eastAsia="Times New Roman" w:cs="Arial"/>
                <w:color w:val="000000"/>
                <w:sz w:val="16"/>
                <w:szCs w:val="16"/>
              </w:rPr>
              <w:t>SP-211580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AF16" w14:textId="77777777" w:rsidR="00061339" w:rsidRDefault="00061339" w:rsidP="002275DB">
            <w:pPr>
              <w:rPr>
                <w:rFonts w:eastAsia="Times New Roman"/>
              </w:rPr>
            </w:pPr>
            <w:r>
              <w:rPr>
                <w:rFonts w:eastAsia="Times New Roman" w:cs="Arial"/>
                <w:color w:val="000000"/>
                <w:sz w:val="16"/>
                <w:szCs w:val="16"/>
              </w:rPr>
              <w:t>Postponed</w:t>
            </w:r>
          </w:p>
        </w:tc>
      </w:tr>
      <w:tr w:rsidR="00061339" w14:paraId="4CED909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ED752" w14:textId="77777777" w:rsidR="00061339" w:rsidRDefault="00061339" w:rsidP="002275DB">
            <w:pPr>
              <w:rPr>
                <w:rFonts w:eastAsia="Times New Roman"/>
              </w:rPr>
            </w:pPr>
            <w:r>
              <w:rPr>
                <w:rFonts w:eastAsia="Times New Roman" w:cs="Arial"/>
                <w:color w:val="000000"/>
                <w:sz w:val="16"/>
                <w:szCs w:val="16"/>
              </w:rPr>
              <w:t>SP-211267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7501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83A08" w14:textId="77777777" w:rsidR="00061339" w:rsidRDefault="00061339" w:rsidP="002275DB">
            <w:pPr>
              <w:rPr>
                <w:rFonts w:eastAsia="Times New Roman"/>
              </w:rPr>
            </w:pPr>
            <w:r>
              <w:rPr>
                <w:rFonts w:eastAsia="Times New Roman" w:cs="Arial"/>
                <w:color w:val="000000"/>
                <w:sz w:val="16"/>
                <w:szCs w:val="16"/>
              </w:rPr>
              <w:t>LS from SA WG5: Reply LS on Prioritized Vehicle to Cloud Technical Solutions (Automotive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6F6CF" w14:textId="77777777" w:rsidR="00061339" w:rsidRDefault="00061339" w:rsidP="002275DB">
            <w:pPr>
              <w:rPr>
                <w:rFonts w:eastAsia="Times New Roman"/>
              </w:rPr>
            </w:pPr>
            <w:r>
              <w:rPr>
                <w:rFonts w:eastAsia="Times New Roman" w:cs="Arial"/>
                <w:color w:val="000000"/>
                <w:sz w:val="16"/>
                <w:szCs w:val="16"/>
              </w:rPr>
              <w:t>S5-216412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73BFC" w14:textId="77777777" w:rsidR="00061339" w:rsidRDefault="00061339" w:rsidP="002275DB">
            <w:pPr>
              <w:rPr>
                <w:rFonts w:eastAsia="Times New Roman"/>
              </w:rPr>
            </w:pPr>
            <w:r>
              <w:rPr>
                <w:rFonts w:eastAsia="Times New Roman" w:cs="Arial"/>
                <w:color w:val="000000"/>
                <w:sz w:val="16"/>
                <w:szCs w:val="16"/>
              </w:rPr>
              <w:t>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53C1D"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SA WG1, SA WG2,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01141"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2DA07"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34292"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74BE21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1AC01" w14:textId="77777777" w:rsidR="00061339" w:rsidRDefault="00061339" w:rsidP="002275DB">
            <w:pPr>
              <w:rPr>
                <w:rFonts w:eastAsia="Times New Roman"/>
              </w:rPr>
            </w:pPr>
            <w:r>
              <w:rPr>
                <w:rFonts w:eastAsia="Times New Roman" w:cs="Arial"/>
                <w:color w:val="000000"/>
                <w:sz w:val="16"/>
                <w:szCs w:val="16"/>
              </w:rPr>
              <w:t>SP-211268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07B7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CE9DA" w14:textId="77777777" w:rsidR="00061339" w:rsidRDefault="00061339" w:rsidP="002275DB">
            <w:pPr>
              <w:rPr>
                <w:rFonts w:eastAsia="Times New Roman"/>
              </w:rPr>
            </w:pPr>
            <w:r>
              <w:rPr>
                <w:rFonts w:eastAsia="Times New Roman" w:cs="Arial"/>
                <w:color w:val="000000"/>
                <w:sz w:val="16"/>
                <w:szCs w:val="16"/>
              </w:rPr>
              <w:t>LS from SA WG5: Reply LS on updating the readme.md file in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452CC" w14:textId="77777777" w:rsidR="00061339" w:rsidRDefault="00061339" w:rsidP="002275DB">
            <w:pPr>
              <w:rPr>
                <w:rFonts w:eastAsia="Times New Roman"/>
              </w:rPr>
            </w:pPr>
            <w:r>
              <w:rPr>
                <w:rFonts w:eastAsia="Times New Roman" w:cs="Arial"/>
                <w:color w:val="000000"/>
                <w:sz w:val="16"/>
                <w:szCs w:val="16"/>
              </w:rPr>
              <w:t>S5-216413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926A9" w14:textId="77777777" w:rsidR="00061339" w:rsidRDefault="00061339" w:rsidP="002275DB">
            <w:pPr>
              <w:rPr>
                <w:rFonts w:eastAsia="Times New Roman"/>
              </w:rPr>
            </w:pPr>
            <w:r>
              <w:rPr>
                <w:rFonts w:eastAsia="Times New Roman" w:cs="Arial"/>
                <w:color w:val="000000"/>
                <w:sz w:val="16"/>
                <w:szCs w:val="16"/>
              </w:rPr>
              <w:t>CT WG3,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D1754"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TSG SA, TSG CT, CT WG1, 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EDFA"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A37FB"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27FD0"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5EC7DFC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715C4" w14:textId="77777777" w:rsidR="00061339" w:rsidRDefault="00061339" w:rsidP="002275DB">
            <w:pPr>
              <w:rPr>
                <w:rFonts w:eastAsia="Times New Roman"/>
              </w:rPr>
            </w:pPr>
            <w:r>
              <w:rPr>
                <w:rFonts w:eastAsia="Times New Roman" w:cs="Arial"/>
                <w:color w:val="000000"/>
                <w:sz w:val="16"/>
                <w:szCs w:val="16"/>
              </w:rPr>
              <w:t>SP-211269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AC77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2C9BF" w14:textId="77777777" w:rsidR="00061339" w:rsidRDefault="00061339" w:rsidP="002275DB">
            <w:pPr>
              <w:rPr>
                <w:rFonts w:eastAsia="Times New Roman"/>
              </w:rPr>
            </w:pPr>
            <w:r>
              <w:rPr>
                <w:rFonts w:eastAsia="Times New Roman" w:cs="Arial"/>
                <w:color w:val="000000"/>
                <w:sz w:val="16"/>
                <w:szCs w:val="16"/>
              </w:rPr>
              <w:t>LS from SA WG5: LS on MANO performance measurements accuracy to estimate VNF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249A0" w14:textId="77777777" w:rsidR="00061339" w:rsidRDefault="00061339" w:rsidP="002275DB">
            <w:pPr>
              <w:rPr>
                <w:rFonts w:eastAsia="Times New Roman"/>
              </w:rPr>
            </w:pPr>
            <w:r>
              <w:rPr>
                <w:rFonts w:eastAsia="Times New Roman" w:cs="Arial"/>
                <w:color w:val="000000"/>
                <w:sz w:val="16"/>
                <w:szCs w:val="16"/>
              </w:rPr>
              <w:t>S5-216419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F6387" w14:textId="77777777" w:rsidR="00061339" w:rsidRDefault="00061339" w:rsidP="002275DB">
            <w:pPr>
              <w:rPr>
                <w:rFonts w:eastAsia="Times New Roman"/>
              </w:rPr>
            </w:pPr>
            <w:r>
              <w:rPr>
                <w:rFonts w:eastAsia="Times New Roman" w:cs="Arial"/>
                <w:color w:val="000000"/>
                <w:sz w:val="16"/>
                <w:szCs w:val="16"/>
              </w:rPr>
              <w:t>ETSI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A1B2C"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114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AFCE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45A45"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C54F9B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F563" w14:textId="77777777" w:rsidR="00061339" w:rsidRDefault="00061339" w:rsidP="002275DB">
            <w:pPr>
              <w:rPr>
                <w:rFonts w:eastAsia="Times New Roman"/>
              </w:rPr>
            </w:pPr>
            <w:r>
              <w:rPr>
                <w:rFonts w:eastAsia="Times New Roman" w:cs="Arial"/>
                <w:color w:val="000000"/>
                <w:sz w:val="16"/>
                <w:szCs w:val="16"/>
              </w:rPr>
              <w:t>SP-211353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59DA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CC19E" w14:textId="77777777" w:rsidR="00061339" w:rsidRDefault="00061339" w:rsidP="002275DB">
            <w:pPr>
              <w:rPr>
                <w:rFonts w:eastAsia="Times New Roman"/>
              </w:rPr>
            </w:pPr>
            <w:r>
              <w:rPr>
                <w:rFonts w:eastAsia="Times New Roman" w:cs="Arial"/>
                <w:color w:val="000000"/>
                <w:sz w:val="16"/>
                <w:szCs w:val="16"/>
              </w:rPr>
              <w:t>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909B" w14:textId="77777777" w:rsidR="00061339" w:rsidRDefault="00061339" w:rsidP="002275DB">
            <w:pPr>
              <w:rPr>
                <w:rFonts w:eastAsia="Times New Roman"/>
              </w:rPr>
            </w:pPr>
            <w:r>
              <w:rPr>
                <w:rFonts w:eastAsia="Times New Roman" w:cs="Arial"/>
                <w:color w:val="000000"/>
                <w:sz w:val="16"/>
                <w:szCs w:val="16"/>
              </w:rPr>
              <w:t>S5-216197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46BB8" w14:textId="77777777" w:rsidR="00061339" w:rsidRDefault="00061339" w:rsidP="002275D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52A6A" w14:textId="77777777" w:rsidR="00061339" w:rsidRDefault="00061339" w:rsidP="002275DB">
            <w:pPr>
              <w:rPr>
                <w:rFonts w:eastAsia="Times New Roman"/>
              </w:rPr>
            </w:pPr>
            <w:r>
              <w:rPr>
                <w:rFonts w:eastAsia="Times New Roman" w:cs="Arial"/>
                <w:color w:val="000000"/>
                <w:sz w:val="16"/>
                <w:szCs w:val="16"/>
              </w:rPr>
              <w:t>RAN WG3, TSG RAN,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903A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E84D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A53FD"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724BCC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D7F90" w14:textId="77777777" w:rsidR="00061339" w:rsidRDefault="00061339" w:rsidP="002275DB">
            <w:pPr>
              <w:rPr>
                <w:rFonts w:eastAsia="Times New Roman"/>
              </w:rPr>
            </w:pPr>
            <w:r>
              <w:rPr>
                <w:rFonts w:eastAsia="Times New Roman" w:cs="Arial"/>
                <w:color w:val="000000"/>
                <w:sz w:val="16"/>
                <w:szCs w:val="16"/>
              </w:rPr>
              <w:t>SP-211410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357C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A79E8" w14:textId="77777777" w:rsidR="00061339" w:rsidRDefault="00061339" w:rsidP="002275DB">
            <w:pPr>
              <w:rPr>
                <w:rFonts w:eastAsia="Times New Roman"/>
              </w:rPr>
            </w:pPr>
            <w:r>
              <w:rPr>
                <w:rFonts w:eastAsia="Times New Roman" w:cs="Arial"/>
                <w:color w:val="000000"/>
                <w:sz w:val="16"/>
                <w:szCs w:val="16"/>
              </w:rPr>
              <w:t>LS from SA WG3: Reply LS on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38E40" w14:textId="77777777" w:rsidR="00061339" w:rsidRDefault="00061339" w:rsidP="002275DB">
            <w:pPr>
              <w:rPr>
                <w:rFonts w:eastAsia="Times New Roman"/>
              </w:rPr>
            </w:pPr>
            <w:r>
              <w:rPr>
                <w:rFonts w:eastAsia="Times New Roman" w:cs="Arial"/>
                <w:color w:val="000000"/>
                <w:sz w:val="16"/>
                <w:szCs w:val="16"/>
              </w:rPr>
              <w:t>S3-214416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5065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11052" w14:textId="77777777" w:rsidR="00061339" w:rsidRDefault="00061339" w:rsidP="002275DB">
            <w:pPr>
              <w:rPr>
                <w:rFonts w:eastAsia="Times New Roman"/>
              </w:rPr>
            </w:pPr>
            <w:r>
              <w:rPr>
                <w:rFonts w:eastAsia="Times New Roman" w:cs="Arial"/>
                <w:color w:val="000000"/>
                <w:sz w:val="16"/>
                <w:szCs w:val="16"/>
              </w:rPr>
              <w:t>TSG RAN, TSG CT, TSG SA, RAN WG2, CT WG6, CT WG4, CT WG1,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BF60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A350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0EFC9"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5B395EE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6E7F2" w14:textId="77777777" w:rsidR="00061339" w:rsidRDefault="00061339" w:rsidP="002275DB">
            <w:pPr>
              <w:rPr>
                <w:rFonts w:eastAsia="Times New Roman"/>
              </w:rPr>
            </w:pPr>
            <w:r>
              <w:rPr>
                <w:rFonts w:eastAsia="Times New Roman" w:cs="Arial"/>
                <w:color w:val="000000"/>
                <w:sz w:val="16"/>
                <w:szCs w:val="16"/>
              </w:rPr>
              <w:t>SP-211411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D1A2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087C8" w14:textId="77777777" w:rsidR="00061339" w:rsidRDefault="00061339" w:rsidP="002275DB">
            <w:pPr>
              <w:rPr>
                <w:rFonts w:eastAsia="Times New Roman"/>
              </w:rPr>
            </w:pPr>
            <w:r>
              <w:rPr>
                <w:rFonts w:eastAsia="Times New Roman" w:cs="Arial"/>
                <w:color w:val="000000"/>
                <w:sz w:val="16"/>
                <w:szCs w:val="16"/>
              </w:rPr>
              <w:t>LS on LTE User Plane Integrity Protection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5E00C" w14:textId="77777777" w:rsidR="00061339" w:rsidRDefault="00061339" w:rsidP="002275DB">
            <w:pPr>
              <w:rPr>
                <w:rFonts w:eastAsia="Times New Roman"/>
              </w:rPr>
            </w:pPr>
            <w:r>
              <w:rPr>
                <w:rFonts w:eastAsia="Times New Roman" w:cs="Arial"/>
                <w:color w:val="000000"/>
                <w:sz w:val="16"/>
                <w:szCs w:val="16"/>
              </w:rPr>
              <w:t>S3-214462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0DE6A" w14:textId="77777777" w:rsidR="00061339" w:rsidRDefault="00061339" w:rsidP="002275DB">
            <w:pPr>
              <w:rPr>
                <w:rFonts w:eastAsia="Times New Roman"/>
              </w:rPr>
            </w:pPr>
            <w:r>
              <w:rPr>
                <w:rFonts w:eastAsia="Times New Roman" w:cs="Arial"/>
                <w:color w:val="000000"/>
                <w:sz w:val="16"/>
                <w:szCs w:val="16"/>
              </w:rPr>
              <w:t>RAN WG3,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148E0" w14:textId="77777777" w:rsidR="00061339" w:rsidRDefault="00061339" w:rsidP="002275DB">
            <w:pPr>
              <w:rPr>
                <w:rFonts w:eastAsia="Times New Roman"/>
              </w:rPr>
            </w:pPr>
            <w:r>
              <w:rPr>
                <w:rFonts w:eastAsia="Times New Roman" w:cs="Arial"/>
                <w:color w:val="000000"/>
                <w:sz w:val="16"/>
                <w:szCs w:val="16"/>
              </w:rPr>
              <w:t>TSG RAN,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56DFA" w14:textId="77777777" w:rsidR="00061339" w:rsidRDefault="00061339" w:rsidP="002275DB">
            <w:pPr>
              <w:rPr>
                <w:rFonts w:eastAsia="Times New Roman"/>
              </w:rPr>
            </w:pPr>
            <w:r>
              <w:rPr>
                <w:rFonts w:eastAsia="Times New Roman" w:cs="Arial"/>
                <w:color w:val="000000"/>
                <w:sz w:val="16"/>
                <w:szCs w:val="16"/>
              </w:rPr>
              <w:t>S3-214455, S3-214454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8D6E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A2A66"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CDF3B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A8136" w14:textId="77777777" w:rsidR="00061339" w:rsidRDefault="00061339" w:rsidP="002275DB">
            <w:pPr>
              <w:rPr>
                <w:rFonts w:eastAsia="Times New Roman"/>
              </w:rPr>
            </w:pPr>
            <w:r>
              <w:rPr>
                <w:rFonts w:eastAsia="Times New Roman" w:cs="Arial"/>
                <w:color w:val="000000"/>
                <w:sz w:val="16"/>
                <w:szCs w:val="16"/>
              </w:rPr>
              <w:t>SP-211412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BBE6D" w14:textId="77777777" w:rsidR="00061339" w:rsidRDefault="00061339" w:rsidP="002275D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50BDA" w14:textId="77777777" w:rsidR="00061339" w:rsidRDefault="00061339" w:rsidP="002275DB">
            <w:pPr>
              <w:rPr>
                <w:rFonts w:eastAsia="Times New Roman"/>
              </w:rPr>
            </w:pPr>
            <w:r>
              <w:rPr>
                <w:rFonts w:eastAsia="Times New Roman" w:cs="Arial"/>
                <w:color w:val="000000"/>
                <w:sz w:val="16"/>
                <w:szCs w:val="16"/>
              </w:rPr>
              <w:t>LS from ITU-R WP5D: Development of a draft new Report ITU-R M.[IMT.INDUSTRY] -Applications of IMT for specific societal, industrial and enterprise usages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48323" w14:textId="77777777" w:rsidR="00061339" w:rsidRDefault="00061339" w:rsidP="002275DB">
            <w:pPr>
              <w:rPr>
                <w:rFonts w:eastAsia="Times New Roman"/>
              </w:rPr>
            </w:pPr>
            <w:r>
              <w:rPr>
                <w:rFonts w:eastAsia="Times New Roman" w:cs="Arial"/>
                <w:color w:val="000000"/>
                <w:sz w:val="16"/>
                <w:szCs w:val="16"/>
              </w:rPr>
              <w:t>ITU_R_WP5D_TEMP_464rev3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7A07F" w14:textId="77777777" w:rsidR="00061339" w:rsidRDefault="00061339" w:rsidP="002275DB">
            <w:pPr>
              <w:rPr>
                <w:rFonts w:eastAsia="Times New Roman"/>
              </w:rPr>
            </w:pPr>
            <w:r>
              <w:rPr>
                <w:rFonts w:eastAsia="Times New Roman" w:cs="Arial"/>
                <w:color w:val="000000"/>
                <w:sz w:val="16"/>
                <w:szCs w:val="16"/>
              </w:rPr>
              <w:t>EXTERNAL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4E6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21558" w14:textId="77777777" w:rsidR="00061339" w:rsidRDefault="00061339" w:rsidP="002275DB">
            <w:pPr>
              <w:rPr>
                <w:rFonts w:eastAsia="Times New Roman"/>
                <w:sz w:val="24"/>
                <w:szCs w:val="24"/>
              </w:rPr>
            </w:pPr>
            <w:r>
              <w:rPr>
                <w:rFonts w:eastAsia="Times New Roman" w:cs="Arial"/>
                <w:color w:val="000000"/>
                <w:sz w:val="16"/>
                <w:szCs w:val="16"/>
              </w:rPr>
              <w:t>5D_886_Chapter3_Annex 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9A09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3AA76" w14:textId="77777777" w:rsidR="00061339" w:rsidRDefault="00061339" w:rsidP="002275DB">
            <w:pPr>
              <w:rPr>
                <w:rFonts w:eastAsia="Times New Roman"/>
                <w:sz w:val="24"/>
                <w:szCs w:val="24"/>
              </w:rPr>
            </w:pPr>
            <w:r>
              <w:rPr>
                <w:rFonts w:eastAsia="Times New Roman" w:cs="Arial"/>
                <w:color w:val="000000"/>
                <w:sz w:val="16"/>
                <w:szCs w:val="16"/>
              </w:rPr>
              <w:t>Postponed</w:t>
            </w:r>
          </w:p>
        </w:tc>
      </w:tr>
      <w:tr w:rsidR="00061339" w14:paraId="29AFD0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76DCF" w14:textId="77777777" w:rsidR="00061339" w:rsidRDefault="00061339" w:rsidP="002275DB">
            <w:pPr>
              <w:rPr>
                <w:rFonts w:eastAsia="Times New Roman"/>
              </w:rPr>
            </w:pPr>
            <w:r>
              <w:rPr>
                <w:rFonts w:eastAsia="Times New Roman" w:cs="Arial"/>
                <w:color w:val="000000"/>
                <w:sz w:val="16"/>
                <w:szCs w:val="16"/>
              </w:rPr>
              <w:t>SP-211413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C744B" w14:textId="77777777" w:rsidR="00061339" w:rsidRDefault="00061339" w:rsidP="002275DB">
            <w:pPr>
              <w:rPr>
                <w:rFonts w:eastAsia="Times New Roman"/>
              </w:rPr>
            </w:pPr>
            <w:r>
              <w:rPr>
                <w:rFonts w:eastAsia="Times New Roman" w:cs="Arial"/>
                <w:color w:val="000000"/>
                <w:sz w:val="16"/>
                <w:szCs w:val="16"/>
              </w:rPr>
              <w:t>ITU-T SG2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62FC5" w14:textId="77777777" w:rsidR="00061339" w:rsidRDefault="00061339" w:rsidP="002275DB">
            <w:pPr>
              <w:rPr>
                <w:rFonts w:eastAsia="Times New Roman"/>
              </w:rPr>
            </w:pPr>
            <w:r>
              <w:rPr>
                <w:rFonts w:eastAsia="Times New Roman" w:cs="Arial"/>
                <w:color w:val="000000"/>
                <w:sz w:val="16"/>
                <w:szCs w:val="16"/>
              </w:rPr>
              <w:t>LS from ITU-T SG2: LS on new work item TR.SPN, 'spoofing using national numbers'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38031" w14:textId="77777777" w:rsidR="00061339" w:rsidRDefault="00061339" w:rsidP="002275DB">
            <w:pPr>
              <w:rPr>
                <w:rFonts w:eastAsia="Times New Roman"/>
              </w:rPr>
            </w:pPr>
            <w:r>
              <w:rPr>
                <w:rFonts w:eastAsia="Times New Roman" w:cs="Arial"/>
                <w:color w:val="000000"/>
                <w:sz w:val="16"/>
                <w:szCs w:val="16"/>
              </w:rPr>
              <w:t>SG2-LS222-TD1512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9B9A9" w14:textId="77777777" w:rsidR="00061339" w:rsidRDefault="00061339" w:rsidP="002275DB">
            <w:pPr>
              <w:rPr>
                <w:rFonts w:eastAsia="Times New Roman"/>
              </w:rPr>
            </w:pPr>
            <w:r>
              <w:rPr>
                <w:rFonts w:eastAsia="Times New Roman" w:cs="Arial"/>
                <w:color w:val="000000"/>
                <w:sz w:val="16"/>
                <w:szCs w:val="16"/>
              </w:rPr>
              <w:t>ITU-SG11, SG17, 3GPP, 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4446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15CF1" w14:textId="77777777" w:rsidR="00061339" w:rsidRDefault="00061339" w:rsidP="002275DB">
            <w:pPr>
              <w:rPr>
                <w:rFonts w:eastAsia="Times New Roman"/>
                <w:sz w:val="24"/>
                <w:szCs w:val="24"/>
              </w:rPr>
            </w:pPr>
            <w:r>
              <w:rPr>
                <w:rFonts w:eastAsia="Times New Roman" w:cs="Arial"/>
                <w:color w:val="000000"/>
                <w:sz w:val="16"/>
                <w:szCs w:val="16"/>
              </w:rPr>
              <w:t>SG2-LS222-TD1512-Att1, SG2-LS222-TD1512-Att2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7597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15612"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57C3B2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0B187" w14:textId="77777777" w:rsidR="00061339" w:rsidRDefault="00061339" w:rsidP="002275DB">
            <w:pPr>
              <w:rPr>
                <w:rFonts w:eastAsia="Times New Roman"/>
              </w:rPr>
            </w:pPr>
            <w:r>
              <w:rPr>
                <w:rFonts w:eastAsia="Times New Roman" w:cs="Arial"/>
                <w:color w:val="000000"/>
                <w:sz w:val="16"/>
                <w:szCs w:val="16"/>
              </w:rPr>
              <w:t>SP-211414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7766A" w14:textId="77777777" w:rsidR="00061339" w:rsidRDefault="00061339" w:rsidP="002275DB">
            <w:pPr>
              <w:rPr>
                <w:rFonts w:eastAsia="Times New Roman"/>
              </w:rPr>
            </w:pPr>
            <w:r>
              <w:rPr>
                <w:rFonts w:eastAsia="Times New Roman" w:cs="Arial"/>
                <w:color w:val="000000"/>
                <w:sz w:val="16"/>
                <w:szCs w:val="16"/>
              </w:rPr>
              <w:t>ITU-T JCA-IMT2020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68956" w14:textId="77777777" w:rsidR="00061339" w:rsidRDefault="00061339" w:rsidP="002275DB">
            <w:pPr>
              <w:rPr>
                <w:rFonts w:eastAsia="Times New Roman"/>
              </w:rPr>
            </w:pPr>
            <w:r>
              <w:rPr>
                <w:rFonts w:eastAsia="Times New Roman" w:cs="Arial"/>
                <w:color w:val="000000"/>
                <w:sz w:val="16"/>
                <w:szCs w:val="16"/>
              </w:rPr>
              <w:t>LS from ITU-T JCA-IMT2020: LS on Invitation to update the information in the IMT2020 roadmap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F975C" w14:textId="77777777" w:rsidR="00061339" w:rsidRDefault="00061339" w:rsidP="002275DB">
            <w:pPr>
              <w:rPr>
                <w:rFonts w:eastAsia="Times New Roman"/>
              </w:rPr>
            </w:pPr>
            <w:r>
              <w:rPr>
                <w:rFonts w:eastAsia="Times New Roman" w:cs="Arial"/>
                <w:color w:val="000000"/>
                <w:sz w:val="16"/>
                <w:szCs w:val="16"/>
              </w:rPr>
              <w:t>JCA-IMT2020-O-019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8CA6"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ITU SGs, External IMT-2020 liaison partners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6892E"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9917C"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F31D6" w14:textId="77777777" w:rsidR="00061339" w:rsidRPr="00061339" w:rsidRDefault="00061339" w:rsidP="002275DB">
            <w:pPr>
              <w:rPr>
                <w:rFonts w:eastAsia="Times New Roman"/>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7DF3E"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1C1763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5CA50" w14:textId="77777777" w:rsidR="00061339" w:rsidRDefault="00061339" w:rsidP="002275DB">
            <w:pPr>
              <w:rPr>
                <w:rFonts w:eastAsia="Times New Roman"/>
              </w:rPr>
            </w:pPr>
            <w:r>
              <w:rPr>
                <w:rFonts w:eastAsia="Times New Roman" w:cs="Arial"/>
                <w:color w:val="000000"/>
                <w:sz w:val="16"/>
                <w:szCs w:val="16"/>
              </w:rPr>
              <w:lastRenderedPageBreak/>
              <w:t>SP-211484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F5107" w14:textId="77777777" w:rsidR="00061339" w:rsidRDefault="00061339" w:rsidP="002275DB">
            <w:pPr>
              <w:rPr>
                <w:rFonts w:eastAsia="Times New Roman"/>
              </w:rPr>
            </w:pPr>
            <w:r>
              <w:rPr>
                <w:rFonts w:eastAsia="Times New Roman" w:cs="Arial"/>
                <w:color w:val="000000"/>
                <w:sz w:val="16"/>
                <w:szCs w:val="16"/>
              </w:rPr>
              <w:t>5GAA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45DF2" w14:textId="77777777" w:rsidR="00061339" w:rsidRDefault="00061339" w:rsidP="002275DB">
            <w:pPr>
              <w:rPr>
                <w:rFonts w:eastAsia="Times New Roman"/>
              </w:rPr>
            </w:pPr>
            <w:r>
              <w:rPr>
                <w:rFonts w:eastAsia="Times New Roman" w:cs="Arial"/>
                <w:color w:val="000000"/>
                <w:sz w:val="16"/>
                <w:szCs w:val="16"/>
              </w:rPr>
              <w:t>LS from 5GAA: LS on 3GPP Rel-18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4F60A" w14:textId="77777777" w:rsidR="00061339" w:rsidRDefault="00061339" w:rsidP="002275DB">
            <w:pPr>
              <w:rPr>
                <w:rFonts w:eastAsia="Times New Roman"/>
              </w:rPr>
            </w:pPr>
            <w:r>
              <w:rPr>
                <w:rFonts w:eastAsia="Times New Roman" w:cs="Arial"/>
                <w:color w:val="000000"/>
                <w:sz w:val="16"/>
                <w:szCs w:val="16"/>
              </w:rPr>
              <w:t>5GAA_S-210187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FB17A" w14:textId="77777777" w:rsidR="00061339" w:rsidRDefault="00061339" w:rsidP="002275DB">
            <w:pPr>
              <w:rPr>
                <w:rFonts w:eastAsia="Times New Roman"/>
              </w:rPr>
            </w:pPr>
            <w:r>
              <w:rPr>
                <w:rFonts w:eastAsia="Times New Roman" w:cs="Arial"/>
                <w:color w:val="000000"/>
                <w:sz w:val="16"/>
                <w:szCs w:val="16"/>
              </w:rPr>
              <w:t>TSG RAN,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878F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5D8C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A087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44DBF"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33676A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0E571" w14:textId="77777777" w:rsidR="00061339" w:rsidRDefault="00061339" w:rsidP="002275DB">
            <w:pPr>
              <w:rPr>
                <w:rFonts w:eastAsia="Times New Roman"/>
              </w:rPr>
            </w:pPr>
            <w:r>
              <w:rPr>
                <w:rFonts w:eastAsia="Times New Roman" w:cs="Arial"/>
                <w:color w:val="000000"/>
                <w:sz w:val="16"/>
                <w:szCs w:val="16"/>
              </w:rPr>
              <w:t>SP-211578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F0D4C" w14:textId="77777777" w:rsidR="00061339" w:rsidRDefault="00061339" w:rsidP="002275DB">
            <w:pPr>
              <w:rPr>
                <w:rFonts w:eastAsia="Times New Roman"/>
              </w:rPr>
            </w:pPr>
            <w:r>
              <w:rPr>
                <w:rFonts w:eastAsia="Times New Roman" w:cs="Arial"/>
                <w:color w:val="000000"/>
                <w:sz w:val="16"/>
                <w:szCs w:val="16"/>
              </w:rP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DF002" w14:textId="77777777" w:rsidR="00061339" w:rsidRDefault="00061339" w:rsidP="002275DB">
            <w:pPr>
              <w:rPr>
                <w:rFonts w:eastAsia="Times New Roman"/>
              </w:rPr>
            </w:pPr>
            <w:r>
              <w:rPr>
                <w:rFonts w:eastAsia="Times New Roman" w:cs="Arial"/>
                <w:color w:val="000000"/>
                <w:sz w:val="16"/>
                <w:szCs w:val="16"/>
              </w:rPr>
              <w:t>LS from GSMA OPAG: Reply LS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D3692" w14:textId="77777777" w:rsidR="00061339" w:rsidRDefault="00061339" w:rsidP="002275DB">
            <w:pPr>
              <w:rPr>
                <w:rFonts w:eastAsia="Times New Roman"/>
              </w:rPr>
            </w:pPr>
            <w:r>
              <w:rPr>
                <w:rFonts w:eastAsia="Times New Roman" w:cs="Arial"/>
                <w:color w:val="000000"/>
                <w:sz w:val="16"/>
                <w:szCs w:val="16"/>
              </w:rPr>
              <w:t>OPAG_04_Doc_02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36191"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ETSI ISG MEC, TSG SA, SA WG2, SA WG5,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2F269" w14:textId="77777777" w:rsidR="00061339" w:rsidRDefault="00061339" w:rsidP="002275DB">
            <w:pPr>
              <w:rPr>
                <w:rFonts w:eastAsia="Times New Roman"/>
              </w:rPr>
            </w:pPr>
            <w:r>
              <w:rPr>
                <w:rFonts w:eastAsia="Times New Roman" w:cs="Arial"/>
                <w:color w:val="000000"/>
                <w:sz w:val="16"/>
                <w:szCs w:val="16"/>
              </w:rPr>
              <w:t>ETSI ISG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A6E0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AD74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0CFF9" w14:textId="77777777" w:rsidR="00061339" w:rsidRDefault="00061339" w:rsidP="002275DB">
            <w:pPr>
              <w:rPr>
                <w:rFonts w:eastAsia="Times New Roman"/>
                <w:sz w:val="24"/>
                <w:szCs w:val="24"/>
              </w:rPr>
            </w:pPr>
            <w:r>
              <w:rPr>
                <w:rFonts w:eastAsia="Times New Roman" w:cs="Arial"/>
                <w:color w:val="000000"/>
                <w:sz w:val="16"/>
                <w:szCs w:val="16"/>
              </w:rPr>
              <w:t>Noted</w:t>
            </w:r>
          </w:p>
        </w:tc>
      </w:tr>
      <w:tr w:rsidR="00061339" w14:paraId="462986C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E26D2" w14:textId="77777777" w:rsidR="00061339" w:rsidRDefault="00061339" w:rsidP="002275DB">
            <w:pPr>
              <w:rPr>
                <w:rFonts w:eastAsia="Times New Roman"/>
              </w:rPr>
            </w:pPr>
            <w:r>
              <w:rPr>
                <w:rFonts w:eastAsia="Times New Roman" w:cs="Arial"/>
                <w:color w:val="000000"/>
                <w:sz w:val="16"/>
                <w:szCs w:val="16"/>
              </w:rPr>
              <w:t>SP-211590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41183"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0DCE1" w14:textId="77777777" w:rsidR="00061339" w:rsidRDefault="00061339" w:rsidP="002275DB">
            <w:pPr>
              <w:rPr>
                <w:rFonts w:eastAsia="Times New Roman"/>
              </w:rPr>
            </w:pPr>
            <w:r>
              <w:rPr>
                <w:rFonts w:eastAsia="Times New Roman" w:cs="Arial"/>
                <w:color w:val="000000"/>
                <w:sz w:val="16"/>
                <w:szCs w:val="16"/>
              </w:rPr>
              <w:t xml:space="preserve">LS from TSG RAN: Draft reply LS to ITU-R WP5D/TEMP/482rev1 = RP-212699 on work towards two new recommendations Generic unwanted emission characteristics of base / mobile stations using the terrestrial radio interfaces of IMT-2020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67B2E" w14:textId="77777777" w:rsidR="00061339" w:rsidRDefault="00061339" w:rsidP="002275DB">
            <w:pPr>
              <w:rPr>
                <w:rFonts w:eastAsia="Times New Roman"/>
              </w:rPr>
            </w:pPr>
            <w:r>
              <w:rPr>
                <w:rFonts w:eastAsia="Times New Roman" w:cs="Arial"/>
                <w:color w:val="000000"/>
                <w:sz w:val="16"/>
                <w:szCs w:val="16"/>
              </w:rPr>
              <w:t>RP-213642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06C94"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22D9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B490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C74B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68A03" w14:textId="77777777" w:rsidR="00061339" w:rsidRDefault="00061339" w:rsidP="002275DB">
            <w:pPr>
              <w:rPr>
                <w:rFonts w:eastAsia="Times New Roman"/>
                <w:sz w:val="24"/>
                <w:szCs w:val="24"/>
              </w:rPr>
            </w:pPr>
            <w:r>
              <w:rPr>
                <w:rFonts w:eastAsia="Times New Roman" w:cs="Arial"/>
                <w:color w:val="000000"/>
                <w:sz w:val="16"/>
                <w:szCs w:val="16"/>
              </w:rPr>
              <w:t>Endorsed</w:t>
            </w:r>
          </w:p>
        </w:tc>
      </w:tr>
      <w:tr w:rsidR="00061339" w14:paraId="5382E84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38915" w14:textId="77777777" w:rsidR="00061339" w:rsidRDefault="00061339" w:rsidP="002275DB">
            <w:pPr>
              <w:rPr>
                <w:rFonts w:eastAsia="Times New Roman"/>
              </w:rPr>
            </w:pPr>
            <w:r>
              <w:rPr>
                <w:rFonts w:eastAsia="Times New Roman" w:cs="Arial"/>
                <w:color w:val="000000"/>
                <w:sz w:val="16"/>
                <w:szCs w:val="16"/>
              </w:rPr>
              <w:t>SP-211591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EC4D7" w14:textId="77777777" w:rsidR="00061339" w:rsidRDefault="00061339" w:rsidP="002275D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2609F" w14:textId="77777777" w:rsidR="00061339" w:rsidRDefault="00061339" w:rsidP="002275DB">
            <w:pPr>
              <w:rPr>
                <w:rFonts w:eastAsia="Times New Roman"/>
              </w:rPr>
            </w:pPr>
            <w:r>
              <w:rPr>
                <w:rFonts w:eastAsia="Times New Roman" w:cs="Arial"/>
                <w:color w:val="000000"/>
                <w:sz w:val="16"/>
                <w:szCs w:val="16"/>
              </w:rPr>
              <w:t>LS from TSG RAN: Draft reply LS to ITU-R WP5D/TEMP/327(Rev.1) = RP-210747 on Revision of Recommendations ITU-R M.2070 and ITU-R M.2071 on Unwanted Emissions of IMT-Advanced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1788B" w14:textId="77777777" w:rsidR="00061339" w:rsidRDefault="00061339" w:rsidP="002275DB">
            <w:pPr>
              <w:rPr>
                <w:rFonts w:eastAsia="Times New Roman"/>
              </w:rPr>
            </w:pPr>
            <w:r>
              <w:rPr>
                <w:rFonts w:eastAsia="Times New Roman" w:cs="Arial"/>
                <w:color w:val="000000"/>
                <w:sz w:val="16"/>
                <w:szCs w:val="16"/>
              </w:rPr>
              <w:t>RP-213643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A62F6" w14:textId="77777777" w:rsidR="00061339" w:rsidRDefault="00061339" w:rsidP="002275D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3319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22681" w14:textId="77777777" w:rsidR="00061339" w:rsidRDefault="00061339" w:rsidP="002275DB">
            <w:pPr>
              <w:rPr>
                <w:rFonts w:eastAsia="Times New Roman"/>
                <w:sz w:val="24"/>
                <w:szCs w:val="24"/>
              </w:rPr>
            </w:pPr>
            <w:r>
              <w:rPr>
                <w:rFonts w:eastAsia="Times New Roman" w:cs="Arial"/>
                <w:color w:val="000000"/>
                <w:sz w:val="16"/>
                <w:szCs w:val="16"/>
              </w:rPr>
              <w:t>Update of M.2070 (Annex 1).zip; Update of M.2071 (Annex 1).zip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E2A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0412" w14:textId="77777777" w:rsidR="00061339" w:rsidRDefault="00061339" w:rsidP="002275DB">
            <w:pPr>
              <w:rPr>
                <w:rFonts w:eastAsia="Times New Roman"/>
                <w:sz w:val="24"/>
                <w:szCs w:val="24"/>
              </w:rPr>
            </w:pPr>
            <w:r>
              <w:rPr>
                <w:rFonts w:eastAsia="Times New Roman" w:cs="Arial"/>
                <w:color w:val="000000"/>
                <w:sz w:val="16"/>
                <w:szCs w:val="16"/>
              </w:rPr>
              <w:t>Endorsed</w:t>
            </w:r>
          </w:p>
        </w:tc>
      </w:tr>
    </w:tbl>
    <w:p w14:paraId="6014C48D" w14:textId="77777777" w:rsidR="00061339" w:rsidRDefault="00061339" w:rsidP="00061339">
      <w:pPr>
        <w:divId w:val="398745793"/>
        <w:rPr>
          <w:rFonts w:eastAsia="Times New Roman"/>
        </w:rPr>
      </w:pPr>
      <w:r>
        <w:rPr>
          <w:rFonts w:eastAsia="Times New Roman"/>
        </w:rPr>
        <w:br/>
        <w:t>34 Entries</w:t>
      </w:r>
    </w:p>
    <w:p w14:paraId="17C5453E" w14:textId="2AC66E52" w:rsidR="00061339" w:rsidRDefault="00061339" w:rsidP="00061339">
      <w:pPr>
        <w:pStyle w:val="Heading1"/>
        <w:divId w:val="398745793"/>
        <w:rPr>
          <w:rFonts w:eastAsiaTheme="minorEastAsia"/>
        </w:rPr>
      </w:pPr>
      <w:bookmarkStart w:id="290" w:name="_Toc97638984"/>
      <w:bookmarkStart w:id="291" w:name="_Toc97639468"/>
      <w:r>
        <w:t>D.2</w:t>
      </w:r>
      <w:r>
        <w:tab/>
      </w:r>
      <w:r>
        <w:t>Outgoing LSs</w:t>
      </w:r>
      <w:bookmarkEnd w:id="290"/>
      <w:bookmarkEnd w:id="291"/>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4"/>
        <w:gridCol w:w="3062"/>
        <w:gridCol w:w="8277"/>
        <w:gridCol w:w="262"/>
        <w:gridCol w:w="920"/>
        <w:gridCol w:w="1030"/>
        <w:gridCol w:w="715"/>
      </w:tblGrid>
      <w:tr w:rsidR="00061339" w14:paraId="1B8A09A8"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FE2435"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1BFC014"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3862EF" w14:textId="77777777" w:rsidR="00061339" w:rsidRDefault="00061339" w:rsidP="002275DB">
            <w:pPr>
              <w:rPr>
                <w:rFonts w:eastAsia="Times New Roman"/>
              </w:rPr>
            </w:pPr>
            <w:r>
              <w:rPr>
                <w:rFonts w:eastAsia="Times New Roman"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382FFC" w14:textId="77777777" w:rsidR="00061339" w:rsidRDefault="00061339" w:rsidP="002275DB">
            <w:pPr>
              <w:rPr>
                <w:rFonts w:eastAsia="Times New Roman"/>
              </w:rPr>
            </w:pPr>
            <w:r>
              <w:rPr>
                <w:rFonts w:eastAsia="Times New Roman"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95BA20" w14:textId="77777777" w:rsidR="00061339" w:rsidRDefault="00061339" w:rsidP="002275DB">
            <w:pPr>
              <w:rPr>
                <w:rFonts w:eastAsia="Times New Roman"/>
              </w:rPr>
            </w:pPr>
            <w:r>
              <w:rPr>
                <w:rFonts w:eastAsia="Times New Roman"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B1246E6" w14:textId="77777777" w:rsidR="00061339" w:rsidRDefault="00061339" w:rsidP="002275DB">
            <w:pPr>
              <w:rPr>
                <w:rFonts w:eastAsia="Times New Roman"/>
              </w:rPr>
            </w:pPr>
            <w:r>
              <w:rPr>
                <w:rFonts w:eastAsia="Times New Roman" w:cs="Arial"/>
                <w:color w:val="000000"/>
                <w:sz w:val="16"/>
                <w:szCs w:val="16"/>
              </w:rPr>
              <w:t>Response to 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736C756" w14:textId="77777777" w:rsidR="00061339" w:rsidRDefault="00061339" w:rsidP="002275DB">
            <w:pPr>
              <w:rPr>
                <w:rFonts w:eastAsia="Times New Roman"/>
              </w:rPr>
            </w:pPr>
            <w:r>
              <w:rPr>
                <w:rFonts w:eastAsia="Times New Roman" w:cs="Arial"/>
                <w:color w:val="000000"/>
                <w:sz w:val="16"/>
                <w:szCs w:val="16"/>
              </w:rPr>
              <w:t>Decision</w:t>
            </w:r>
          </w:p>
        </w:tc>
      </w:tr>
      <w:tr w:rsidR="00061339" w14:paraId="109D2B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13C96" w14:textId="77777777" w:rsidR="00061339" w:rsidRDefault="00061339" w:rsidP="002275DB">
            <w:pPr>
              <w:rPr>
                <w:rFonts w:eastAsia="Times New Roman"/>
              </w:rPr>
            </w:pPr>
            <w:r>
              <w:rPr>
                <w:rFonts w:eastAsia="Times New Roman" w:cs="Arial"/>
                <w:color w:val="000000"/>
                <w:sz w:val="16"/>
                <w:szCs w:val="16"/>
              </w:rPr>
              <w:t>SP-211621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E1611" w14:textId="77777777" w:rsidR="00061339" w:rsidRDefault="00061339" w:rsidP="002275DB">
            <w:pPr>
              <w:rPr>
                <w:rFonts w:eastAsia="Times New Roman"/>
              </w:rPr>
            </w:pPr>
            <w:r>
              <w:rPr>
                <w:rFonts w:eastAsia="Times New Roman" w:cs="Arial"/>
                <w:color w:val="000000"/>
                <w:sz w:val="16"/>
                <w:szCs w:val="16"/>
              </w:rPr>
              <w:t>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16045" w14:textId="77777777" w:rsidR="00061339" w:rsidRDefault="00061339" w:rsidP="002275DB">
            <w:pPr>
              <w:rPr>
                <w:rFonts w:eastAsia="Times New Roman"/>
              </w:rPr>
            </w:pPr>
            <w:r>
              <w:rPr>
                <w:rFonts w:eastAsia="Times New Roman" w:cs="Arial"/>
                <w:color w:val="000000"/>
                <w:sz w:val="16"/>
                <w:szCs w:val="16"/>
              </w:rPr>
              <w:t>TSG RAN, TSG CT, SA WG1, SA WG2, SA WG3, SA WG4, SA WG5, SA WG6, RAN WG1, RAN WG2, RAN WG3, RAN WG4, RAN WG5, CT WG1, CT WG3, CT WG4, 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7059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E597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BA58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A81AA" w14:textId="77777777" w:rsidR="00061339" w:rsidRDefault="00061339" w:rsidP="002275DB">
            <w:pPr>
              <w:rPr>
                <w:rFonts w:eastAsia="Times New Roman"/>
                <w:sz w:val="24"/>
                <w:szCs w:val="24"/>
              </w:rPr>
            </w:pPr>
            <w:r>
              <w:rPr>
                <w:rFonts w:eastAsia="Times New Roman" w:cs="Arial"/>
                <w:color w:val="000000"/>
                <w:sz w:val="16"/>
                <w:szCs w:val="16"/>
              </w:rPr>
              <w:t>Approved</w:t>
            </w:r>
          </w:p>
        </w:tc>
      </w:tr>
    </w:tbl>
    <w:p w14:paraId="788C58B1" w14:textId="77777777" w:rsidR="00061339" w:rsidRDefault="00061339" w:rsidP="00061339">
      <w:pPr>
        <w:divId w:val="398745793"/>
        <w:rPr>
          <w:rFonts w:eastAsia="Times New Roman"/>
        </w:rPr>
      </w:pPr>
      <w:r>
        <w:rPr>
          <w:rFonts w:eastAsia="Times New Roman"/>
        </w:rPr>
        <w:br/>
        <w:t>1 Entries</w:t>
      </w:r>
    </w:p>
    <w:p w14:paraId="5095BF8C" w14:textId="77777777" w:rsidR="00061339" w:rsidRDefault="00061339">
      <w:pPr>
        <w:tabs>
          <w:tab w:val="clear" w:pos="567"/>
          <w:tab w:val="clear" w:pos="851"/>
          <w:tab w:val="clear" w:pos="1134"/>
          <w:tab w:val="clear" w:pos="1418"/>
          <w:tab w:val="clear" w:pos="1701"/>
        </w:tabs>
        <w:spacing w:after="0"/>
        <w:rPr>
          <w:rFonts w:cs="Arial"/>
          <w:b/>
          <w:bCs/>
          <w:color w:val="000000"/>
          <w:sz w:val="32"/>
          <w:szCs w:val="32"/>
        </w:rPr>
      </w:pPr>
      <w:r>
        <w:rPr>
          <w:rFonts w:cs="Arial"/>
          <w:b/>
          <w:bCs/>
          <w:color w:val="000000"/>
          <w:sz w:val="32"/>
          <w:szCs w:val="32"/>
        </w:rPr>
        <w:br w:type="page"/>
      </w:r>
    </w:p>
    <w:p w14:paraId="3B3377FC" w14:textId="4F7CEB57" w:rsidR="00061339" w:rsidRDefault="00061339" w:rsidP="00061339">
      <w:pPr>
        <w:pStyle w:val="Heading9"/>
        <w:divId w:val="398745793"/>
        <w:rPr>
          <w:rFonts w:eastAsiaTheme="minorEastAsia"/>
        </w:rPr>
      </w:pPr>
      <w:bookmarkStart w:id="292" w:name="_Toc97638985"/>
      <w:bookmarkStart w:id="293" w:name="_Toc97639469"/>
      <w:r>
        <w:lastRenderedPageBreak/>
        <w:t>Annex E</w:t>
      </w:r>
      <w:r>
        <w:tab/>
      </w:r>
      <w:r>
        <w:t>TS, TR, WID, SID and CR Lists</w:t>
      </w:r>
      <w:bookmarkEnd w:id="292"/>
      <w:bookmarkEnd w:id="293"/>
    </w:p>
    <w:p w14:paraId="408ED7C9" w14:textId="40D0F7D9" w:rsidR="00061339" w:rsidRDefault="00061339" w:rsidP="00061339">
      <w:pPr>
        <w:pStyle w:val="Heading1"/>
        <w:divId w:val="398745793"/>
      </w:pPr>
      <w:bookmarkStart w:id="294" w:name="_Toc97638986"/>
      <w:bookmarkStart w:id="295" w:name="_Toc97639470"/>
      <w:r>
        <w:t>E.1</w:t>
      </w:r>
      <w:r>
        <w:tab/>
      </w:r>
      <w:r>
        <w:t>List of newly approved TSs and TRs</w:t>
      </w:r>
      <w:bookmarkEnd w:id="294"/>
      <w:bookmarkEnd w:id="295"/>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74"/>
        <w:gridCol w:w="767"/>
        <w:gridCol w:w="6814"/>
        <w:gridCol w:w="938"/>
        <w:gridCol w:w="279"/>
        <w:gridCol w:w="628"/>
        <w:gridCol w:w="1498"/>
        <w:gridCol w:w="2587"/>
        <w:gridCol w:w="715"/>
      </w:tblGrid>
      <w:tr w:rsidR="00061339" w14:paraId="7A4173C4"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F920AC"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A673A7A"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53B4BEA"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EDC1193" w14:textId="77777777" w:rsidR="00061339" w:rsidRDefault="00061339" w:rsidP="002275D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9AE567" w14:textId="77777777" w:rsidR="00061339" w:rsidRDefault="00061339" w:rsidP="002275D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05F98AF"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711337" w14:textId="77777777" w:rsidR="00061339" w:rsidRDefault="00061339" w:rsidP="002275D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2FB142E"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41D97D" w14:textId="77777777" w:rsidR="00061339" w:rsidRDefault="00061339" w:rsidP="002275DB">
            <w:pPr>
              <w:rPr>
                <w:rFonts w:eastAsia="Times New Roman"/>
              </w:rPr>
            </w:pPr>
            <w:r>
              <w:rPr>
                <w:rFonts w:eastAsia="Times New Roman" w:cs="Arial"/>
                <w:color w:val="000000"/>
                <w:sz w:val="16"/>
                <w:szCs w:val="16"/>
              </w:rPr>
              <w:t>Decision</w:t>
            </w:r>
          </w:p>
        </w:tc>
      </w:tr>
      <w:tr w:rsidR="00061339" w14:paraId="21E6FF4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31193" w14:textId="77777777" w:rsidR="00061339" w:rsidRDefault="00061339" w:rsidP="002275DB">
            <w:pPr>
              <w:rPr>
                <w:rFonts w:eastAsia="Times New Roman"/>
              </w:rPr>
            </w:pPr>
            <w:r>
              <w:rPr>
                <w:rFonts w:eastAsia="Times New Roman" w:cs="Arial"/>
                <w:color w:val="000000"/>
                <w:sz w:val="16"/>
                <w:szCs w:val="16"/>
              </w:rPr>
              <w:t>SP-211393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6197B"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C5ECC" w14:textId="77777777" w:rsidR="00061339" w:rsidRDefault="00061339" w:rsidP="002275DB">
            <w:pPr>
              <w:rPr>
                <w:rFonts w:eastAsia="Times New Roman"/>
              </w:rPr>
            </w:pPr>
            <w:r>
              <w:rPr>
                <w:rFonts w:eastAsia="Times New Roman" w:cs="Arial"/>
                <w:color w:val="000000"/>
                <w:sz w:val="16"/>
                <w:szCs w:val="16"/>
              </w:rPr>
              <w:t>TR 33.881 Study on Non-Seamless WLAN Offload (NSWO) in 5G System (5GS)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D8D27" w14:textId="77777777" w:rsidR="00061339" w:rsidRDefault="00061339" w:rsidP="002275DB">
            <w:pPr>
              <w:rPr>
                <w:rFonts w:eastAsia="Times New Roman"/>
              </w:rPr>
            </w:pPr>
            <w:r>
              <w:rPr>
                <w:rFonts w:eastAsia="Times New Roman" w:cs="Arial"/>
                <w:color w:val="000000"/>
                <w:sz w:val="16"/>
                <w:szCs w:val="16"/>
              </w:rPr>
              <w:t>33.881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CF13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F12A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BE073" w14:textId="77777777" w:rsidR="00061339" w:rsidRDefault="00061339" w:rsidP="002275DB">
            <w:pPr>
              <w:rPr>
                <w:rFonts w:eastAsia="Times New Roman"/>
              </w:rPr>
            </w:pPr>
            <w:r>
              <w:rPr>
                <w:rFonts w:eastAsia="Times New Roman" w:cs="Arial"/>
                <w:color w:val="000000"/>
                <w:sz w:val="16"/>
                <w:szCs w:val="16"/>
              </w:rPr>
              <w:t>FS_NSWO_5G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E435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A36DA" w14:textId="77777777" w:rsidR="00061339" w:rsidRDefault="00061339" w:rsidP="002275DB">
            <w:pPr>
              <w:rPr>
                <w:rFonts w:eastAsia="Times New Roman"/>
              </w:rPr>
            </w:pPr>
            <w:r>
              <w:rPr>
                <w:rFonts w:eastAsia="Times New Roman" w:cs="Arial"/>
                <w:color w:val="000000"/>
                <w:sz w:val="16"/>
                <w:szCs w:val="16"/>
              </w:rPr>
              <w:t>Approved</w:t>
            </w:r>
          </w:p>
        </w:tc>
      </w:tr>
      <w:tr w:rsidR="00061339" w14:paraId="57721CC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CBFA1" w14:textId="77777777" w:rsidR="00061339" w:rsidRDefault="00061339" w:rsidP="002275DB">
            <w:pPr>
              <w:rPr>
                <w:rFonts w:eastAsia="Times New Roman"/>
              </w:rPr>
            </w:pPr>
            <w:r>
              <w:rPr>
                <w:rFonts w:eastAsia="Times New Roman" w:cs="Arial"/>
                <w:color w:val="000000"/>
                <w:sz w:val="16"/>
                <w:szCs w:val="16"/>
              </w:rPr>
              <w:t>SP-211394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0661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9820F" w14:textId="77777777" w:rsidR="00061339" w:rsidRDefault="00061339" w:rsidP="002275DB">
            <w:pPr>
              <w:rPr>
                <w:rFonts w:eastAsia="Times New Roman"/>
              </w:rPr>
            </w:pPr>
            <w:r>
              <w:rPr>
                <w:rFonts w:eastAsia="Times New Roman" w:cs="Arial"/>
                <w:color w:val="000000"/>
                <w:sz w:val="16"/>
                <w:szCs w:val="16"/>
              </w:rPr>
              <w:t>TR 33.851 Study on security for enhanced support of Industrial Internet of Things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F3D1C" w14:textId="77777777" w:rsidR="00061339" w:rsidRDefault="00061339" w:rsidP="002275DB">
            <w:pPr>
              <w:rPr>
                <w:rFonts w:eastAsia="Times New Roman"/>
              </w:rPr>
            </w:pPr>
            <w:r>
              <w:rPr>
                <w:rFonts w:eastAsia="Times New Roman" w:cs="Arial"/>
                <w:color w:val="000000"/>
                <w:sz w:val="16"/>
                <w:szCs w:val="16"/>
              </w:rPr>
              <w:t>33.851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835D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6245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CF008" w14:textId="77777777" w:rsidR="00061339" w:rsidRDefault="00061339" w:rsidP="002275DB">
            <w:pPr>
              <w:rPr>
                <w:rFonts w:eastAsia="Times New Roman"/>
              </w:rPr>
            </w:pPr>
            <w:r>
              <w:rPr>
                <w:rFonts w:eastAsia="Times New Roman" w:cs="Arial"/>
                <w:color w:val="000000"/>
                <w:sz w:val="16"/>
                <w:szCs w:val="16"/>
              </w:rPr>
              <w:t>FS_IIoT_SEC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0EE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50C35" w14:textId="77777777" w:rsidR="00061339" w:rsidRDefault="00061339" w:rsidP="002275DB">
            <w:pPr>
              <w:rPr>
                <w:rFonts w:eastAsia="Times New Roman"/>
              </w:rPr>
            </w:pPr>
            <w:r>
              <w:rPr>
                <w:rFonts w:eastAsia="Times New Roman" w:cs="Arial"/>
                <w:color w:val="000000"/>
                <w:sz w:val="16"/>
                <w:szCs w:val="16"/>
              </w:rPr>
              <w:t>Approved</w:t>
            </w:r>
          </w:p>
        </w:tc>
      </w:tr>
      <w:tr w:rsidR="00061339" w14:paraId="484CA12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5E73D" w14:textId="77777777" w:rsidR="00061339" w:rsidRDefault="00061339" w:rsidP="002275DB">
            <w:pPr>
              <w:rPr>
                <w:rFonts w:eastAsia="Times New Roman"/>
              </w:rPr>
            </w:pPr>
            <w:r>
              <w:rPr>
                <w:rFonts w:eastAsia="Times New Roman" w:cs="Arial"/>
                <w:color w:val="000000"/>
                <w:sz w:val="16"/>
                <w:szCs w:val="16"/>
              </w:rPr>
              <w:t>SP-211395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4E1CE"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78316" w14:textId="77777777" w:rsidR="00061339" w:rsidRDefault="00061339" w:rsidP="002275DB">
            <w:pPr>
              <w:rPr>
                <w:rFonts w:eastAsia="Times New Roman"/>
              </w:rPr>
            </w:pPr>
            <w:r>
              <w:rPr>
                <w:rFonts w:eastAsia="Times New Roman" w:cs="Arial"/>
                <w:color w:val="000000"/>
                <w:sz w:val="16"/>
                <w:szCs w:val="16"/>
              </w:rPr>
              <w:t>TS 33.522 5G Security Assurance Specification (SCAS); Service Communication Proxy (SECOP)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CC886" w14:textId="77777777" w:rsidR="00061339" w:rsidRDefault="00061339" w:rsidP="002275DB">
            <w:pPr>
              <w:rPr>
                <w:rFonts w:eastAsia="Times New Roman"/>
              </w:rPr>
            </w:pPr>
            <w:r>
              <w:rPr>
                <w:rFonts w:eastAsia="Times New Roman" w:cs="Arial"/>
                <w:color w:val="000000"/>
                <w:sz w:val="16"/>
                <w:szCs w:val="16"/>
              </w:rPr>
              <w:t>33.522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574E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1980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33365" w14:textId="77777777" w:rsidR="00061339" w:rsidRDefault="00061339" w:rsidP="002275DB">
            <w:pPr>
              <w:rPr>
                <w:rFonts w:eastAsia="Times New Roman"/>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769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F79A" w14:textId="77777777" w:rsidR="00061339" w:rsidRDefault="00061339" w:rsidP="002275DB">
            <w:pPr>
              <w:rPr>
                <w:rFonts w:eastAsia="Times New Roman"/>
              </w:rPr>
            </w:pPr>
            <w:r>
              <w:rPr>
                <w:rFonts w:eastAsia="Times New Roman" w:cs="Arial"/>
                <w:color w:val="000000"/>
                <w:sz w:val="16"/>
                <w:szCs w:val="16"/>
              </w:rPr>
              <w:t>Approved</w:t>
            </w:r>
          </w:p>
        </w:tc>
      </w:tr>
      <w:tr w:rsidR="00061339" w14:paraId="784322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C5E2" w14:textId="77777777" w:rsidR="00061339" w:rsidRDefault="00061339" w:rsidP="002275DB">
            <w:pPr>
              <w:rPr>
                <w:rFonts w:eastAsia="Times New Roman"/>
              </w:rPr>
            </w:pPr>
            <w:r>
              <w:rPr>
                <w:rFonts w:eastAsia="Times New Roman" w:cs="Arial"/>
                <w:color w:val="000000"/>
                <w:sz w:val="16"/>
                <w:szCs w:val="16"/>
              </w:rPr>
              <w:t>SP-211396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A46D8"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C9AD8" w14:textId="77777777" w:rsidR="00061339" w:rsidRDefault="00061339" w:rsidP="002275DB">
            <w:pPr>
              <w:rPr>
                <w:rFonts w:eastAsia="Times New Roman"/>
              </w:rPr>
            </w:pPr>
            <w:r>
              <w:rPr>
                <w:rFonts w:eastAsia="Times New Roman" w:cs="Arial"/>
                <w:color w:val="000000"/>
                <w:sz w:val="16"/>
                <w:szCs w:val="16"/>
              </w:rPr>
              <w:t>TR 33.857 Study on enhanced security support for Non-Public Networks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D2A29" w14:textId="77777777" w:rsidR="00061339" w:rsidRDefault="00061339" w:rsidP="002275DB">
            <w:pPr>
              <w:rPr>
                <w:rFonts w:eastAsia="Times New Roman"/>
              </w:rPr>
            </w:pPr>
            <w:r>
              <w:rPr>
                <w:rFonts w:eastAsia="Times New Roman" w:cs="Arial"/>
                <w:color w:val="000000"/>
                <w:sz w:val="16"/>
                <w:szCs w:val="16"/>
              </w:rPr>
              <w:t>33.857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72AA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B441E"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126BE" w14:textId="77777777" w:rsidR="00061339" w:rsidRDefault="00061339" w:rsidP="002275DB">
            <w:pPr>
              <w:rPr>
                <w:rFonts w:eastAsia="Times New Roman"/>
              </w:rPr>
            </w:pPr>
            <w:r>
              <w:rPr>
                <w:rFonts w:eastAsia="Times New Roman" w:cs="Arial"/>
                <w:color w:val="000000"/>
                <w:sz w:val="16"/>
                <w:szCs w:val="16"/>
              </w:rPr>
              <w:t>FS_eNPN_SEC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7FEE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B6A8A" w14:textId="77777777" w:rsidR="00061339" w:rsidRDefault="00061339" w:rsidP="002275DB">
            <w:pPr>
              <w:rPr>
                <w:rFonts w:eastAsia="Times New Roman"/>
              </w:rPr>
            </w:pPr>
            <w:r>
              <w:rPr>
                <w:rFonts w:eastAsia="Times New Roman" w:cs="Arial"/>
                <w:color w:val="000000"/>
                <w:sz w:val="16"/>
                <w:szCs w:val="16"/>
              </w:rPr>
              <w:t>Approved</w:t>
            </w:r>
          </w:p>
        </w:tc>
      </w:tr>
      <w:tr w:rsidR="00061339" w14:paraId="204B97D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F9C10" w14:textId="77777777" w:rsidR="00061339" w:rsidRDefault="00061339" w:rsidP="002275DB">
            <w:pPr>
              <w:rPr>
                <w:rFonts w:eastAsia="Times New Roman"/>
              </w:rPr>
            </w:pPr>
            <w:r>
              <w:rPr>
                <w:rFonts w:eastAsia="Times New Roman" w:cs="Arial"/>
                <w:color w:val="000000"/>
                <w:sz w:val="16"/>
                <w:szCs w:val="16"/>
              </w:rPr>
              <w:t>SP-211397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2F40C"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928DB" w14:textId="77777777" w:rsidR="00061339" w:rsidRDefault="00061339" w:rsidP="002275DB">
            <w:pPr>
              <w:rPr>
                <w:rFonts w:eastAsia="Times New Roman"/>
              </w:rPr>
            </w:pPr>
            <w:r>
              <w:rPr>
                <w:rFonts w:eastAsia="Times New Roman" w:cs="Arial"/>
                <w:color w:val="000000"/>
                <w:sz w:val="16"/>
                <w:szCs w:val="16"/>
              </w:rPr>
              <w:t>TR 33.846 Study on authentication enhancements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131C0" w14:textId="77777777" w:rsidR="00061339" w:rsidRDefault="00061339" w:rsidP="002275DB">
            <w:pPr>
              <w:rPr>
                <w:rFonts w:eastAsia="Times New Roman"/>
              </w:rPr>
            </w:pPr>
            <w:r>
              <w:rPr>
                <w:rFonts w:eastAsia="Times New Roman" w:cs="Arial"/>
                <w:color w:val="000000"/>
                <w:sz w:val="16"/>
                <w:szCs w:val="16"/>
              </w:rPr>
              <w:t>33.846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E72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D038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D7323" w14:textId="77777777" w:rsidR="00061339" w:rsidRDefault="00061339" w:rsidP="002275DB">
            <w:pPr>
              <w:rPr>
                <w:rFonts w:eastAsia="Times New Roman"/>
              </w:rPr>
            </w:pPr>
            <w:r>
              <w:rPr>
                <w:rFonts w:eastAsia="Times New Roman" w:cs="Arial"/>
                <w:color w:val="000000"/>
                <w:sz w:val="16"/>
                <w:szCs w:val="16"/>
              </w:rPr>
              <w:t>FS_AUTH_ENH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6F3C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33956" w14:textId="77777777" w:rsidR="00061339" w:rsidRDefault="00061339" w:rsidP="002275DB">
            <w:pPr>
              <w:rPr>
                <w:rFonts w:eastAsia="Times New Roman"/>
              </w:rPr>
            </w:pPr>
            <w:r>
              <w:rPr>
                <w:rFonts w:eastAsia="Times New Roman" w:cs="Arial"/>
                <w:color w:val="000000"/>
                <w:sz w:val="16"/>
                <w:szCs w:val="16"/>
              </w:rPr>
              <w:t>Approved</w:t>
            </w:r>
          </w:p>
        </w:tc>
      </w:tr>
      <w:tr w:rsidR="00061339" w14:paraId="494A0C0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D2033" w14:textId="77777777" w:rsidR="00061339" w:rsidRDefault="00061339" w:rsidP="002275DB">
            <w:pPr>
              <w:rPr>
                <w:rFonts w:eastAsia="Times New Roman"/>
              </w:rPr>
            </w:pPr>
            <w:r>
              <w:rPr>
                <w:rFonts w:eastAsia="Times New Roman" w:cs="Arial"/>
                <w:color w:val="000000"/>
                <w:sz w:val="16"/>
                <w:szCs w:val="16"/>
              </w:rPr>
              <w:t>SP-211398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8F922"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A2E18" w14:textId="77777777" w:rsidR="00061339" w:rsidRDefault="00061339" w:rsidP="002275DB">
            <w:pPr>
              <w:rPr>
                <w:rFonts w:eastAsia="Times New Roman"/>
              </w:rPr>
            </w:pPr>
            <w:r>
              <w:rPr>
                <w:rFonts w:eastAsia="Times New Roman" w:cs="Arial"/>
                <w:color w:val="000000"/>
                <w:sz w:val="16"/>
                <w:szCs w:val="16"/>
              </w:rPr>
              <w:t>TR 33.864 Study on the security of Access and Mobility Management Function (AMF) re-allocation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73705" w14:textId="77777777" w:rsidR="00061339" w:rsidRDefault="00061339" w:rsidP="002275DB">
            <w:pPr>
              <w:rPr>
                <w:rFonts w:eastAsia="Times New Roman"/>
              </w:rPr>
            </w:pPr>
            <w:r>
              <w:rPr>
                <w:rFonts w:eastAsia="Times New Roman" w:cs="Arial"/>
                <w:color w:val="000000"/>
                <w:sz w:val="16"/>
                <w:szCs w:val="16"/>
              </w:rPr>
              <w:t>33.864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68EA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BCD0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63586" w14:textId="77777777" w:rsidR="00061339" w:rsidRDefault="00061339" w:rsidP="002275DB">
            <w:pPr>
              <w:rPr>
                <w:rFonts w:eastAsia="Times New Roman"/>
              </w:rPr>
            </w:pPr>
            <w:r>
              <w:rPr>
                <w:rFonts w:eastAsia="Times New Roman" w:cs="Arial"/>
                <w:color w:val="000000"/>
                <w:sz w:val="16"/>
                <w:szCs w:val="16"/>
              </w:rPr>
              <w:t>FS_AMFREAL_SEC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052A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FF656" w14:textId="77777777" w:rsidR="00061339" w:rsidRDefault="00061339" w:rsidP="002275DB">
            <w:pPr>
              <w:rPr>
                <w:rFonts w:eastAsia="Times New Roman"/>
              </w:rPr>
            </w:pPr>
            <w:r>
              <w:rPr>
                <w:rFonts w:eastAsia="Times New Roman" w:cs="Arial"/>
                <w:color w:val="000000"/>
                <w:sz w:val="16"/>
                <w:szCs w:val="16"/>
              </w:rPr>
              <w:t>Approved</w:t>
            </w:r>
          </w:p>
        </w:tc>
      </w:tr>
      <w:tr w:rsidR="00061339" w14:paraId="1A854A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C004C" w14:textId="77777777" w:rsidR="00061339" w:rsidRDefault="00061339" w:rsidP="002275DB">
            <w:pPr>
              <w:rPr>
                <w:rFonts w:eastAsia="Times New Roman"/>
              </w:rPr>
            </w:pPr>
            <w:r>
              <w:rPr>
                <w:rFonts w:eastAsia="Times New Roman" w:cs="Arial"/>
                <w:color w:val="000000"/>
                <w:sz w:val="16"/>
                <w:szCs w:val="16"/>
              </w:rPr>
              <w:t>SP-211399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42D5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3241" w14:textId="77777777" w:rsidR="00061339" w:rsidRDefault="00061339" w:rsidP="002275DB">
            <w:pPr>
              <w:rPr>
                <w:rFonts w:eastAsia="Times New Roman"/>
              </w:rPr>
            </w:pPr>
            <w:r>
              <w:rPr>
                <w:rFonts w:eastAsia="Times New Roman" w:cs="Arial"/>
                <w:color w:val="000000"/>
                <w:sz w:val="16"/>
                <w:szCs w:val="16"/>
              </w:rPr>
              <w:t>TR 33.850 Study on security aspects of enhancements for 5G Multicast-Broadcast Services (MBS)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C4AC" w14:textId="77777777" w:rsidR="00061339" w:rsidRDefault="00061339" w:rsidP="002275DB">
            <w:pPr>
              <w:rPr>
                <w:rFonts w:eastAsia="Times New Roman"/>
              </w:rPr>
            </w:pPr>
            <w:r>
              <w:rPr>
                <w:rFonts w:eastAsia="Times New Roman" w:cs="Arial"/>
                <w:color w:val="000000"/>
                <w:sz w:val="16"/>
                <w:szCs w:val="16"/>
              </w:rPr>
              <w:t>33.850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5EB4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EDE5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3FB75" w14:textId="77777777" w:rsidR="00061339" w:rsidRDefault="00061339" w:rsidP="002275DB">
            <w:pPr>
              <w:rPr>
                <w:rFonts w:eastAsia="Times New Roman"/>
              </w:rPr>
            </w:pPr>
            <w:r>
              <w:rPr>
                <w:rFonts w:eastAsia="Times New Roman" w:cs="Arial"/>
                <w:color w:val="000000"/>
                <w:sz w:val="16"/>
                <w:szCs w:val="16"/>
              </w:rPr>
              <w:t>FS_5MBS_SEC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281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1CA92" w14:textId="77777777" w:rsidR="00061339" w:rsidRDefault="00061339" w:rsidP="002275DB">
            <w:pPr>
              <w:rPr>
                <w:rFonts w:eastAsia="Times New Roman"/>
              </w:rPr>
            </w:pPr>
            <w:r>
              <w:rPr>
                <w:rFonts w:eastAsia="Times New Roman" w:cs="Arial"/>
                <w:color w:val="000000"/>
                <w:sz w:val="16"/>
                <w:szCs w:val="16"/>
              </w:rPr>
              <w:t>Approved</w:t>
            </w:r>
          </w:p>
        </w:tc>
      </w:tr>
      <w:tr w:rsidR="00061339" w14:paraId="37D8BE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B269A" w14:textId="77777777" w:rsidR="00061339" w:rsidRDefault="00061339" w:rsidP="002275DB">
            <w:pPr>
              <w:rPr>
                <w:rFonts w:eastAsia="Times New Roman"/>
              </w:rPr>
            </w:pPr>
            <w:r>
              <w:rPr>
                <w:rFonts w:eastAsia="Times New Roman" w:cs="Arial"/>
                <w:color w:val="000000"/>
                <w:sz w:val="16"/>
                <w:szCs w:val="16"/>
              </w:rPr>
              <w:t>SP-211400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487B6"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1992" w14:textId="77777777" w:rsidR="00061339" w:rsidRDefault="00061339" w:rsidP="002275DB">
            <w:pPr>
              <w:rPr>
                <w:rFonts w:eastAsia="Times New Roman"/>
              </w:rPr>
            </w:pPr>
            <w:r>
              <w:rPr>
                <w:rFonts w:eastAsia="Times New Roman" w:cs="Arial"/>
                <w:color w:val="000000"/>
                <w:sz w:val="16"/>
                <w:szCs w:val="16"/>
              </w:rPr>
              <w:t>TR 33.867 Study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CE8AE" w14:textId="77777777" w:rsidR="00061339" w:rsidRDefault="00061339" w:rsidP="002275DB">
            <w:pPr>
              <w:rPr>
                <w:rFonts w:eastAsia="Times New Roman"/>
              </w:rPr>
            </w:pPr>
            <w:r>
              <w:rPr>
                <w:rFonts w:eastAsia="Times New Roman" w:cs="Arial"/>
                <w:color w:val="000000"/>
                <w:sz w:val="16"/>
                <w:szCs w:val="16"/>
              </w:rPr>
              <w:t>33.867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731C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C8B1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09A0B" w14:textId="77777777" w:rsidR="00061339" w:rsidRDefault="00061339" w:rsidP="002275DB">
            <w:pPr>
              <w:rPr>
                <w:rFonts w:eastAsia="Times New Roman"/>
              </w:rPr>
            </w:pPr>
            <w:r>
              <w:rPr>
                <w:rFonts w:eastAsia="Times New Roman" w:cs="Arial"/>
                <w:color w:val="000000"/>
                <w:sz w:val="16"/>
                <w:szCs w:val="16"/>
              </w:rPr>
              <w:t>FS_UC3S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263A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6A8DC" w14:textId="77777777" w:rsidR="00061339" w:rsidRDefault="00061339" w:rsidP="002275DB">
            <w:pPr>
              <w:rPr>
                <w:rFonts w:eastAsia="Times New Roman"/>
              </w:rPr>
            </w:pPr>
            <w:r>
              <w:rPr>
                <w:rFonts w:eastAsia="Times New Roman" w:cs="Arial"/>
                <w:color w:val="000000"/>
                <w:sz w:val="16"/>
                <w:szCs w:val="16"/>
              </w:rPr>
              <w:t>Approved</w:t>
            </w:r>
          </w:p>
        </w:tc>
      </w:tr>
      <w:tr w:rsidR="00061339" w14:paraId="3CE256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36E76" w14:textId="77777777" w:rsidR="00061339" w:rsidRDefault="00061339" w:rsidP="002275DB">
            <w:pPr>
              <w:rPr>
                <w:rFonts w:eastAsia="Times New Roman"/>
              </w:rPr>
            </w:pPr>
            <w:r>
              <w:rPr>
                <w:rFonts w:eastAsia="Times New Roman" w:cs="Arial"/>
                <w:color w:val="000000"/>
                <w:sz w:val="16"/>
                <w:szCs w:val="16"/>
              </w:rPr>
              <w:t>SP-211402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157AB"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D1ACE" w14:textId="77777777" w:rsidR="00061339" w:rsidRDefault="00061339" w:rsidP="002275DB">
            <w:pPr>
              <w:rPr>
                <w:rFonts w:eastAsia="Times New Roman"/>
              </w:rPr>
            </w:pPr>
            <w:r>
              <w:rPr>
                <w:rFonts w:eastAsia="Times New Roman" w:cs="Arial"/>
                <w:color w:val="000000"/>
                <w:sz w:val="16"/>
                <w:szCs w:val="16"/>
              </w:rPr>
              <w:t>TR 33.862 Study on security aspects of the Message Service for MIoT over the 5G System (MSGin5G)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A28F3" w14:textId="77777777" w:rsidR="00061339" w:rsidRDefault="00061339" w:rsidP="002275DB">
            <w:pPr>
              <w:rPr>
                <w:rFonts w:eastAsia="Times New Roman"/>
              </w:rPr>
            </w:pPr>
            <w:r>
              <w:rPr>
                <w:rFonts w:eastAsia="Times New Roman" w:cs="Arial"/>
                <w:color w:val="000000"/>
                <w:sz w:val="16"/>
                <w:szCs w:val="16"/>
              </w:rPr>
              <w:t>33.862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1E37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1444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5E431" w14:textId="77777777" w:rsidR="00061339" w:rsidRDefault="00061339" w:rsidP="002275DB">
            <w:pPr>
              <w:rPr>
                <w:rFonts w:eastAsia="Times New Roman"/>
              </w:rPr>
            </w:pPr>
            <w:r>
              <w:rPr>
                <w:rFonts w:eastAsia="Times New Roman" w:cs="Arial"/>
                <w:color w:val="000000"/>
                <w:sz w:val="16"/>
                <w:szCs w:val="16"/>
              </w:rPr>
              <w:t>FS_SEC_5GMSG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FD15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ED084" w14:textId="77777777" w:rsidR="00061339" w:rsidRDefault="00061339" w:rsidP="002275DB">
            <w:pPr>
              <w:rPr>
                <w:rFonts w:eastAsia="Times New Roman"/>
              </w:rPr>
            </w:pPr>
            <w:r>
              <w:rPr>
                <w:rFonts w:eastAsia="Times New Roman" w:cs="Arial"/>
                <w:color w:val="000000"/>
                <w:sz w:val="16"/>
                <w:szCs w:val="16"/>
              </w:rPr>
              <w:t>Approved</w:t>
            </w:r>
          </w:p>
        </w:tc>
      </w:tr>
      <w:tr w:rsidR="00061339" w14:paraId="4F8DA7B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ECA59" w14:textId="77777777" w:rsidR="00061339" w:rsidRDefault="00061339" w:rsidP="002275DB">
            <w:pPr>
              <w:rPr>
                <w:rFonts w:eastAsia="Times New Roman"/>
              </w:rPr>
            </w:pPr>
            <w:r>
              <w:rPr>
                <w:rFonts w:eastAsia="Times New Roman" w:cs="Arial"/>
                <w:color w:val="000000"/>
                <w:sz w:val="16"/>
                <w:szCs w:val="16"/>
              </w:rPr>
              <w:t>SP-211403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58DE6"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19B08" w14:textId="77777777" w:rsidR="00061339" w:rsidRDefault="00061339" w:rsidP="002275DB">
            <w:pPr>
              <w:rPr>
                <w:rFonts w:eastAsia="Times New Roman"/>
              </w:rPr>
            </w:pPr>
            <w:r>
              <w:rPr>
                <w:rFonts w:eastAsia="Times New Roman" w:cs="Arial"/>
                <w:color w:val="000000"/>
                <w:sz w:val="16"/>
                <w:szCs w:val="16"/>
              </w:rPr>
              <w:t>TR 33.839 Study on security aspects of enhancement of support for edge computing in 5G Core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539A7" w14:textId="77777777" w:rsidR="00061339" w:rsidRDefault="00061339" w:rsidP="002275DB">
            <w:pPr>
              <w:rPr>
                <w:rFonts w:eastAsia="Times New Roman"/>
              </w:rPr>
            </w:pPr>
            <w:r>
              <w:rPr>
                <w:rFonts w:eastAsia="Times New Roman" w:cs="Arial"/>
                <w:color w:val="000000"/>
                <w:sz w:val="16"/>
                <w:szCs w:val="16"/>
              </w:rPr>
              <w:t>33.839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19AE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0649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FB212" w14:textId="77777777" w:rsidR="00061339" w:rsidRDefault="00061339" w:rsidP="002275DB">
            <w:pPr>
              <w:rPr>
                <w:rFonts w:eastAsia="Times New Roman"/>
              </w:rPr>
            </w:pPr>
            <w:r>
              <w:rPr>
                <w:rFonts w:eastAsia="Times New Roman" w:cs="Arial"/>
                <w:color w:val="000000"/>
                <w:sz w:val="16"/>
                <w:szCs w:val="16"/>
              </w:rPr>
              <w:t>FS_eEDGE_Sec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F45B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33E65" w14:textId="77777777" w:rsidR="00061339" w:rsidRDefault="00061339" w:rsidP="002275DB">
            <w:pPr>
              <w:rPr>
                <w:rFonts w:eastAsia="Times New Roman"/>
              </w:rPr>
            </w:pPr>
            <w:r>
              <w:rPr>
                <w:rFonts w:eastAsia="Times New Roman" w:cs="Arial"/>
                <w:color w:val="000000"/>
                <w:sz w:val="16"/>
                <w:szCs w:val="16"/>
              </w:rPr>
              <w:t>Approved</w:t>
            </w:r>
          </w:p>
        </w:tc>
      </w:tr>
      <w:tr w:rsidR="00061339" w14:paraId="1F0E3C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72D03" w14:textId="77777777" w:rsidR="00061339" w:rsidRDefault="00061339" w:rsidP="002275DB">
            <w:pPr>
              <w:rPr>
                <w:rFonts w:eastAsia="Times New Roman"/>
              </w:rPr>
            </w:pPr>
            <w:r>
              <w:rPr>
                <w:rFonts w:eastAsia="Times New Roman" w:cs="Arial"/>
                <w:color w:val="000000"/>
                <w:sz w:val="16"/>
                <w:szCs w:val="16"/>
              </w:rPr>
              <w:t>SP-211404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67B4B"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4D6B8" w14:textId="77777777" w:rsidR="00061339" w:rsidRDefault="00061339" w:rsidP="002275DB">
            <w:pPr>
              <w:rPr>
                <w:rFonts w:eastAsia="Times New Roman"/>
              </w:rPr>
            </w:pPr>
            <w:r>
              <w:rPr>
                <w:rFonts w:eastAsia="Times New Roman" w:cs="Arial"/>
                <w:color w:val="000000"/>
                <w:sz w:val="16"/>
                <w:szCs w:val="16"/>
              </w:rPr>
              <w:t>TR 33.847 Study on security aspects of enhancement for proximity based services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E2F08" w14:textId="77777777" w:rsidR="00061339" w:rsidRDefault="00061339" w:rsidP="002275DB">
            <w:pPr>
              <w:rPr>
                <w:rFonts w:eastAsia="Times New Roman"/>
              </w:rPr>
            </w:pPr>
            <w:r>
              <w:rPr>
                <w:rFonts w:eastAsia="Times New Roman" w:cs="Arial"/>
                <w:color w:val="000000"/>
                <w:sz w:val="16"/>
                <w:szCs w:val="16"/>
              </w:rPr>
              <w:t>33.847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F05B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C40EF"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3F4DC" w14:textId="77777777" w:rsidR="00061339" w:rsidRDefault="00061339" w:rsidP="002275DB">
            <w:pPr>
              <w:rPr>
                <w:rFonts w:eastAsia="Times New Roman"/>
              </w:rPr>
            </w:pPr>
            <w:r>
              <w:rPr>
                <w:rFonts w:eastAsia="Times New Roman" w:cs="Arial"/>
                <w:color w:val="000000"/>
                <w:sz w:val="16"/>
                <w:szCs w:val="16"/>
              </w:rPr>
              <w:t>FS_5G_ProSe_Sec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53BD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58F7C" w14:textId="77777777" w:rsidR="00061339" w:rsidRDefault="00061339" w:rsidP="002275DB">
            <w:pPr>
              <w:rPr>
                <w:rFonts w:eastAsia="Times New Roman"/>
              </w:rPr>
            </w:pPr>
            <w:r>
              <w:rPr>
                <w:rFonts w:eastAsia="Times New Roman" w:cs="Arial"/>
                <w:color w:val="000000"/>
                <w:sz w:val="16"/>
                <w:szCs w:val="16"/>
              </w:rPr>
              <w:t>Approved</w:t>
            </w:r>
          </w:p>
        </w:tc>
      </w:tr>
      <w:tr w:rsidR="00061339" w14:paraId="78FBF3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3B3AD" w14:textId="77777777" w:rsidR="00061339" w:rsidRDefault="00061339" w:rsidP="002275DB">
            <w:pPr>
              <w:rPr>
                <w:rFonts w:eastAsia="Times New Roman"/>
              </w:rPr>
            </w:pPr>
            <w:r>
              <w:rPr>
                <w:rFonts w:eastAsia="Times New Roman" w:cs="Arial"/>
                <w:color w:val="000000"/>
                <w:sz w:val="16"/>
                <w:szCs w:val="16"/>
              </w:rPr>
              <w:t>SP-211405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097A9"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27DC" w14:textId="77777777" w:rsidR="00061339" w:rsidRDefault="00061339" w:rsidP="002275DB">
            <w:pPr>
              <w:rPr>
                <w:rFonts w:eastAsia="Times New Roman"/>
              </w:rPr>
            </w:pPr>
            <w:r>
              <w:rPr>
                <w:rFonts w:eastAsia="Times New Roman" w:cs="Arial"/>
                <w:color w:val="000000"/>
                <w:sz w:val="16"/>
                <w:szCs w:val="16"/>
              </w:rPr>
              <w:t>TR 33.866 Study on security aspects of enablers for Network Automation (eNA) for the 5G system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0CF47" w14:textId="77777777" w:rsidR="00061339" w:rsidRDefault="00061339" w:rsidP="002275DB">
            <w:pPr>
              <w:rPr>
                <w:rFonts w:eastAsia="Times New Roman"/>
              </w:rPr>
            </w:pPr>
            <w:r>
              <w:rPr>
                <w:rFonts w:eastAsia="Times New Roman" w:cs="Arial"/>
                <w:color w:val="000000"/>
                <w:sz w:val="16"/>
                <w:szCs w:val="16"/>
              </w:rPr>
              <w:t>33.866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C50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EE55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15854" w14:textId="77777777" w:rsidR="00061339" w:rsidRDefault="00061339" w:rsidP="002275DB">
            <w:pPr>
              <w:rPr>
                <w:rFonts w:eastAsia="Times New Roman"/>
              </w:rPr>
            </w:pPr>
            <w:r>
              <w:rPr>
                <w:rFonts w:eastAsia="Times New Roman" w:cs="Arial"/>
                <w:color w:val="000000"/>
                <w:sz w:val="16"/>
                <w:szCs w:val="16"/>
              </w:rPr>
              <w:t>FS_eNA_SEC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75F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96531" w14:textId="77777777" w:rsidR="00061339" w:rsidRDefault="00061339" w:rsidP="002275DB">
            <w:pPr>
              <w:rPr>
                <w:rFonts w:eastAsia="Times New Roman"/>
              </w:rPr>
            </w:pPr>
            <w:r>
              <w:rPr>
                <w:rFonts w:eastAsia="Times New Roman" w:cs="Arial"/>
                <w:color w:val="000000"/>
                <w:sz w:val="16"/>
                <w:szCs w:val="16"/>
              </w:rPr>
              <w:t>Approved</w:t>
            </w:r>
          </w:p>
        </w:tc>
      </w:tr>
      <w:tr w:rsidR="00061339" w14:paraId="2A2F5AE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625A" w14:textId="77777777" w:rsidR="00061339" w:rsidRDefault="00061339" w:rsidP="002275DB">
            <w:pPr>
              <w:rPr>
                <w:rFonts w:eastAsia="Times New Roman"/>
              </w:rPr>
            </w:pPr>
            <w:r>
              <w:rPr>
                <w:rFonts w:eastAsia="Times New Roman" w:cs="Arial"/>
                <w:color w:val="000000"/>
                <w:sz w:val="16"/>
                <w:szCs w:val="16"/>
              </w:rPr>
              <w:t>SP-211418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81B19"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4400F" w14:textId="77777777" w:rsidR="00061339" w:rsidRDefault="00061339" w:rsidP="002275DB">
            <w:pPr>
              <w:rPr>
                <w:rFonts w:eastAsia="Times New Roman"/>
              </w:rPr>
            </w:pPr>
            <w:r>
              <w:rPr>
                <w:rFonts w:eastAsia="Times New Roman" w:cs="Arial"/>
                <w:color w:val="000000"/>
                <w:sz w:val="16"/>
                <w:szCs w:val="16"/>
              </w:rPr>
              <w:t>TR 28.813 Study on new aspects of Energy Efficiency (EE)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A5F36" w14:textId="77777777" w:rsidR="00061339" w:rsidRDefault="00061339" w:rsidP="002275DB">
            <w:pPr>
              <w:rPr>
                <w:rFonts w:eastAsia="Times New Roman"/>
              </w:rPr>
            </w:pPr>
            <w:r>
              <w:rPr>
                <w:rFonts w:eastAsia="Times New Roman" w:cs="Arial"/>
                <w:color w:val="000000"/>
                <w:sz w:val="16"/>
                <w:szCs w:val="16"/>
              </w:rPr>
              <w:t>28.813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3535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0F75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DA112" w14:textId="77777777" w:rsidR="00061339" w:rsidRDefault="00061339" w:rsidP="002275DB">
            <w:pPr>
              <w:rPr>
                <w:rFonts w:eastAsia="Times New Roman"/>
              </w:rPr>
            </w:pPr>
            <w:r>
              <w:rPr>
                <w:rFonts w:eastAsia="Times New Roman" w:cs="Arial"/>
                <w:color w:val="000000"/>
                <w:sz w:val="16"/>
                <w:szCs w:val="16"/>
              </w:rPr>
              <w:t>FS_EE5G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8E89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E988F" w14:textId="77777777" w:rsidR="00061339" w:rsidRDefault="00061339" w:rsidP="002275DB">
            <w:pPr>
              <w:rPr>
                <w:rFonts w:eastAsia="Times New Roman"/>
              </w:rPr>
            </w:pPr>
            <w:r>
              <w:rPr>
                <w:rFonts w:eastAsia="Times New Roman" w:cs="Arial"/>
                <w:color w:val="000000"/>
                <w:sz w:val="16"/>
                <w:szCs w:val="16"/>
              </w:rPr>
              <w:t>Approved</w:t>
            </w:r>
          </w:p>
        </w:tc>
      </w:tr>
      <w:tr w:rsidR="00061339" w14:paraId="7ABC10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FF9AE" w14:textId="77777777" w:rsidR="00061339" w:rsidRDefault="00061339" w:rsidP="002275DB">
            <w:pPr>
              <w:rPr>
                <w:rFonts w:eastAsia="Times New Roman"/>
              </w:rPr>
            </w:pPr>
            <w:r>
              <w:rPr>
                <w:rFonts w:eastAsia="Times New Roman" w:cs="Arial"/>
                <w:color w:val="000000"/>
                <w:sz w:val="16"/>
                <w:szCs w:val="16"/>
              </w:rPr>
              <w:t>SP-211419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A8244"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466DC" w14:textId="77777777" w:rsidR="00061339" w:rsidRDefault="00061339" w:rsidP="002275DB">
            <w:pPr>
              <w:rPr>
                <w:rFonts w:eastAsia="Times New Roman"/>
              </w:rPr>
            </w:pPr>
            <w:r>
              <w:rPr>
                <w:rFonts w:eastAsia="Times New Roman" w:cs="Arial"/>
                <w:color w:val="000000"/>
                <w:sz w:val="16"/>
                <w:szCs w:val="16"/>
              </w:rPr>
              <w:t>TS 28.556 Management and orchestration; Network policy management for 5G mobile networks; Stage 2 and stage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ADEF0" w14:textId="77777777" w:rsidR="00061339" w:rsidRDefault="00061339" w:rsidP="002275DB">
            <w:pPr>
              <w:rPr>
                <w:rFonts w:eastAsia="Times New Roman"/>
              </w:rPr>
            </w:pPr>
            <w:r>
              <w:rPr>
                <w:rFonts w:eastAsia="Times New Roman" w:cs="Arial"/>
                <w:color w:val="000000"/>
                <w:sz w:val="16"/>
                <w:szCs w:val="16"/>
              </w:rPr>
              <w:t>28.556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76EE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7A72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5802D" w14:textId="77777777" w:rsidR="00061339" w:rsidRDefault="00061339" w:rsidP="002275DB">
            <w:pPr>
              <w:rPr>
                <w:rFonts w:eastAsia="Times New Roman"/>
              </w:rPr>
            </w:pPr>
            <w:r>
              <w:rPr>
                <w:rFonts w:eastAsia="Times New Roman" w:cs="Arial"/>
                <w:color w:val="000000"/>
                <w:sz w:val="16"/>
                <w:szCs w:val="16"/>
              </w:rPr>
              <w:t>NPM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330D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5708F" w14:textId="77777777" w:rsidR="00061339" w:rsidRDefault="00061339" w:rsidP="002275DB">
            <w:pPr>
              <w:rPr>
                <w:rFonts w:eastAsia="Times New Roman"/>
              </w:rPr>
            </w:pPr>
            <w:r>
              <w:rPr>
                <w:rFonts w:eastAsia="Times New Roman" w:cs="Arial"/>
                <w:color w:val="000000"/>
                <w:sz w:val="16"/>
                <w:szCs w:val="16"/>
              </w:rPr>
              <w:t>Approved</w:t>
            </w:r>
          </w:p>
        </w:tc>
      </w:tr>
      <w:tr w:rsidR="00061339" w14:paraId="6DA1B0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54740" w14:textId="77777777" w:rsidR="00061339" w:rsidRDefault="00061339" w:rsidP="002275DB">
            <w:pPr>
              <w:rPr>
                <w:rFonts w:eastAsia="Times New Roman"/>
              </w:rPr>
            </w:pPr>
            <w:r>
              <w:rPr>
                <w:rFonts w:eastAsia="Times New Roman" w:cs="Arial"/>
                <w:color w:val="000000"/>
                <w:sz w:val="16"/>
                <w:szCs w:val="16"/>
              </w:rPr>
              <w:lastRenderedPageBreak/>
              <w:t>SP-211420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B265C"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B7589" w14:textId="77777777" w:rsidR="00061339" w:rsidRDefault="00061339" w:rsidP="002275DB">
            <w:pPr>
              <w:rPr>
                <w:rFonts w:eastAsia="Times New Roman"/>
              </w:rPr>
            </w:pPr>
            <w:r>
              <w:rPr>
                <w:rFonts w:eastAsia="Times New Roman" w:cs="Arial"/>
                <w:color w:val="000000"/>
                <w:sz w:val="16"/>
                <w:szCs w:val="16"/>
              </w:rPr>
              <w:t>TR 28.811 Study on network slice management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8C1A4" w14:textId="77777777" w:rsidR="00061339" w:rsidRDefault="00061339" w:rsidP="002275DB">
            <w:pPr>
              <w:rPr>
                <w:rFonts w:eastAsia="Times New Roman"/>
              </w:rPr>
            </w:pPr>
            <w:r>
              <w:rPr>
                <w:rFonts w:eastAsia="Times New Roman" w:cs="Arial"/>
                <w:color w:val="000000"/>
                <w:sz w:val="16"/>
                <w:szCs w:val="16"/>
              </w:rPr>
              <w:t>28.811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9853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9A57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DAF6F" w14:textId="77777777" w:rsidR="00061339" w:rsidRDefault="00061339" w:rsidP="002275DB">
            <w:pPr>
              <w:rPr>
                <w:rFonts w:eastAsia="Times New Roman"/>
              </w:rPr>
            </w:pPr>
            <w:r>
              <w:rPr>
                <w:rFonts w:eastAsia="Times New Roman" w:cs="Arial"/>
                <w:color w:val="000000"/>
                <w:sz w:val="16"/>
                <w:szCs w:val="16"/>
              </w:rPr>
              <w:t>FS_NSMEN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FE9B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55098" w14:textId="77777777" w:rsidR="00061339" w:rsidRDefault="00061339" w:rsidP="002275DB">
            <w:pPr>
              <w:rPr>
                <w:rFonts w:eastAsia="Times New Roman"/>
              </w:rPr>
            </w:pPr>
            <w:r>
              <w:rPr>
                <w:rFonts w:eastAsia="Times New Roman" w:cs="Arial"/>
                <w:color w:val="000000"/>
                <w:sz w:val="16"/>
                <w:szCs w:val="16"/>
              </w:rPr>
              <w:t>Approved</w:t>
            </w:r>
          </w:p>
        </w:tc>
      </w:tr>
      <w:tr w:rsidR="00061339" w14:paraId="652760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F7E3F" w14:textId="77777777" w:rsidR="00061339" w:rsidRDefault="00061339" w:rsidP="002275DB">
            <w:pPr>
              <w:rPr>
                <w:rFonts w:eastAsia="Times New Roman"/>
              </w:rPr>
            </w:pPr>
            <w:r>
              <w:rPr>
                <w:rFonts w:eastAsia="Times New Roman" w:cs="Arial"/>
                <w:color w:val="000000"/>
                <w:sz w:val="16"/>
                <w:szCs w:val="16"/>
              </w:rPr>
              <w:t>SP-211421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B3AD6"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CF8A2" w14:textId="77777777" w:rsidR="00061339" w:rsidRDefault="00061339" w:rsidP="002275DB">
            <w:pPr>
              <w:rPr>
                <w:rFonts w:eastAsia="Times New Roman"/>
              </w:rPr>
            </w:pPr>
            <w:r>
              <w:rPr>
                <w:rFonts w:eastAsia="Times New Roman" w:cs="Arial"/>
                <w:color w:val="000000"/>
                <w:sz w:val="16"/>
                <w:szCs w:val="16"/>
              </w:rPr>
              <w:t>TR 28.816 Study on charging aspects of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B5757" w14:textId="77777777" w:rsidR="00061339" w:rsidRDefault="00061339" w:rsidP="002275DB">
            <w:pPr>
              <w:rPr>
                <w:rFonts w:eastAsia="Times New Roman"/>
              </w:rPr>
            </w:pPr>
            <w:r>
              <w:rPr>
                <w:rFonts w:eastAsia="Times New Roman" w:cs="Arial"/>
                <w:color w:val="000000"/>
                <w:sz w:val="16"/>
                <w:szCs w:val="16"/>
              </w:rPr>
              <w:t>28.816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25B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CEA2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EC1FD" w14:textId="77777777" w:rsidR="00061339" w:rsidRDefault="00061339" w:rsidP="002275DB">
            <w:pPr>
              <w:rPr>
                <w:rFonts w:eastAsia="Times New Roman"/>
              </w:rPr>
            </w:pPr>
            <w:r>
              <w:rPr>
                <w:rFonts w:eastAsia="Times New Roman" w:cs="Arial"/>
                <w:color w:val="000000"/>
                <w:sz w:val="16"/>
                <w:szCs w:val="16"/>
              </w:rPr>
              <w:t>FS_5G_CIoT_CH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4E41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0519B" w14:textId="77777777" w:rsidR="00061339" w:rsidRDefault="00061339" w:rsidP="002275DB">
            <w:pPr>
              <w:rPr>
                <w:rFonts w:eastAsia="Times New Roman"/>
              </w:rPr>
            </w:pPr>
            <w:r>
              <w:rPr>
                <w:rFonts w:eastAsia="Times New Roman" w:cs="Arial"/>
                <w:color w:val="000000"/>
                <w:sz w:val="16"/>
                <w:szCs w:val="16"/>
              </w:rPr>
              <w:t>Approved</w:t>
            </w:r>
          </w:p>
        </w:tc>
      </w:tr>
      <w:tr w:rsidR="00061339" w14:paraId="2C8F16A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5B87A" w14:textId="77777777" w:rsidR="00061339" w:rsidRDefault="00061339" w:rsidP="002275DB">
            <w:pPr>
              <w:rPr>
                <w:rFonts w:eastAsia="Times New Roman"/>
              </w:rPr>
            </w:pPr>
            <w:r>
              <w:rPr>
                <w:rFonts w:eastAsia="Times New Roman" w:cs="Arial"/>
                <w:color w:val="000000"/>
                <w:sz w:val="16"/>
                <w:szCs w:val="16"/>
              </w:rPr>
              <w:t>SP-211423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2E70F"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6C98B" w14:textId="77777777" w:rsidR="00061339" w:rsidRDefault="00061339" w:rsidP="002275DB">
            <w:pPr>
              <w:rPr>
                <w:rFonts w:eastAsia="Times New Roman"/>
              </w:rPr>
            </w:pPr>
            <w:r>
              <w:rPr>
                <w:rFonts w:eastAsia="Times New Roman" w:cs="Arial"/>
                <w:color w:val="000000"/>
                <w:sz w:val="16"/>
                <w:szCs w:val="16"/>
              </w:rPr>
              <w:t>TR 32.846 Study on charging aspects of Proximity-based Services (ProSe)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EC1F3" w14:textId="77777777" w:rsidR="00061339" w:rsidRDefault="00061339" w:rsidP="002275DB">
            <w:pPr>
              <w:rPr>
                <w:rFonts w:eastAsia="Times New Roman"/>
              </w:rPr>
            </w:pPr>
            <w:r>
              <w:rPr>
                <w:rFonts w:eastAsia="Times New Roman" w:cs="Arial"/>
                <w:color w:val="000000"/>
                <w:sz w:val="16"/>
                <w:szCs w:val="16"/>
              </w:rPr>
              <w:t>32.846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34E2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A4E4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A4D2A" w14:textId="77777777" w:rsidR="00061339" w:rsidRDefault="00061339" w:rsidP="002275DB">
            <w:pPr>
              <w:rPr>
                <w:rFonts w:eastAsia="Times New Roman"/>
              </w:rPr>
            </w:pPr>
            <w:r>
              <w:rPr>
                <w:rFonts w:eastAsia="Times New Roman" w:cs="Arial"/>
                <w:color w:val="000000"/>
                <w:sz w:val="16"/>
                <w:szCs w:val="16"/>
              </w:rPr>
              <w:t>FS_5G_Prose_CH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F2DC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B3BBA" w14:textId="77777777" w:rsidR="00061339" w:rsidRDefault="00061339" w:rsidP="002275DB">
            <w:pPr>
              <w:rPr>
                <w:rFonts w:eastAsia="Times New Roman"/>
              </w:rPr>
            </w:pPr>
            <w:r>
              <w:rPr>
                <w:rFonts w:eastAsia="Times New Roman" w:cs="Arial"/>
                <w:color w:val="000000"/>
                <w:sz w:val="16"/>
                <w:szCs w:val="16"/>
              </w:rPr>
              <w:t>Approved</w:t>
            </w:r>
          </w:p>
        </w:tc>
      </w:tr>
      <w:tr w:rsidR="00061339" w14:paraId="498522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4D478" w14:textId="77777777" w:rsidR="00061339" w:rsidRDefault="00061339" w:rsidP="002275DB">
            <w:pPr>
              <w:rPr>
                <w:rFonts w:eastAsia="Times New Roman"/>
              </w:rPr>
            </w:pPr>
            <w:r>
              <w:rPr>
                <w:rFonts w:eastAsia="Times New Roman" w:cs="Arial"/>
                <w:color w:val="000000"/>
                <w:sz w:val="16"/>
                <w:szCs w:val="16"/>
              </w:rPr>
              <w:t>SP-211425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7C43B"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FCD99" w14:textId="77777777" w:rsidR="00061339" w:rsidRDefault="00061339" w:rsidP="002275DB">
            <w:pPr>
              <w:rPr>
                <w:rFonts w:eastAsia="Times New Roman"/>
              </w:rPr>
            </w:pPr>
            <w:r>
              <w:rPr>
                <w:rFonts w:eastAsia="Times New Roman" w:cs="Arial"/>
                <w:color w:val="000000"/>
                <w:sz w:val="16"/>
                <w:szCs w:val="16"/>
              </w:rPr>
              <w:t>TR 28.817 Study on the access control for management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F28F9" w14:textId="77777777" w:rsidR="00061339" w:rsidRDefault="00061339" w:rsidP="002275DB">
            <w:pPr>
              <w:rPr>
                <w:rFonts w:eastAsia="Times New Roman"/>
              </w:rPr>
            </w:pPr>
            <w:r>
              <w:rPr>
                <w:rFonts w:eastAsia="Times New Roman" w:cs="Arial"/>
                <w:color w:val="000000"/>
                <w:sz w:val="16"/>
                <w:szCs w:val="16"/>
              </w:rPr>
              <w:t>28.817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3896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A65E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3CE3F" w14:textId="77777777" w:rsidR="00061339" w:rsidRDefault="00061339" w:rsidP="002275DB">
            <w:pPr>
              <w:rPr>
                <w:rFonts w:eastAsia="Times New Roman"/>
              </w:rPr>
            </w:pPr>
            <w:r>
              <w:rPr>
                <w:rFonts w:eastAsia="Times New Roman" w:cs="Arial"/>
                <w:color w:val="000000"/>
                <w:sz w:val="16"/>
                <w:szCs w:val="16"/>
              </w:rPr>
              <w:t>FS_MNSAC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C085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A1B46" w14:textId="77777777" w:rsidR="00061339" w:rsidRDefault="00061339" w:rsidP="002275DB">
            <w:pPr>
              <w:rPr>
                <w:rFonts w:eastAsia="Times New Roman"/>
              </w:rPr>
            </w:pPr>
            <w:r>
              <w:rPr>
                <w:rFonts w:eastAsia="Times New Roman" w:cs="Arial"/>
                <w:color w:val="000000"/>
                <w:sz w:val="16"/>
                <w:szCs w:val="16"/>
              </w:rPr>
              <w:t>Approved</w:t>
            </w:r>
          </w:p>
        </w:tc>
      </w:tr>
      <w:tr w:rsidR="00061339" w14:paraId="13F01C8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A3D35" w14:textId="77777777" w:rsidR="00061339" w:rsidRDefault="00061339" w:rsidP="002275DB">
            <w:pPr>
              <w:rPr>
                <w:rFonts w:eastAsia="Times New Roman"/>
              </w:rPr>
            </w:pPr>
            <w:r>
              <w:rPr>
                <w:rFonts w:eastAsia="Times New Roman" w:cs="Arial"/>
                <w:color w:val="000000"/>
                <w:sz w:val="16"/>
                <w:szCs w:val="16"/>
              </w:rPr>
              <w:t>SP-211503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ADB84"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438CF" w14:textId="77777777" w:rsidR="00061339" w:rsidRDefault="00061339" w:rsidP="002275DB">
            <w:pPr>
              <w:rPr>
                <w:rFonts w:eastAsia="Times New Roman"/>
              </w:rPr>
            </w:pPr>
            <w:r>
              <w:rPr>
                <w:rFonts w:eastAsia="Times New Roman" w:cs="Arial"/>
                <w:color w:val="000000"/>
                <w:sz w:val="16"/>
                <w:szCs w:val="16"/>
              </w:rPr>
              <w:t>TR 22.926 on 'Guidelines for Extraterritorial 5G Systems' v.2.0.0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43F94" w14:textId="77777777" w:rsidR="00061339" w:rsidRDefault="00061339" w:rsidP="002275DB">
            <w:pPr>
              <w:rPr>
                <w:rFonts w:eastAsia="Times New Roman"/>
              </w:rPr>
            </w:pPr>
            <w:r>
              <w:rPr>
                <w:rFonts w:eastAsia="Times New Roman" w:cs="Arial"/>
                <w:color w:val="000000"/>
                <w:sz w:val="16"/>
                <w:szCs w:val="16"/>
              </w:rPr>
              <w:t>22.926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7FDA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A2D21"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23FCD" w14:textId="77777777" w:rsidR="00061339" w:rsidRDefault="00061339" w:rsidP="002275DB">
            <w:pPr>
              <w:rPr>
                <w:rFonts w:eastAsia="Times New Roman"/>
              </w:rPr>
            </w:pPr>
            <w:r>
              <w:rPr>
                <w:rFonts w:eastAsia="Times New Roman"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67C2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4E41D" w14:textId="77777777" w:rsidR="00061339" w:rsidRDefault="00061339" w:rsidP="002275DB">
            <w:pPr>
              <w:rPr>
                <w:rFonts w:eastAsia="Times New Roman"/>
              </w:rPr>
            </w:pPr>
            <w:r>
              <w:rPr>
                <w:rFonts w:eastAsia="Times New Roman" w:cs="Arial"/>
                <w:color w:val="000000"/>
                <w:sz w:val="16"/>
                <w:szCs w:val="16"/>
              </w:rPr>
              <w:t>Approved</w:t>
            </w:r>
          </w:p>
        </w:tc>
      </w:tr>
      <w:tr w:rsidR="00061339" w14:paraId="6E2FFF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43C43" w14:textId="77777777" w:rsidR="00061339" w:rsidRDefault="00061339" w:rsidP="002275DB">
            <w:pPr>
              <w:rPr>
                <w:rFonts w:eastAsia="Times New Roman"/>
              </w:rPr>
            </w:pPr>
            <w:r>
              <w:rPr>
                <w:rFonts w:eastAsia="Times New Roman" w:cs="Arial"/>
                <w:color w:val="000000"/>
                <w:sz w:val="16"/>
                <w:szCs w:val="16"/>
              </w:rPr>
              <w:t>SP-211504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8DDE2"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51791" w14:textId="77777777" w:rsidR="00061339" w:rsidRDefault="00061339" w:rsidP="002275DB">
            <w:pPr>
              <w:rPr>
                <w:rFonts w:eastAsia="Times New Roman"/>
              </w:rPr>
            </w:pPr>
            <w:r>
              <w:rPr>
                <w:rFonts w:eastAsia="Times New Roman" w:cs="Arial"/>
                <w:color w:val="000000"/>
                <w:sz w:val="16"/>
                <w:szCs w:val="16"/>
              </w:rPr>
              <w:t>TR 22.990 on Study on Off-Network for Rail,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6082B" w14:textId="77777777" w:rsidR="00061339" w:rsidRDefault="00061339" w:rsidP="002275DB">
            <w:pPr>
              <w:rPr>
                <w:rFonts w:eastAsia="Times New Roman"/>
              </w:rPr>
            </w:pPr>
            <w:r>
              <w:rPr>
                <w:rFonts w:eastAsia="Times New Roman" w:cs="Arial"/>
                <w:color w:val="000000"/>
                <w:sz w:val="16"/>
                <w:szCs w:val="16"/>
              </w:rPr>
              <w:t>22.990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22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C258B"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91C09" w14:textId="77777777" w:rsidR="00061339" w:rsidRDefault="00061339" w:rsidP="002275DB">
            <w:pPr>
              <w:rPr>
                <w:rFonts w:eastAsia="Times New Roman"/>
              </w:rPr>
            </w:pPr>
            <w:r>
              <w:rPr>
                <w:rFonts w:eastAsia="Times New Roman" w:cs="Arial"/>
                <w:color w:val="000000"/>
                <w:sz w:val="16"/>
                <w:szCs w:val="16"/>
              </w:rPr>
              <w:t>FS_OffNetRail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57D9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0725C" w14:textId="77777777" w:rsidR="00061339" w:rsidRDefault="00061339" w:rsidP="002275DB">
            <w:pPr>
              <w:rPr>
                <w:rFonts w:eastAsia="Times New Roman"/>
              </w:rPr>
            </w:pPr>
            <w:r>
              <w:rPr>
                <w:rFonts w:eastAsia="Times New Roman" w:cs="Arial"/>
                <w:color w:val="000000"/>
                <w:sz w:val="16"/>
                <w:szCs w:val="16"/>
              </w:rPr>
              <w:t>Approved</w:t>
            </w:r>
          </w:p>
        </w:tc>
      </w:tr>
      <w:tr w:rsidR="00061339" w14:paraId="172E63E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A4D74" w14:textId="77777777" w:rsidR="00061339" w:rsidRDefault="00061339" w:rsidP="002275DB">
            <w:pPr>
              <w:rPr>
                <w:rFonts w:eastAsia="Times New Roman"/>
              </w:rPr>
            </w:pPr>
            <w:r>
              <w:rPr>
                <w:rFonts w:eastAsia="Times New Roman" w:cs="Arial"/>
                <w:color w:val="000000"/>
                <w:sz w:val="16"/>
                <w:szCs w:val="16"/>
              </w:rPr>
              <w:t>SP-211539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A4039"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E7F75" w14:textId="77777777" w:rsidR="00061339" w:rsidRDefault="00061339" w:rsidP="002275DB">
            <w:pPr>
              <w:rPr>
                <w:rFonts w:eastAsia="Times New Roman"/>
              </w:rPr>
            </w:pPr>
            <w:r>
              <w:rPr>
                <w:rFonts w:eastAsia="Times New Roman" w:cs="Arial"/>
                <w:color w:val="000000"/>
                <w:sz w:val="16"/>
                <w:szCs w:val="16"/>
              </w:rPr>
              <w:t>TR 28.825 Study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C808D" w14:textId="77777777" w:rsidR="00061339" w:rsidRDefault="00061339" w:rsidP="002275DB">
            <w:pPr>
              <w:rPr>
                <w:rFonts w:eastAsia="Times New Roman"/>
              </w:rPr>
            </w:pPr>
            <w:r>
              <w:rPr>
                <w:rFonts w:eastAsia="Times New Roman" w:cs="Arial"/>
                <w:color w:val="000000"/>
                <w:sz w:val="16"/>
                <w:szCs w:val="16"/>
              </w:rPr>
              <w:t>28.825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C5AE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8BDF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C8957" w14:textId="77777777" w:rsidR="00061339" w:rsidRDefault="00061339" w:rsidP="002275DB">
            <w:pPr>
              <w:rPr>
                <w:rFonts w:eastAsia="Times New Roman"/>
              </w:rPr>
            </w:pPr>
            <w:r>
              <w:rPr>
                <w:rFonts w:eastAsia="Times New Roman" w:cs="Arial"/>
                <w:color w:val="000000"/>
                <w:sz w:val="16"/>
                <w:szCs w:val="16"/>
              </w:rPr>
              <w:t>FS_MANS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DBBE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F4D89" w14:textId="77777777" w:rsidR="00061339" w:rsidRDefault="00061339" w:rsidP="002275DB">
            <w:pPr>
              <w:rPr>
                <w:rFonts w:eastAsia="Times New Roman"/>
              </w:rPr>
            </w:pPr>
            <w:r>
              <w:rPr>
                <w:rFonts w:eastAsia="Times New Roman" w:cs="Arial"/>
                <w:color w:val="000000"/>
                <w:sz w:val="16"/>
                <w:szCs w:val="16"/>
              </w:rPr>
              <w:t>Approved</w:t>
            </w:r>
          </w:p>
        </w:tc>
      </w:tr>
      <w:tr w:rsidR="00061339" w14:paraId="2C27A5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B544E" w14:textId="77777777" w:rsidR="00061339" w:rsidRDefault="00061339" w:rsidP="002275DB">
            <w:pPr>
              <w:rPr>
                <w:rFonts w:eastAsia="Times New Roman"/>
              </w:rPr>
            </w:pPr>
            <w:r>
              <w:rPr>
                <w:rFonts w:eastAsia="Times New Roman" w:cs="Arial"/>
                <w:color w:val="000000"/>
                <w:sz w:val="16"/>
                <w:szCs w:val="16"/>
              </w:rPr>
              <w:t>SP-211540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E27CD"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9B9CB" w14:textId="77777777" w:rsidR="00061339" w:rsidRDefault="00061339" w:rsidP="002275DB">
            <w:pPr>
              <w:rPr>
                <w:rFonts w:eastAsia="Times New Roman"/>
              </w:rPr>
            </w:pPr>
            <w:r>
              <w:rPr>
                <w:rFonts w:eastAsia="Times New Roman" w:cs="Arial"/>
                <w:color w:val="000000"/>
                <w:sz w:val="16"/>
                <w:szCs w:val="16"/>
              </w:rPr>
              <w:t>TR 28.815 Study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5DD0" w14:textId="77777777" w:rsidR="00061339" w:rsidRDefault="00061339" w:rsidP="002275DB">
            <w:pPr>
              <w:rPr>
                <w:rFonts w:eastAsia="Times New Roman"/>
              </w:rPr>
            </w:pPr>
            <w:r>
              <w:rPr>
                <w:rFonts w:eastAsia="Times New Roman" w:cs="Arial"/>
                <w:color w:val="000000"/>
                <w:sz w:val="16"/>
                <w:szCs w:val="16"/>
              </w:rPr>
              <w:t>28.815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0CFD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1B4A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B82AB" w14:textId="77777777" w:rsidR="00061339" w:rsidRDefault="00061339" w:rsidP="002275DB">
            <w:pPr>
              <w:rPr>
                <w:rFonts w:eastAsia="Times New Roman"/>
              </w:rPr>
            </w:pPr>
            <w:r>
              <w:rPr>
                <w:rFonts w:eastAsia="Times New Roman" w:cs="Arial"/>
                <w:color w:val="000000"/>
                <w:sz w:val="16"/>
                <w:szCs w:val="16"/>
              </w:rPr>
              <w:t>FS_EDGE_CH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0AF7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83DCC" w14:textId="77777777" w:rsidR="00061339" w:rsidRDefault="00061339" w:rsidP="002275DB">
            <w:pPr>
              <w:rPr>
                <w:rFonts w:eastAsia="Times New Roman"/>
              </w:rPr>
            </w:pPr>
            <w:r>
              <w:rPr>
                <w:rFonts w:eastAsia="Times New Roman" w:cs="Arial"/>
                <w:color w:val="000000"/>
                <w:sz w:val="16"/>
                <w:szCs w:val="16"/>
              </w:rPr>
              <w:t>Approved</w:t>
            </w:r>
          </w:p>
        </w:tc>
      </w:tr>
      <w:tr w:rsidR="00061339" w14:paraId="52ED07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82351" w14:textId="77777777" w:rsidR="00061339" w:rsidRDefault="00061339" w:rsidP="002275DB">
            <w:pPr>
              <w:rPr>
                <w:rFonts w:eastAsia="Times New Roman"/>
              </w:rPr>
            </w:pPr>
            <w:r>
              <w:rPr>
                <w:rFonts w:eastAsia="Times New Roman" w:cs="Arial"/>
                <w:color w:val="000000"/>
                <w:sz w:val="16"/>
                <w:szCs w:val="16"/>
              </w:rPr>
              <w:t>SP-211541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9A44"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F341" w14:textId="77777777" w:rsidR="00061339" w:rsidRDefault="00061339" w:rsidP="002275DB">
            <w:pPr>
              <w:rPr>
                <w:rFonts w:eastAsia="Times New Roman"/>
              </w:rPr>
            </w:pPr>
            <w:r>
              <w:rPr>
                <w:rFonts w:eastAsia="Times New Roman" w:cs="Arial"/>
                <w:color w:val="000000"/>
                <w:sz w:val="16"/>
                <w:szCs w:val="16"/>
              </w:rPr>
              <w:t>TS 28.100 Levels of autonomous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9C234" w14:textId="77777777" w:rsidR="00061339" w:rsidRDefault="00061339" w:rsidP="002275DB">
            <w:pPr>
              <w:rPr>
                <w:rFonts w:eastAsia="Times New Roman"/>
              </w:rPr>
            </w:pPr>
            <w:r>
              <w:rPr>
                <w:rFonts w:eastAsia="Times New Roman" w:cs="Arial"/>
                <w:color w:val="000000"/>
                <w:sz w:val="16"/>
                <w:szCs w:val="16"/>
              </w:rPr>
              <w:t>28.100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C2A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9E92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3176D" w14:textId="77777777" w:rsidR="00061339" w:rsidRDefault="00061339" w:rsidP="002275D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66D4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B8EAB" w14:textId="77777777" w:rsidR="00061339" w:rsidRDefault="00061339" w:rsidP="002275DB">
            <w:pPr>
              <w:rPr>
                <w:rFonts w:eastAsia="Times New Roman"/>
              </w:rPr>
            </w:pPr>
            <w:r>
              <w:rPr>
                <w:rFonts w:eastAsia="Times New Roman" w:cs="Arial"/>
                <w:color w:val="000000"/>
                <w:sz w:val="16"/>
                <w:szCs w:val="16"/>
              </w:rPr>
              <w:t>Approved</w:t>
            </w:r>
          </w:p>
        </w:tc>
      </w:tr>
    </w:tbl>
    <w:p w14:paraId="6A3F90E9" w14:textId="77777777" w:rsidR="00061339" w:rsidRDefault="00061339" w:rsidP="00061339">
      <w:pPr>
        <w:divId w:val="398745793"/>
        <w:rPr>
          <w:rFonts w:eastAsia="Times New Roman"/>
        </w:rPr>
      </w:pPr>
      <w:r>
        <w:rPr>
          <w:rFonts w:eastAsia="Times New Roman"/>
        </w:rPr>
        <w:br/>
        <w:t>23 Entries</w:t>
      </w:r>
    </w:p>
    <w:p w14:paraId="23A72199" w14:textId="29677424" w:rsidR="00061339" w:rsidRDefault="00061339" w:rsidP="00061339">
      <w:pPr>
        <w:pStyle w:val="Heading1"/>
        <w:divId w:val="398745793"/>
        <w:rPr>
          <w:rFonts w:eastAsiaTheme="minorEastAsia"/>
        </w:rPr>
      </w:pPr>
      <w:bookmarkStart w:id="296" w:name="_Toc97638987"/>
      <w:bookmarkStart w:id="297" w:name="_Toc97639471"/>
      <w:r>
        <w:t>E.2</w:t>
      </w:r>
      <w:r>
        <w:tab/>
      </w:r>
      <w:r>
        <w:t>List of TSs and TRs presented for information</w:t>
      </w:r>
      <w:bookmarkEnd w:id="296"/>
      <w:bookmarkEnd w:id="297"/>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3"/>
        <w:gridCol w:w="738"/>
        <w:gridCol w:w="7213"/>
        <w:gridCol w:w="938"/>
        <w:gridCol w:w="279"/>
        <w:gridCol w:w="615"/>
        <w:gridCol w:w="1800"/>
        <w:gridCol w:w="2030"/>
        <w:gridCol w:w="644"/>
      </w:tblGrid>
      <w:tr w:rsidR="00061339" w14:paraId="1C9CA7AA"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C0B416"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C99119"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3D05583"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A6D2581" w14:textId="77777777" w:rsidR="00061339" w:rsidRDefault="00061339" w:rsidP="002275D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44B86D" w14:textId="77777777" w:rsidR="00061339" w:rsidRDefault="00061339" w:rsidP="002275D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642362"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FAE551F" w14:textId="77777777" w:rsidR="00061339" w:rsidRDefault="00061339" w:rsidP="002275D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E045D1B"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8749C4B" w14:textId="77777777" w:rsidR="00061339" w:rsidRDefault="00061339" w:rsidP="002275DB">
            <w:pPr>
              <w:rPr>
                <w:rFonts w:eastAsia="Times New Roman"/>
              </w:rPr>
            </w:pPr>
            <w:r>
              <w:rPr>
                <w:rFonts w:eastAsia="Times New Roman" w:cs="Arial"/>
                <w:color w:val="000000"/>
                <w:sz w:val="16"/>
                <w:szCs w:val="16"/>
              </w:rPr>
              <w:t>Decision</w:t>
            </w:r>
          </w:p>
        </w:tc>
      </w:tr>
      <w:tr w:rsidR="00061339" w14:paraId="322A338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8E3FF" w14:textId="77777777" w:rsidR="00061339" w:rsidRDefault="00061339" w:rsidP="002275DB">
            <w:pPr>
              <w:rPr>
                <w:rFonts w:eastAsia="Times New Roman"/>
              </w:rPr>
            </w:pPr>
            <w:r>
              <w:rPr>
                <w:rFonts w:eastAsia="Times New Roman" w:cs="Arial"/>
                <w:color w:val="000000"/>
                <w:sz w:val="16"/>
                <w:szCs w:val="16"/>
              </w:rPr>
              <w:t>SP-211339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F932A"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D90D0" w14:textId="77777777" w:rsidR="00061339" w:rsidRDefault="00061339" w:rsidP="002275DB">
            <w:pPr>
              <w:rPr>
                <w:rFonts w:eastAsia="Times New Roman"/>
              </w:rPr>
            </w:pPr>
            <w:r>
              <w:rPr>
                <w:rFonts w:eastAsia="Times New Roman" w:cs="Arial"/>
                <w:color w:val="000000"/>
                <w:sz w:val="16"/>
                <w:szCs w:val="16"/>
              </w:rPr>
              <w:t>Presentation TR titled, 'Traffic Models and Quality Evaluation Methods for Media and XR Services in 5G Systems' to TSG: 26.926,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9849C" w14:textId="77777777" w:rsidR="00061339" w:rsidRDefault="00061339" w:rsidP="002275DB">
            <w:pPr>
              <w:rPr>
                <w:rFonts w:eastAsia="Times New Roman"/>
              </w:rPr>
            </w:pPr>
            <w:r>
              <w:rPr>
                <w:rFonts w:eastAsia="Times New Roman" w:cs="Arial"/>
                <w:color w:val="000000"/>
                <w:sz w:val="16"/>
                <w:szCs w:val="16"/>
              </w:rPr>
              <w:t>26.926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110B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A1CBC"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D283F" w14:textId="77777777" w:rsidR="00061339" w:rsidRDefault="00061339" w:rsidP="002275DB">
            <w:pPr>
              <w:rPr>
                <w:rFonts w:eastAsia="Times New Roman"/>
              </w:rPr>
            </w:pPr>
            <w:r>
              <w:rPr>
                <w:rFonts w:eastAsia="Times New Roman" w:cs="Arial"/>
                <w:color w:val="000000"/>
                <w:sz w:val="16"/>
                <w:szCs w:val="16"/>
              </w:rPr>
              <w:t>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DCB75"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327CA" w14:textId="77777777" w:rsidR="00061339" w:rsidRDefault="00061339" w:rsidP="002275DB">
            <w:pPr>
              <w:rPr>
                <w:rFonts w:eastAsia="Times New Roman"/>
              </w:rPr>
            </w:pPr>
            <w:r>
              <w:rPr>
                <w:rFonts w:eastAsia="Times New Roman" w:cs="Arial"/>
                <w:color w:val="000000"/>
                <w:sz w:val="16"/>
                <w:szCs w:val="16"/>
              </w:rPr>
              <w:t>Noted</w:t>
            </w:r>
          </w:p>
        </w:tc>
      </w:tr>
      <w:tr w:rsidR="00061339" w14:paraId="062255B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74591" w14:textId="77777777" w:rsidR="00061339" w:rsidRDefault="00061339" w:rsidP="002275DB">
            <w:pPr>
              <w:rPr>
                <w:rFonts w:eastAsia="Times New Roman"/>
              </w:rPr>
            </w:pPr>
            <w:r>
              <w:rPr>
                <w:rFonts w:eastAsia="Times New Roman" w:cs="Arial"/>
                <w:color w:val="000000"/>
                <w:sz w:val="16"/>
                <w:szCs w:val="16"/>
              </w:rPr>
              <w:t>SP-211340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493C1"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54946" w14:textId="77777777" w:rsidR="00061339" w:rsidRDefault="00061339" w:rsidP="002275DB">
            <w:pPr>
              <w:rPr>
                <w:rFonts w:eastAsia="Times New Roman"/>
              </w:rPr>
            </w:pPr>
            <w:r>
              <w:rPr>
                <w:rFonts w:eastAsia="Times New Roman" w:cs="Arial"/>
                <w:color w:val="000000"/>
                <w:sz w:val="16"/>
                <w:szCs w:val="16"/>
              </w:rPr>
              <w:t>Presentation of TR titled, 'Study on 5G media streaming extensions' to TSG: 26.804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8ED6D" w14:textId="77777777" w:rsidR="00061339" w:rsidRDefault="00061339" w:rsidP="002275DB">
            <w:pPr>
              <w:rPr>
                <w:rFonts w:eastAsia="Times New Roman"/>
              </w:rPr>
            </w:pPr>
            <w:r>
              <w:rPr>
                <w:rFonts w:eastAsia="Times New Roman" w:cs="Arial"/>
                <w:color w:val="000000"/>
                <w:sz w:val="16"/>
                <w:szCs w:val="16"/>
              </w:rPr>
              <w:t>26.804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95720"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02916"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50F40" w14:textId="77777777" w:rsidR="00061339" w:rsidRDefault="00061339" w:rsidP="002275DB">
            <w:pPr>
              <w:rPr>
                <w:rFonts w:eastAsia="Times New Roman"/>
              </w:rPr>
            </w:pPr>
            <w:r>
              <w:rPr>
                <w:rFonts w:eastAsia="Times New Roman" w:cs="Arial"/>
                <w:color w:val="000000"/>
                <w:sz w:val="16"/>
                <w:szCs w:val="16"/>
              </w:rPr>
              <w:t>FS_5GMS_EXT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6F76B"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EB6A9" w14:textId="77777777" w:rsidR="00061339" w:rsidRDefault="00061339" w:rsidP="002275DB">
            <w:pPr>
              <w:rPr>
                <w:rFonts w:eastAsia="Times New Roman"/>
              </w:rPr>
            </w:pPr>
            <w:r>
              <w:rPr>
                <w:rFonts w:eastAsia="Times New Roman" w:cs="Arial"/>
                <w:color w:val="000000"/>
                <w:sz w:val="16"/>
                <w:szCs w:val="16"/>
              </w:rPr>
              <w:t>Noted</w:t>
            </w:r>
          </w:p>
        </w:tc>
      </w:tr>
      <w:tr w:rsidR="00061339" w14:paraId="38E274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7C5C" w14:textId="77777777" w:rsidR="00061339" w:rsidRDefault="00061339" w:rsidP="002275DB">
            <w:pPr>
              <w:rPr>
                <w:rFonts w:eastAsia="Times New Roman"/>
              </w:rPr>
            </w:pPr>
            <w:r>
              <w:rPr>
                <w:rFonts w:eastAsia="Times New Roman" w:cs="Arial"/>
                <w:color w:val="000000"/>
                <w:sz w:val="16"/>
                <w:szCs w:val="16"/>
              </w:rPr>
              <w:t>SP-211341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2D3AE"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F703C" w14:textId="77777777" w:rsidR="00061339" w:rsidRDefault="00061339" w:rsidP="002275DB">
            <w:pPr>
              <w:rPr>
                <w:rFonts w:eastAsia="Times New Roman"/>
              </w:rPr>
            </w:pPr>
            <w:r>
              <w:rPr>
                <w:rFonts w:eastAsia="Times New Roman" w:cs="Arial"/>
                <w:color w:val="000000"/>
                <w:sz w:val="16"/>
                <w:szCs w:val="16"/>
              </w:rPr>
              <w:t>Presentation of TR titled, 'Study on Media Production over 5G NPN Systems' to TSG: 26.805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18637" w14:textId="77777777" w:rsidR="00061339" w:rsidRDefault="00061339" w:rsidP="002275DB">
            <w:pPr>
              <w:rPr>
                <w:rFonts w:eastAsia="Times New Roman"/>
              </w:rPr>
            </w:pPr>
            <w:r>
              <w:rPr>
                <w:rFonts w:eastAsia="Times New Roman" w:cs="Arial"/>
                <w:color w:val="000000"/>
                <w:sz w:val="16"/>
                <w:szCs w:val="16"/>
              </w:rPr>
              <w:t>26.805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6AC5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E86EE"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B45EF" w14:textId="77777777" w:rsidR="00061339" w:rsidRDefault="00061339" w:rsidP="002275DB">
            <w:pPr>
              <w:rPr>
                <w:rFonts w:eastAsia="Times New Roman"/>
              </w:rPr>
            </w:pPr>
            <w:r>
              <w:rPr>
                <w:rFonts w:eastAsia="Times New Roman" w:cs="Arial"/>
                <w:color w:val="000000"/>
                <w:sz w:val="16"/>
                <w:szCs w:val="16"/>
              </w:rPr>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6A3C3"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543B0" w14:textId="77777777" w:rsidR="00061339" w:rsidRDefault="00061339" w:rsidP="002275DB">
            <w:pPr>
              <w:rPr>
                <w:rFonts w:eastAsia="Times New Roman"/>
              </w:rPr>
            </w:pPr>
            <w:r>
              <w:rPr>
                <w:rFonts w:eastAsia="Times New Roman" w:cs="Arial"/>
                <w:color w:val="000000"/>
                <w:sz w:val="16"/>
                <w:szCs w:val="16"/>
              </w:rPr>
              <w:t>Noted</w:t>
            </w:r>
          </w:p>
        </w:tc>
      </w:tr>
      <w:tr w:rsidR="00061339" w14:paraId="0068AF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1C53C" w14:textId="77777777" w:rsidR="00061339" w:rsidRDefault="00061339" w:rsidP="002275DB">
            <w:pPr>
              <w:rPr>
                <w:rFonts w:eastAsia="Times New Roman"/>
              </w:rPr>
            </w:pPr>
            <w:r>
              <w:rPr>
                <w:rFonts w:eastAsia="Times New Roman" w:cs="Arial"/>
                <w:color w:val="000000"/>
                <w:sz w:val="16"/>
                <w:szCs w:val="16"/>
              </w:rPr>
              <w:t>SP-211342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88BC8"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72A3C" w14:textId="77777777" w:rsidR="00061339" w:rsidRDefault="00061339" w:rsidP="002275DB">
            <w:pPr>
              <w:rPr>
                <w:rFonts w:eastAsia="Times New Roman"/>
              </w:rPr>
            </w:pPr>
            <w:r>
              <w:rPr>
                <w:rFonts w:eastAsia="Times New Roman" w:cs="Arial"/>
                <w:color w:val="000000"/>
                <w:sz w:val="16"/>
                <w:szCs w:val="16"/>
              </w:rPr>
              <w:t>Presentation of TS titled,'General Description and Architecture' to TSG; 26.531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C0A94" w14:textId="77777777" w:rsidR="00061339" w:rsidRDefault="00061339" w:rsidP="002275DB">
            <w:pPr>
              <w:rPr>
                <w:rFonts w:eastAsia="Times New Roman"/>
              </w:rPr>
            </w:pPr>
            <w:r>
              <w:rPr>
                <w:rFonts w:eastAsia="Times New Roman" w:cs="Arial"/>
                <w:color w:val="000000"/>
                <w:sz w:val="16"/>
                <w:szCs w:val="16"/>
              </w:rPr>
              <w:t>26.531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E8DE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E0D4"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F2687" w14:textId="77777777" w:rsidR="00061339" w:rsidRDefault="00061339" w:rsidP="002275D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F4DE"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FAACF" w14:textId="77777777" w:rsidR="00061339" w:rsidRDefault="00061339" w:rsidP="002275DB">
            <w:pPr>
              <w:rPr>
                <w:rFonts w:eastAsia="Times New Roman"/>
              </w:rPr>
            </w:pPr>
            <w:r>
              <w:rPr>
                <w:rFonts w:eastAsia="Times New Roman" w:cs="Arial"/>
                <w:color w:val="000000"/>
                <w:sz w:val="16"/>
                <w:szCs w:val="16"/>
              </w:rPr>
              <w:t>Noted</w:t>
            </w:r>
          </w:p>
        </w:tc>
      </w:tr>
      <w:tr w:rsidR="00061339" w14:paraId="5C1A77B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2D492" w14:textId="77777777" w:rsidR="00061339" w:rsidRDefault="00061339" w:rsidP="002275DB">
            <w:pPr>
              <w:rPr>
                <w:rFonts w:eastAsia="Times New Roman"/>
              </w:rPr>
            </w:pPr>
            <w:r>
              <w:rPr>
                <w:rFonts w:eastAsia="Times New Roman" w:cs="Arial"/>
                <w:color w:val="000000"/>
                <w:sz w:val="16"/>
                <w:szCs w:val="16"/>
              </w:rPr>
              <w:lastRenderedPageBreak/>
              <w:t>SP-211343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1AFF7"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89788" w14:textId="77777777" w:rsidR="00061339" w:rsidRDefault="00061339" w:rsidP="002275DB">
            <w:pPr>
              <w:rPr>
                <w:rFonts w:eastAsia="Times New Roman"/>
              </w:rPr>
            </w:pPr>
            <w:r>
              <w:rPr>
                <w:rFonts w:eastAsia="Times New Roman" w:cs="Arial"/>
                <w:color w:val="000000"/>
                <w:sz w:val="16"/>
                <w:szCs w:val="16"/>
              </w:rPr>
              <w:t>Presentation of TS titled. '5G multicast-broadcast services; User Service architecture' to TSG: 26.502 Version 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A1F89" w14:textId="77777777" w:rsidR="00061339" w:rsidRDefault="00061339" w:rsidP="002275DB">
            <w:pPr>
              <w:rPr>
                <w:rFonts w:eastAsia="Times New Roman"/>
              </w:rPr>
            </w:pPr>
            <w:r>
              <w:rPr>
                <w:rFonts w:eastAsia="Times New Roman" w:cs="Arial"/>
                <w:color w:val="000000"/>
                <w:sz w:val="16"/>
                <w:szCs w:val="16"/>
              </w:rPr>
              <w:t>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8B08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8D1C7"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4BBFA" w14:textId="77777777" w:rsidR="00061339" w:rsidRDefault="00061339" w:rsidP="002275D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C22E2"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339BA" w14:textId="77777777" w:rsidR="00061339" w:rsidRDefault="00061339" w:rsidP="002275DB">
            <w:pPr>
              <w:rPr>
                <w:rFonts w:eastAsia="Times New Roman"/>
              </w:rPr>
            </w:pPr>
            <w:r>
              <w:rPr>
                <w:rFonts w:eastAsia="Times New Roman" w:cs="Arial"/>
                <w:color w:val="000000"/>
                <w:sz w:val="16"/>
                <w:szCs w:val="16"/>
              </w:rPr>
              <w:t>Noted</w:t>
            </w:r>
          </w:p>
        </w:tc>
      </w:tr>
      <w:tr w:rsidR="00061339" w14:paraId="64AD05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EF3C7" w14:textId="77777777" w:rsidR="00061339" w:rsidRDefault="00061339" w:rsidP="002275DB">
            <w:pPr>
              <w:rPr>
                <w:rFonts w:eastAsia="Times New Roman"/>
              </w:rPr>
            </w:pPr>
            <w:r>
              <w:rPr>
                <w:rFonts w:eastAsia="Times New Roman" w:cs="Arial"/>
                <w:color w:val="000000"/>
                <w:sz w:val="16"/>
                <w:szCs w:val="16"/>
              </w:rPr>
              <w:t>SP-211401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B0CC3"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544DE" w14:textId="77777777" w:rsidR="00061339" w:rsidRDefault="00061339" w:rsidP="002275DB">
            <w:pPr>
              <w:rPr>
                <w:rFonts w:eastAsia="Times New Roman"/>
              </w:rPr>
            </w:pPr>
            <w:r>
              <w:rPr>
                <w:rFonts w:eastAsia="Times New Roman" w:cs="Arial"/>
                <w:color w:val="000000"/>
                <w:sz w:val="16"/>
                <w:szCs w:val="16"/>
              </w:rPr>
              <w:t>TR 33.875 Study on enhanced security aspects of the 5G Service Based Architecture (eSBA)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E30D" w14:textId="77777777" w:rsidR="00061339" w:rsidRDefault="00061339" w:rsidP="002275DB">
            <w:pPr>
              <w:rPr>
                <w:rFonts w:eastAsia="Times New Roman"/>
              </w:rPr>
            </w:pPr>
            <w:r>
              <w:rPr>
                <w:rFonts w:eastAsia="Times New Roman" w:cs="Arial"/>
                <w:color w:val="000000"/>
                <w:sz w:val="16"/>
                <w:szCs w:val="16"/>
              </w:rPr>
              <w:t>33.875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625F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B501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B861F" w14:textId="77777777" w:rsidR="00061339" w:rsidRDefault="00061339" w:rsidP="002275DB">
            <w:pPr>
              <w:rPr>
                <w:rFonts w:eastAsia="Times New Roman"/>
              </w:rPr>
            </w:pPr>
            <w:r>
              <w:rPr>
                <w:rFonts w:eastAsia="Times New Roman" w:cs="Arial"/>
                <w:color w:val="000000"/>
                <w:sz w:val="16"/>
                <w:szCs w:val="16"/>
              </w:rPr>
              <w:t>FS_eSBA_SEC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54D52"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41883" w14:textId="77777777" w:rsidR="00061339" w:rsidRDefault="00061339" w:rsidP="002275DB">
            <w:pPr>
              <w:rPr>
                <w:rFonts w:eastAsia="Times New Roman"/>
              </w:rPr>
            </w:pPr>
            <w:r>
              <w:rPr>
                <w:rFonts w:eastAsia="Times New Roman" w:cs="Arial"/>
                <w:color w:val="000000"/>
                <w:sz w:val="16"/>
                <w:szCs w:val="16"/>
              </w:rPr>
              <w:t>Noted</w:t>
            </w:r>
          </w:p>
        </w:tc>
      </w:tr>
      <w:tr w:rsidR="00061339" w14:paraId="4A0B39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0244C" w14:textId="77777777" w:rsidR="00061339" w:rsidRDefault="00061339" w:rsidP="002275DB">
            <w:pPr>
              <w:rPr>
                <w:rFonts w:eastAsia="Times New Roman"/>
              </w:rPr>
            </w:pPr>
            <w:r>
              <w:rPr>
                <w:rFonts w:eastAsia="Times New Roman" w:cs="Arial"/>
                <w:color w:val="000000"/>
                <w:sz w:val="16"/>
                <w:szCs w:val="16"/>
              </w:rPr>
              <w:t>SP-211406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D5797" w14:textId="77777777" w:rsidR="00061339" w:rsidRDefault="00061339" w:rsidP="002275D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62FD8" w14:textId="77777777" w:rsidR="00061339" w:rsidRDefault="00061339" w:rsidP="002275DB">
            <w:pPr>
              <w:rPr>
                <w:rFonts w:eastAsia="Times New Roman"/>
              </w:rPr>
            </w:pPr>
            <w:r>
              <w:rPr>
                <w:rFonts w:eastAsia="Times New Roman" w:cs="Arial"/>
                <w:color w:val="000000"/>
                <w:sz w:val="16"/>
                <w:szCs w:val="16"/>
              </w:rPr>
              <w:t>TS 33.256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65235" w14:textId="77777777" w:rsidR="00061339" w:rsidRDefault="00061339" w:rsidP="002275DB">
            <w:pPr>
              <w:rPr>
                <w:rFonts w:eastAsia="Times New Roman"/>
              </w:rPr>
            </w:pPr>
            <w:r>
              <w:rPr>
                <w:rFonts w:eastAsia="Times New Roman" w:cs="Arial"/>
                <w:color w:val="000000"/>
                <w:sz w:val="16"/>
                <w:szCs w:val="16"/>
              </w:rPr>
              <w:t>33.256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C5B78"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E0ED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C55CD" w14:textId="77777777" w:rsidR="00061339" w:rsidRDefault="00061339" w:rsidP="002275D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47183"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398D6" w14:textId="77777777" w:rsidR="00061339" w:rsidRDefault="00061339" w:rsidP="002275DB">
            <w:pPr>
              <w:rPr>
                <w:rFonts w:eastAsia="Times New Roman"/>
              </w:rPr>
            </w:pPr>
            <w:r>
              <w:rPr>
                <w:rFonts w:eastAsia="Times New Roman" w:cs="Arial"/>
                <w:color w:val="000000"/>
                <w:sz w:val="16"/>
                <w:szCs w:val="16"/>
              </w:rPr>
              <w:t>Noted</w:t>
            </w:r>
          </w:p>
        </w:tc>
      </w:tr>
      <w:tr w:rsidR="00061339" w14:paraId="2804D7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8370A" w14:textId="77777777" w:rsidR="00061339" w:rsidRDefault="00061339" w:rsidP="002275DB">
            <w:pPr>
              <w:rPr>
                <w:rFonts w:eastAsia="Times New Roman"/>
              </w:rPr>
            </w:pPr>
            <w:r>
              <w:rPr>
                <w:rFonts w:eastAsia="Times New Roman" w:cs="Arial"/>
                <w:color w:val="000000"/>
                <w:sz w:val="16"/>
                <w:szCs w:val="16"/>
              </w:rPr>
              <w:t>SP-211422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445EF"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BD0B9" w14:textId="77777777" w:rsidR="00061339" w:rsidRDefault="00061339" w:rsidP="002275DB">
            <w:pPr>
              <w:rPr>
                <w:rFonts w:eastAsia="Times New Roman"/>
              </w:rPr>
            </w:pPr>
            <w:r>
              <w:rPr>
                <w:rFonts w:eastAsia="Times New Roman" w:cs="Arial"/>
                <w:color w:val="000000"/>
                <w:sz w:val="16"/>
                <w:szCs w:val="16"/>
              </w:rPr>
              <w:t>TR 28.822 Study on charging aspect of 5G LAN-type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2F617" w14:textId="77777777" w:rsidR="00061339" w:rsidRDefault="00061339" w:rsidP="002275DB">
            <w:pPr>
              <w:rPr>
                <w:rFonts w:eastAsia="Times New Roman"/>
              </w:rPr>
            </w:pPr>
            <w:r>
              <w:rPr>
                <w:rFonts w:eastAsia="Times New Roman" w:cs="Arial"/>
                <w:color w:val="000000"/>
                <w:sz w:val="16"/>
                <w:szCs w:val="16"/>
              </w:rPr>
              <w:t>28.822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7A2A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6BEE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6512D" w14:textId="77777777" w:rsidR="00061339" w:rsidRDefault="00061339" w:rsidP="002275DB">
            <w:pPr>
              <w:rPr>
                <w:rFonts w:eastAsia="Times New Roman"/>
              </w:rPr>
            </w:pPr>
            <w:r>
              <w:rPr>
                <w:rFonts w:eastAsia="Times New Roman" w:cs="Arial"/>
                <w:color w:val="000000"/>
                <w:sz w:val="16"/>
                <w:szCs w:val="16"/>
              </w:rPr>
              <w:t>FS_5GLAN_CH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4FA1A"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B6740" w14:textId="77777777" w:rsidR="00061339" w:rsidRDefault="00061339" w:rsidP="002275DB">
            <w:pPr>
              <w:rPr>
                <w:rFonts w:eastAsia="Times New Roman"/>
              </w:rPr>
            </w:pPr>
            <w:r>
              <w:rPr>
                <w:rFonts w:eastAsia="Times New Roman" w:cs="Arial"/>
                <w:color w:val="000000"/>
                <w:sz w:val="16"/>
                <w:szCs w:val="16"/>
              </w:rPr>
              <w:t>Noted</w:t>
            </w:r>
          </w:p>
        </w:tc>
      </w:tr>
      <w:tr w:rsidR="00061339" w14:paraId="5F0237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57787" w14:textId="77777777" w:rsidR="00061339" w:rsidRDefault="00061339" w:rsidP="002275DB">
            <w:pPr>
              <w:rPr>
                <w:rFonts w:eastAsia="Times New Roman"/>
              </w:rPr>
            </w:pPr>
            <w:r>
              <w:rPr>
                <w:rFonts w:eastAsia="Times New Roman" w:cs="Arial"/>
                <w:color w:val="000000"/>
                <w:sz w:val="16"/>
                <w:szCs w:val="16"/>
              </w:rPr>
              <w:t>SP-211424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75847"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2544A" w14:textId="77777777" w:rsidR="00061339" w:rsidRDefault="00061339" w:rsidP="002275DB">
            <w:pPr>
              <w:rPr>
                <w:rFonts w:eastAsia="Times New Roman"/>
              </w:rPr>
            </w:pPr>
            <w:r>
              <w:rPr>
                <w:rFonts w:eastAsia="Times New Roman" w:cs="Arial"/>
                <w:color w:val="000000"/>
                <w:sz w:val="16"/>
                <w:szCs w:val="16"/>
              </w:rPr>
              <w:t>TR 32.847 Study on Charging Aspects for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87312" w14:textId="77777777" w:rsidR="00061339" w:rsidRDefault="00061339" w:rsidP="002275DB">
            <w:pPr>
              <w:rPr>
                <w:rFonts w:eastAsia="Times New Roman"/>
              </w:rPr>
            </w:pPr>
            <w:r>
              <w:rPr>
                <w:rFonts w:eastAsia="Times New Roman" w:cs="Arial"/>
                <w:color w:val="000000"/>
                <w:sz w:val="16"/>
                <w:szCs w:val="16"/>
              </w:rPr>
              <w:t>32.847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371B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EAD8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426C1" w14:textId="77777777" w:rsidR="00061339" w:rsidRDefault="00061339" w:rsidP="002275DB">
            <w:pPr>
              <w:rPr>
                <w:rFonts w:eastAsia="Times New Roman"/>
              </w:rPr>
            </w:pPr>
            <w:r>
              <w:rPr>
                <w:rFonts w:eastAsia="Times New Roman" w:cs="Arial"/>
                <w:color w:val="000000"/>
                <w:sz w:val="16"/>
                <w:szCs w:val="16"/>
              </w:rPr>
              <w:t>FS_NETSLICE_CH_Ph2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F9D9D"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E98A2" w14:textId="77777777" w:rsidR="00061339" w:rsidRDefault="00061339" w:rsidP="002275DB">
            <w:pPr>
              <w:rPr>
                <w:rFonts w:eastAsia="Times New Roman"/>
              </w:rPr>
            </w:pPr>
            <w:r>
              <w:rPr>
                <w:rFonts w:eastAsia="Times New Roman" w:cs="Arial"/>
                <w:color w:val="000000"/>
                <w:sz w:val="16"/>
                <w:szCs w:val="16"/>
              </w:rPr>
              <w:t>Noted</w:t>
            </w:r>
          </w:p>
        </w:tc>
      </w:tr>
      <w:tr w:rsidR="00061339" w14:paraId="0CE2FCB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50964" w14:textId="77777777" w:rsidR="00061339" w:rsidRDefault="00061339" w:rsidP="002275DB">
            <w:pPr>
              <w:rPr>
                <w:rFonts w:eastAsia="Times New Roman"/>
              </w:rPr>
            </w:pPr>
            <w:r>
              <w:rPr>
                <w:rFonts w:eastAsia="Times New Roman" w:cs="Arial"/>
                <w:color w:val="000000"/>
                <w:sz w:val="16"/>
                <w:szCs w:val="16"/>
              </w:rPr>
              <w:t>SP-211508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63565" w14:textId="77777777" w:rsidR="00061339" w:rsidRDefault="00061339" w:rsidP="002275D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B251B" w14:textId="77777777" w:rsidR="00061339" w:rsidRDefault="00061339" w:rsidP="002275DB">
            <w:pPr>
              <w:rPr>
                <w:rFonts w:eastAsia="Times New Roman"/>
              </w:rPr>
            </w:pPr>
            <w:r>
              <w:rPr>
                <w:rFonts w:eastAsia="Times New Roman" w:cs="Arial"/>
                <w:color w:val="000000"/>
                <w:sz w:val="16"/>
                <w:szCs w:val="16"/>
              </w:rPr>
              <w:t>Presentation of TR 23.700-95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463D" w14:textId="77777777" w:rsidR="00061339" w:rsidRDefault="00061339" w:rsidP="002275DB">
            <w:pPr>
              <w:rPr>
                <w:rFonts w:eastAsia="Times New Roman"/>
              </w:rPr>
            </w:pPr>
            <w:r>
              <w:rPr>
                <w:rFonts w:eastAsia="Times New Roman" w:cs="Arial"/>
                <w:color w:val="000000"/>
                <w:sz w:val="16"/>
                <w:szCs w:val="16"/>
              </w:rPr>
              <w:t>23.700-95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26C4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18D29"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1006F" w14:textId="77777777" w:rsidR="00061339" w:rsidRDefault="00061339" w:rsidP="002275DB">
            <w:pPr>
              <w:rPr>
                <w:rFonts w:eastAsia="Times New Roman"/>
              </w:rPr>
            </w:pPr>
            <w:r>
              <w:rPr>
                <w:rFonts w:eastAsia="Times New Roman" w:cs="Arial"/>
                <w:color w:val="000000"/>
                <w:sz w:val="16"/>
                <w:szCs w:val="16"/>
              </w:rPr>
              <w:t>FS_SNAAPP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A9869" w14:textId="77777777" w:rsidR="00061339" w:rsidRDefault="00061339" w:rsidP="002275DB">
            <w:pPr>
              <w:rPr>
                <w:rFonts w:eastAsia="Times New Roman"/>
              </w:rPr>
            </w:pPr>
            <w:r>
              <w:rPr>
                <w:rFonts w:eastAsia="Times New Roman" w:cs="Arial"/>
                <w:color w:val="000000"/>
                <w:sz w:val="16"/>
                <w:szCs w:val="16"/>
              </w:rPr>
              <w:t>For Block Noting. CC#4: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5D82C" w14:textId="77777777" w:rsidR="00061339" w:rsidRDefault="00061339" w:rsidP="002275DB">
            <w:pPr>
              <w:rPr>
                <w:rFonts w:eastAsia="Times New Roman"/>
              </w:rPr>
            </w:pPr>
            <w:r>
              <w:rPr>
                <w:rFonts w:eastAsia="Times New Roman" w:cs="Arial"/>
                <w:color w:val="000000"/>
                <w:sz w:val="16"/>
                <w:szCs w:val="16"/>
              </w:rPr>
              <w:t>Noted</w:t>
            </w:r>
          </w:p>
        </w:tc>
      </w:tr>
    </w:tbl>
    <w:p w14:paraId="7B0574CE" w14:textId="77777777" w:rsidR="00061339" w:rsidRDefault="00061339" w:rsidP="00061339">
      <w:pPr>
        <w:divId w:val="398745793"/>
        <w:rPr>
          <w:rFonts w:eastAsia="Times New Roman"/>
        </w:rPr>
      </w:pPr>
      <w:r>
        <w:rPr>
          <w:rFonts w:eastAsia="Times New Roman"/>
        </w:rPr>
        <w:br/>
        <w:t>10 Entries</w:t>
      </w:r>
    </w:p>
    <w:p w14:paraId="1B5F06DD" w14:textId="13AC3103" w:rsidR="00061339" w:rsidRDefault="00061339" w:rsidP="00061339">
      <w:pPr>
        <w:pStyle w:val="Heading1"/>
        <w:divId w:val="398745793"/>
        <w:rPr>
          <w:rFonts w:eastAsiaTheme="minorEastAsia"/>
        </w:rPr>
      </w:pPr>
      <w:bookmarkStart w:id="298" w:name="_Toc97638988"/>
      <w:bookmarkStart w:id="299" w:name="_Toc97639472"/>
      <w:r>
        <w:t>E.3</w:t>
      </w:r>
      <w:r>
        <w:tab/>
      </w:r>
      <w:r>
        <w:t>List of Approved CR Packs</w:t>
      </w:r>
      <w:bookmarkEnd w:id="298"/>
      <w:bookmarkEnd w:id="299"/>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5"/>
        <w:gridCol w:w="6010"/>
        <w:gridCol w:w="639"/>
        <w:gridCol w:w="6780"/>
        <w:gridCol w:w="916"/>
      </w:tblGrid>
      <w:tr w:rsidR="00061339" w14:paraId="2CB341EA"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79701DC"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72F29E3" w14:textId="77777777" w:rsidR="00061339" w:rsidRDefault="00061339" w:rsidP="002275DB">
            <w:pPr>
              <w:rPr>
                <w:rFonts w:eastAsia="Times New Roman"/>
              </w:rPr>
            </w:pPr>
            <w:r>
              <w:rPr>
                <w:rFonts w:eastAsia="Times New Roman"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66E8EC"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2025816"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EFA203B" w14:textId="77777777" w:rsidR="00061339" w:rsidRDefault="00061339" w:rsidP="002275DB">
            <w:pPr>
              <w:rPr>
                <w:rFonts w:eastAsia="Times New Roman"/>
              </w:rPr>
            </w:pPr>
            <w:r>
              <w:rPr>
                <w:rFonts w:eastAsia="Times New Roman" w:cs="Arial"/>
                <w:color w:val="000000"/>
                <w:sz w:val="16"/>
                <w:szCs w:val="16"/>
              </w:rPr>
              <w:t>Status</w:t>
            </w:r>
          </w:p>
        </w:tc>
      </w:tr>
      <w:tr w:rsidR="00061339" w14:paraId="2D24B82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4769C" w14:textId="77777777" w:rsidR="00061339" w:rsidRDefault="00061339" w:rsidP="002275DB">
            <w:pPr>
              <w:rPr>
                <w:rFonts w:eastAsia="Times New Roman"/>
              </w:rPr>
            </w:pPr>
            <w:r>
              <w:rPr>
                <w:rFonts w:eastAsia="Times New Roman" w:cs="Arial"/>
                <w:color w:val="000000"/>
                <w:sz w:val="16"/>
                <w:szCs w:val="16"/>
              </w:rPr>
              <w:t>SP-211287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73F41" w14:textId="77777777" w:rsidR="00061339" w:rsidRDefault="00061339" w:rsidP="002275DB">
            <w:pPr>
              <w:rPr>
                <w:rFonts w:eastAsia="Times New Roman"/>
              </w:rPr>
            </w:pPr>
            <w:r>
              <w:rPr>
                <w:rFonts w:eastAsia="Times New Roman" w:cs="Arial"/>
                <w:color w:val="000000"/>
                <w:sz w:val="16"/>
                <w:szCs w:val="16"/>
              </w:rPr>
              <w:t>CRs on ARCH_NR_REDCAP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2486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05C3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E0723" w14:textId="77777777" w:rsidR="00061339" w:rsidRDefault="00061339" w:rsidP="002275DB">
            <w:pPr>
              <w:rPr>
                <w:rFonts w:eastAsia="Times New Roman"/>
              </w:rPr>
            </w:pPr>
            <w:r>
              <w:rPr>
                <w:rFonts w:eastAsia="Times New Roman" w:cs="Arial"/>
                <w:color w:val="000000"/>
                <w:sz w:val="16"/>
                <w:szCs w:val="16"/>
              </w:rPr>
              <w:t>Approved</w:t>
            </w:r>
          </w:p>
        </w:tc>
      </w:tr>
      <w:tr w:rsidR="00061339" w14:paraId="48BFF1C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9CCD7" w14:textId="77777777" w:rsidR="00061339" w:rsidRDefault="00061339" w:rsidP="002275DB">
            <w:pPr>
              <w:rPr>
                <w:rFonts w:eastAsia="Times New Roman"/>
              </w:rPr>
            </w:pPr>
            <w:r>
              <w:rPr>
                <w:rFonts w:eastAsia="Times New Roman" w:cs="Arial"/>
                <w:color w:val="000000"/>
                <w:sz w:val="16"/>
                <w:szCs w:val="16"/>
              </w:rPr>
              <w:t>SP-211281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44D0B" w14:textId="77777777" w:rsidR="00061339" w:rsidRDefault="00061339" w:rsidP="002275D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C591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1B23F" w14:textId="77777777" w:rsidR="00061339" w:rsidRDefault="00061339" w:rsidP="002275DB">
            <w:pPr>
              <w:rPr>
                <w:rFonts w:eastAsia="Times New Roman"/>
              </w:rPr>
            </w:pPr>
            <w:r>
              <w:rPr>
                <w:rFonts w:eastAsia="Times New Roman" w:cs="Arial"/>
                <w:color w:val="000000"/>
                <w:sz w:val="16"/>
                <w:szCs w:val="16"/>
              </w:rPr>
              <w:t>Revision of 23.304 CR0027R1 proposed in SP-211542. CC#2: 23.304 CR0027R1 was postponed and the remaining CRs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00941" w14:textId="77777777" w:rsidR="00061339" w:rsidRDefault="00061339" w:rsidP="002275DB">
            <w:pPr>
              <w:rPr>
                <w:rFonts w:eastAsia="Times New Roman"/>
              </w:rPr>
            </w:pPr>
            <w:r>
              <w:rPr>
                <w:rFonts w:eastAsia="Times New Roman" w:cs="Arial"/>
                <w:color w:val="000000"/>
                <w:sz w:val="16"/>
                <w:szCs w:val="16"/>
              </w:rPr>
              <w:t>Partially approved</w:t>
            </w:r>
          </w:p>
        </w:tc>
      </w:tr>
      <w:tr w:rsidR="00061339" w14:paraId="280BBB9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C5AF5" w14:textId="77777777" w:rsidR="00061339" w:rsidRDefault="00061339" w:rsidP="002275DB">
            <w:pPr>
              <w:rPr>
                <w:rFonts w:eastAsia="Times New Roman"/>
              </w:rPr>
            </w:pPr>
            <w:r>
              <w:rPr>
                <w:rFonts w:eastAsia="Times New Roman" w:cs="Arial"/>
                <w:color w:val="000000"/>
                <w:sz w:val="16"/>
                <w:szCs w:val="16"/>
              </w:rPr>
              <w:t>SP-211283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A2ACB" w14:textId="77777777" w:rsidR="00061339" w:rsidRDefault="00061339" w:rsidP="002275DB">
            <w:pPr>
              <w:rPr>
                <w:rFonts w:eastAsia="Times New Roman"/>
              </w:rPr>
            </w:pPr>
            <w:r>
              <w:rPr>
                <w:rFonts w:eastAsia="Times New Roman" w:cs="Arial"/>
                <w:color w:val="000000"/>
                <w:sz w:val="16"/>
                <w:szCs w:val="16"/>
              </w:rPr>
              <w:t>CRs on 5GS_Ph1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873A7"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B99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0B8BC" w14:textId="77777777" w:rsidR="00061339" w:rsidRDefault="00061339" w:rsidP="002275DB">
            <w:pPr>
              <w:rPr>
                <w:rFonts w:eastAsia="Times New Roman"/>
              </w:rPr>
            </w:pPr>
            <w:r>
              <w:rPr>
                <w:rFonts w:eastAsia="Times New Roman" w:cs="Arial"/>
                <w:color w:val="000000"/>
                <w:sz w:val="16"/>
                <w:szCs w:val="16"/>
              </w:rPr>
              <w:t>Approved</w:t>
            </w:r>
          </w:p>
        </w:tc>
      </w:tr>
      <w:tr w:rsidR="00061339" w14:paraId="19141D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9201" w14:textId="77777777" w:rsidR="00061339" w:rsidRDefault="00061339" w:rsidP="002275DB">
            <w:pPr>
              <w:rPr>
                <w:rFonts w:eastAsia="Times New Roman"/>
              </w:rPr>
            </w:pPr>
            <w:r>
              <w:rPr>
                <w:rFonts w:eastAsia="Times New Roman" w:cs="Arial"/>
                <w:color w:val="000000"/>
                <w:sz w:val="16"/>
                <w:szCs w:val="16"/>
              </w:rPr>
              <w:t>SP-211284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62942" w14:textId="77777777" w:rsidR="00061339" w:rsidRDefault="00061339" w:rsidP="002275DB">
            <w:pPr>
              <w:rPr>
                <w:rFonts w:eastAsia="Times New Roman"/>
              </w:rPr>
            </w:pPr>
            <w:r>
              <w:rPr>
                <w:rFonts w:eastAsia="Times New Roman" w:cs="Arial"/>
                <w:color w:val="000000"/>
                <w:sz w:val="16"/>
                <w:szCs w:val="16"/>
              </w:rPr>
              <w:t>CRs on 5GSAT_ARCH, IoT_SAT_ARCH_EPS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9B8EC"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7F77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CB5B8" w14:textId="77777777" w:rsidR="00061339" w:rsidRDefault="00061339" w:rsidP="002275DB">
            <w:pPr>
              <w:rPr>
                <w:rFonts w:eastAsia="Times New Roman"/>
              </w:rPr>
            </w:pPr>
            <w:r>
              <w:rPr>
                <w:rFonts w:eastAsia="Times New Roman" w:cs="Arial"/>
                <w:color w:val="000000"/>
                <w:sz w:val="16"/>
                <w:szCs w:val="16"/>
              </w:rPr>
              <w:t>Approved</w:t>
            </w:r>
          </w:p>
        </w:tc>
      </w:tr>
      <w:tr w:rsidR="00061339" w14:paraId="5A528CF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C802E" w14:textId="77777777" w:rsidR="00061339" w:rsidRDefault="00061339" w:rsidP="002275DB">
            <w:pPr>
              <w:rPr>
                <w:rFonts w:eastAsia="Times New Roman"/>
              </w:rPr>
            </w:pPr>
            <w:r>
              <w:rPr>
                <w:rFonts w:eastAsia="Times New Roman" w:cs="Arial"/>
                <w:color w:val="000000"/>
                <w:sz w:val="16"/>
                <w:szCs w:val="16"/>
              </w:rPr>
              <w:t>SP-211280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E45E4" w14:textId="77777777" w:rsidR="00061339" w:rsidRDefault="00061339" w:rsidP="002275DB">
            <w:pPr>
              <w:rPr>
                <w:rFonts w:eastAsia="Times New Roman"/>
              </w:rPr>
            </w:pPr>
            <w:r>
              <w:rPr>
                <w:rFonts w:eastAsia="Times New Roman" w:cs="Arial"/>
                <w:color w:val="000000"/>
                <w:sz w:val="16"/>
                <w:szCs w:val="16"/>
              </w:rPr>
              <w:t>CRs on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C2C3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94BD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0503A" w14:textId="77777777" w:rsidR="00061339" w:rsidRDefault="00061339" w:rsidP="002275DB">
            <w:pPr>
              <w:rPr>
                <w:rFonts w:eastAsia="Times New Roman"/>
              </w:rPr>
            </w:pPr>
            <w:r>
              <w:rPr>
                <w:rFonts w:eastAsia="Times New Roman" w:cs="Arial"/>
                <w:color w:val="000000"/>
                <w:sz w:val="16"/>
                <w:szCs w:val="16"/>
              </w:rPr>
              <w:t>Approved</w:t>
            </w:r>
          </w:p>
        </w:tc>
      </w:tr>
      <w:tr w:rsidR="00061339" w14:paraId="55BADC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7065F" w14:textId="77777777" w:rsidR="00061339" w:rsidRDefault="00061339" w:rsidP="002275DB">
            <w:pPr>
              <w:rPr>
                <w:rFonts w:eastAsia="Times New Roman"/>
              </w:rPr>
            </w:pPr>
            <w:r>
              <w:rPr>
                <w:rFonts w:eastAsia="Times New Roman" w:cs="Arial"/>
                <w:color w:val="000000"/>
                <w:sz w:val="16"/>
                <w:szCs w:val="16"/>
              </w:rPr>
              <w:t>SP-211279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C4327" w14:textId="77777777" w:rsidR="00061339" w:rsidRDefault="00061339" w:rsidP="002275DB">
            <w:pPr>
              <w:rPr>
                <w:rFonts w:eastAsia="Times New Roman"/>
              </w:rPr>
            </w:pPr>
            <w:r>
              <w:rPr>
                <w:rFonts w:eastAsia="Times New Roman" w:cs="Arial"/>
                <w:color w:val="000000"/>
                <w:sz w:val="16"/>
                <w:szCs w:val="16"/>
              </w:rPr>
              <w:t>CRs on TEI16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9046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C0B4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DE1C" w14:textId="77777777" w:rsidR="00061339" w:rsidRDefault="00061339" w:rsidP="002275DB">
            <w:pPr>
              <w:rPr>
                <w:rFonts w:eastAsia="Times New Roman"/>
              </w:rPr>
            </w:pPr>
            <w:r>
              <w:rPr>
                <w:rFonts w:eastAsia="Times New Roman" w:cs="Arial"/>
                <w:color w:val="000000"/>
                <w:sz w:val="16"/>
                <w:szCs w:val="16"/>
              </w:rPr>
              <w:t>Approved</w:t>
            </w:r>
          </w:p>
        </w:tc>
      </w:tr>
      <w:tr w:rsidR="00061339" w14:paraId="13FBD4B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125E5" w14:textId="77777777" w:rsidR="00061339" w:rsidRDefault="00061339" w:rsidP="002275DB">
            <w:pPr>
              <w:rPr>
                <w:rFonts w:eastAsia="Times New Roman"/>
              </w:rPr>
            </w:pPr>
            <w:r>
              <w:rPr>
                <w:rFonts w:eastAsia="Times New Roman" w:cs="Arial"/>
                <w:color w:val="000000"/>
                <w:sz w:val="16"/>
                <w:szCs w:val="16"/>
              </w:rPr>
              <w:t>SP-211282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7B26F" w14:textId="77777777" w:rsidR="00061339" w:rsidRDefault="00061339" w:rsidP="002275D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52A0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643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00850" w14:textId="77777777" w:rsidR="00061339" w:rsidRDefault="00061339" w:rsidP="002275DB">
            <w:pPr>
              <w:rPr>
                <w:rFonts w:eastAsia="Times New Roman"/>
              </w:rPr>
            </w:pPr>
            <w:r>
              <w:rPr>
                <w:rFonts w:eastAsia="Times New Roman" w:cs="Arial"/>
                <w:color w:val="000000"/>
                <w:sz w:val="16"/>
                <w:szCs w:val="16"/>
              </w:rPr>
              <w:t>Approved</w:t>
            </w:r>
          </w:p>
        </w:tc>
      </w:tr>
      <w:tr w:rsidR="00061339" w14:paraId="65EA4F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BF01B" w14:textId="77777777" w:rsidR="00061339" w:rsidRDefault="00061339" w:rsidP="002275DB">
            <w:pPr>
              <w:rPr>
                <w:rFonts w:eastAsia="Times New Roman"/>
              </w:rPr>
            </w:pPr>
            <w:r>
              <w:rPr>
                <w:rFonts w:eastAsia="Times New Roman" w:cs="Arial"/>
                <w:color w:val="000000"/>
                <w:sz w:val="16"/>
                <w:szCs w:val="16"/>
              </w:rPr>
              <w:lastRenderedPageBreak/>
              <w:t>SP-211285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7192C" w14:textId="77777777" w:rsidR="00061339" w:rsidRDefault="00061339" w:rsidP="002275D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6CE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78B1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F115E" w14:textId="77777777" w:rsidR="00061339" w:rsidRDefault="00061339" w:rsidP="002275DB">
            <w:pPr>
              <w:rPr>
                <w:rFonts w:eastAsia="Times New Roman"/>
              </w:rPr>
            </w:pPr>
            <w:r>
              <w:rPr>
                <w:rFonts w:eastAsia="Times New Roman" w:cs="Arial"/>
                <w:color w:val="000000"/>
                <w:sz w:val="16"/>
                <w:szCs w:val="16"/>
              </w:rPr>
              <w:t>Approved</w:t>
            </w:r>
          </w:p>
        </w:tc>
      </w:tr>
      <w:tr w:rsidR="00061339" w14:paraId="1B319B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B306F" w14:textId="77777777" w:rsidR="00061339" w:rsidRDefault="00061339" w:rsidP="002275DB">
            <w:pPr>
              <w:rPr>
                <w:rFonts w:eastAsia="Times New Roman"/>
              </w:rPr>
            </w:pPr>
            <w:r>
              <w:rPr>
                <w:rFonts w:eastAsia="Times New Roman" w:cs="Arial"/>
                <w:color w:val="000000"/>
                <w:sz w:val="16"/>
                <w:szCs w:val="16"/>
              </w:rPr>
              <w:t>SP-211292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E0C76" w14:textId="77777777" w:rsidR="00061339" w:rsidRDefault="00061339" w:rsidP="002275D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0C132"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042B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CAFD1" w14:textId="77777777" w:rsidR="00061339" w:rsidRDefault="00061339" w:rsidP="002275DB">
            <w:pPr>
              <w:rPr>
                <w:rFonts w:eastAsia="Times New Roman"/>
              </w:rPr>
            </w:pPr>
            <w:r>
              <w:rPr>
                <w:rFonts w:eastAsia="Times New Roman" w:cs="Arial"/>
                <w:color w:val="000000"/>
                <w:sz w:val="16"/>
                <w:szCs w:val="16"/>
              </w:rPr>
              <w:t>Approved</w:t>
            </w:r>
          </w:p>
        </w:tc>
      </w:tr>
      <w:tr w:rsidR="00061339" w14:paraId="34D7EB3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51490" w14:textId="77777777" w:rsidR="00061339" w:rsidRDefault="00061339" w:rsidP="002275DB">
            <w:pPr>
              <w:rPr>
                <w:rFonts w:eastAsia="Times New Roman"/>
              </w:rPr>
            </w:pPr>
            <w:r>
              <w:rPr>
                <w:rFonts w:eastAsia="Times New Roman" w:cs="Arial"/>
                <w:color w:val="000000"/>
                <w:sz w:val="16"/>
                <w:szCs w:val="16"/>
              </w:rPr>
              <w:t>SP-211288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2BAEC" w14:textId="77777777" w:rsidR="00061339" w:rsidRDefault="00061339" w:rsidP="002275DB">
            <w:pPr>
              <w:rPr>
                <w:rFonts w:eastAsia="Times New Roman"/>
              </w:rPr>
            </w:pPr>
            <w:r>
              <w:rPr>
                <w:rFonts w:eastAsia="Times New Roman" w:cs="Arial"/>
                <w:color w:val="000000"/>
                <w:sz w:val="16"/>
                <w:szCs w:val="16"/>
              </w:rPr>
              <w:t>CRs on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9A4B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09DB5" w14:textId="77777777" w:rsidR="00061339" w:rsidRDefault="00061339" w:rsidP="002275DB">
            <w:pPr>
              <w:rPr>
                <w:rFonts w:eastAsia="Times New Roman"/>
              </w:rPr>
            </w:pPr>
            <w:r>
              <w:rPr>
                <w:rFonts w:eastAsia="Times New Roman" w:cs="Arial"/>
                <w:color w:val="000000"/>
                <w:sz w:val="16"/>
                <w:szCs w:val="16"/>
              </w:rPr>
              <w:t>Revision of 23.501 CR3302 proposed in SP-211543. CC#2: For further discussion. CC#4: 23.501 CR3302 revised.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ED617" w14:textId="77777777" w:rsidR="00061339" w:rsidRDefault="00061339" w:rsidP="002275DB">
            <w:pPr>
              <w:rPr>
                <w:rFonts w:eastAsia="Times New Roman"/>
              </w:rPr>
            </w:pPr>
            <w:r>
              <w:rPr>
                <w:rFonts w:eastAsia="Times New Roman" w:cs="Arial"/>
                <w:color w:val="000000"/>
                <w:sz w:val="16"/>
                <w:szCs w:val="16"/>
              </w:rPr>
              <w:t>Partially approved</w:t>
            </w:r>
          </w:p>
        </w:tc>
      </w:tr>
      <w:tr w:rsidR="00061339" w14:paraId="71841F2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75750" w14:textId="77777777" w:rsidR="00061339" w:rsidRDefault="00061339" w:rsidP="002275DB">
            <w:pPr>
              <w:rPr>
                <w:rFonts w:eastAsia="Times New Roman"/>
              </w:rPr>
            </w:pPr>
            <w:r>
              <w:rPr>
                <w:rFonts w:eastAsia="Times New Roman" w:cs="Arial"/>
                <w:color w:val="000000"/>
                <w:sz w:val="16"/>
                <w:szCs w:val="16"/>
              </w:rPr>
              <w:t>SP-211291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D6E58" w14:textId="77777777" w:rsidR="00061339" w:rsidRDefault="00061339" w:rsidP="002275DB">
            <w:pPr>
              <w:rPr>
                <w:rFonts w:eastAsia="Times New Roman"/>
              </w:rPr>
            </w:pPr>
            <w:r>
              <w:rPr>
                <w:rFonts w:eastAsia="Times New Roman" w:cs="Arial"/>
                <w:color w:val="000000"/>
                <w:sz w:val="16"/>
                <w:szCs w:val="16"/>
              </w:rPr>
              <w:t>CR on en5GPccSer17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EF2B2"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1708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5D688" w14:textId="77777777" w:rsidR="00061339" w:rsidRDefault="00061339" w:rsidP="002275DB">
            <w:pPr>
              <w:rPr>
                <w:rFonts w:eastAsia="Times New Roman"/>
              </w:rPr>
            </w:pPr>
            <w:r>
              <w:rPr>
                <w:rFonts w:eastAsia="Times New Roman" w:cs="Arial"/>
                <w:color w:val="000000"/>
                <w:sz w:val="16"/>
                <w:szCs w:val="16"/>
              </w:rPr>
              <w:t>Approved</w:t>
            </w:r>
          </w:p>
        </w:tc>
      </w:tr>
      <w:tr w:rsidR="00061339" w14:paraId="7844ADC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C361E" w14:textId="77777777" w:rsidR="00061339" w:rsidRDefault="00061339" w:rsidP="002275DB">
            <w:pPr>
              <w:rPr>
                <w:rFonts w:eastAsia="Times New Roman"/>
              </w:rPr>
            </w:pPr>
            <w:r>
              <w:rPr>
                <w:rFonts w:eastAsia="Times New Roman" w:cs="Arial"/>
                <w:color w:val="000000"/>
                <w:sz w:val="16"/>
                <w:szCs w:val="16"/>
              </w:rPr>
              <w:t>SP-211278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50F05" w14:textId="77777777" w:rsidR="00061339" w:rsidRDefault="00061339" w:rsidP="002275DB">
            <w:pPr>
              <w:rPr>
                <w:rFonts w:eastAsia="Times New Roman"/>
              </w:rPr>
            </w:pPr>
            <w:r>
              <w:rPr>
                <w:rFonts w:eastAsia="Times New Roman" w:cs="Arial"/>
                <w:color w:val="000000"/>
                <w:sz w:val="16"/>
                <w:szCs w:val="16"/>
              </w:rPr>
              <w:t>CRs on Vertical_LAN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DD882"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7B4B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CA0E1" w14:textId="77777777" w:rsidR="00061339" w:rsidRDefault="00061339" w:rsidP="002275DB">
            <w:pPr>
              <w:rPr>
                <w:rFonts w:eastAsia="Times New Roman"/>
              </w:rPr>
            </w:pPr>
            <w:r>
              <w:rPr>
                <w:rFonts w:eastAsia="Times New Roman" w:cs="Arial"/>
                <w:color w:val="000000"/>
                <w:sz w:val="16"/>
                <w:szCs w:val="16"/>
              </w:rPr>
              <w:t>Approved</w:t>
            </w:r>
          </w:p>
        </w:tc>
      </w:tr>
      <w:tr w:rsidR="00061339" w14:paraId="71853F3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AB308" w14:textId="77777777" w:rsidR="00061339" w:rsidRDefault="00061339" w:rsidP="002275DB">
            <w:pPr>
              <w:rPr>
                <w:rFonts w:eastAsia="Times New Roman"/>
              </w:rPr>
            </w:pPr>
            <w:r>
              <w:rPr>
                <w:rFonts w:eastAsia="Times New Roman" w:cs="Arial"/>
                <w:color w:val="000000"/>
                <w:sz w:val="16"/>
                <w:szCs w:val="16"/>
              </w:rPr>
              <w:t>SP-211528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325BA" w14:textId="77777777" w:rsidR="00061339" w:rsidRDefault="00061339" w:rsidP="002275DB">
            <w:pPr>
              <w:rPr>
                <w:rFonts w:eastAsia="Times New Roman"/>
              </w:rPr>
            </w:pPr>
            <w:r>
              <w:rPr>
                <w:rFonts w:eastAsia="Times New Roman"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B3917"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A367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87108" w14:textId="77777777" w:rsidR="00061339" w:rsidRDefault="00061339" w:rsidP="002275DB">
            <w:pPr>
              <w:rPr>
                <w:rFonts w:eastAsia="Times New Roman"/>
              </w:rPr>
            </w:pPr>
            <w:r>
              <w:rPr>
                <w:rFonts w:eastAsia="Times New Roman" w:cs="Arial"/>
                <w:color w:val="000000"/>
                <w:sz w:val="16"/>
                <w:szCs w:val="16"/>
              </w:rPr>
              <w:t>Approved</w:t>
            </w:r>
          </w:p>
        </w:tc>
      </w:tr>
      <w:tr w:rsidR="00061339" w14:paraId="2E8723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6C579" w14:textId="77777777" w:rsidR="00061339" w:rsidRDefault="00061339" w:rsidP="002275DB">
            <w:pPr>
              <w:rPr>
                <w:rFonts w:eastAsia="Times New Roman"/>
              </w:rPr>
            </w:pPr>
            <w:r>
              <w:rPr>
                <w:rFonts w:eastAsia="Times New Roman" w:cs="Arial"/>
                <w:color w:val="000000"/>
                <w:sz w:val="16"/>
                <w:szCs w:val="16"/>
              </w:rPr>
              <w:t>SP-211289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2781F" w14:textId="77777777" w:rsidR="00061339" w:rsidRDefault="00061339" w:rsidP="002275DB">
            <w:pPr>
              <w:rPr>
                <w:rFonts w:eastAsia="Times New Roman"/>
              </w:rPr>
            </w:pPr>
            <w:r>
              <w:rPr>
                <w:rFonts w:eastAsia="Times New Roman" w:cs="Arial"/>
                <w:color w:val="000000"/>
                <w:sz w:val="16"/>
                <w:szCs w:val="16"/>
              </w:rPr>
              <w:t>CRs on EDGEAPP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E37A"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18B3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6E39F" w14:textId="77777777" w:rsidR="00061339" w:rsidRDefault="00061339" w:rsidP="002275DB">
            <w:pPr>
              <w:rPr>
                <w:rFonts w:eastAsia="Times New Roman"/>
              </w:rPr>
            </w:pPr>
            <w:r>
              <w:rPr>
                <w:rFonts w:eastAsia="Times New Roman" w:cs="Arial"/>
                <w:color w:val="000000"/>
                <w:sz w:val="16"/>
                <w:szCs w:val="16"/>
              </w:rPr>
              <w:t>Approved</w:t>
            </w:r>
          </w:p>
        </w:tc>
      </w:tr>
      <w:tr w:rsidR="00061339" w14:paraId="0F78C4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5FBB1" w14:textId="77777777" w:rsidR="00061339" w:rsidRDefault="00061339" w:rsidP="002275DB">
            <w:pPr>
              <w:rPr>
                <w:rFonts w:eastAsia="Times New Roman"/>
              </w:rPr>
            </w:pPr>
            <w:r>
              <w:rPr>
                <w:rFonts w:eastAsia="Times New Roman" w:cs="Arial"/>
                <w:color w:val="000000"/>
                <w:sz w:val="16"/>
                <w:szCs w:val="16"/>
              </w:rPr>
              <w:t>SP-211290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55D8A" w14:textId="77777777" w:rsidR="00061339" w:rsidRDefault="00061339" w:rsidP="002275DB">
            <w:pPr>
              <w:rPr>
                <w:rFonts w:eastAsia="Times New Roman"/>
              </w:rPr>
            </w:pPr>
            <w:r>
              <w:rPr>
                <w:rFonts w:eastAsia="Times New Roman" w:cs="Arial"/>
                <w:color w:val="000000"/>
                <w:sz w:val="16"/>
                <w:szCs w:val="16"/>
              </w:rPr>
              <w:t>CRs on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23F5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5B08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1C113" w14:textId="77777777" w:rsidR="00061339" w:rsidRDefault="00061339" w:rsidP="002275DB">
            <w:pPr>
              <w:rPr>
                <w:rFonts w:eastAsia="Times New Roman"/>
              </w:rPr>
            </w:pPr>
            <w:r>
              <w:rPr>
                <w:rFonts w:eastAsia="Times New Roman" w:cs="Arial"/>
                <w:color w:val="000000"/>
                <w:sz w:val="16"/>
                <w:szCs w:val="16"/>
              </w:rPr>
              <w:t>Approved</w:t>
            </w:r>
          </w:p>
        </w:tc>
      </w:tr>
      <w:tr w:rsidR="00061339" w14:paraId="0BFF441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EB17C" w14:textId="77777777" w:rsidR="00061339" w:rsidRDefault="00061339" w:rsidP="002275DB">
            <w:pPr>
              <w:rPr>
                <w:rFonts w:eastAsia="Times New Roman"/>
              </w:rPr>
            </w:pPr>
            <w:r>
              <w:rPr>
                <w:rFonts w:eastAsia="Times New Roman" w:cs="Arial"/>
                <w:color w:val="000000"/>
                <w:sz w:val="16"/>
                <w:szCs w:val="16"/>
              </w:rPr>
              <w:t>SP-211286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BA5C7" w14:textId="77777777" w:rsidR="00061339" w:rsidRDefault="00061339" w:rsidP="002275D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3CB4A"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A37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CB317" w14:textId="77777777" w:rsidR="00061339" w:rsidRDefault="00061339" w:rsidP="002275DB">
            <w:pPr>
              <w:rPr>
                <w:rFonts w:eastAsia="Times New Roman"/>
              </w:rPr>
            </w:pPr>
            <w:r>
              <w:rPr>
                <w:rFonts w:eastAsia="Times New Roman" w:cs="Arial"/>
                <w:color w:val="000000"/>
                <w:sz w:val="16"/>
                <w:szCs w:val="16"/>
              </w:rPr>
              <w:t>Approved</w:t>
            </w:r>
          </w:p>
        </w:tc>
      </w:tr>
      <w:tr w:rsidR="00061339" w14:paraId="3DF528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D0F5" w14:textId="77777777" w:rsidR="00061339" w:rsidRDefault="00061339" w:rsidP="002275DB">
            <w:pPr>
              <w:rPr>
                <w:rFonts w:eastAsia="Times New Roman"/>
              </w:rPr>
            </w:pPr>
            <w:r>
              <w:rPr>
                <w:rFonts w:eastAsia="Times New Roman" w:cs="Arial"/>
                <w:color w:val="000000"/>
                <w:sz w:val="16"/>
                <w:szCs w:val="16"/>
              </w:rPr>
              <w:t>SP-211629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73B38" w14:textId="77777777" w:rsidR="00061339" w:rsidRDefault="00061339" w:rsidP="002275DB">
            <w:pPr>
              <w:rPr>
                <w:rFonts w:eastAsia="Times New Roman"/>
              </w:rPr>
            </w:pPr>
            <w:r>
              <w:rPr>
                <w:rFonts w:eastAsia="Times New Roman" w:cs="Arial"/>
                <w:color w:val="000000"/>
                <w:sz w:val="16"/>
                <w:szCs w:val="16"/>
              </w:rPr>
              <w:t>Stage 1 CRs on 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7A29E"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667FC" w14:textId="77777777" w:rsidR="00061339" w:rsidRDefault="00061339" w:rsidP="002275DB">
            <w:pPr>
              <w:rPr>
                <w:rFonts w:eastAsia="Times New Roman"/>
              </w:rPr>
            </w:pPr>
            <w:r>
              <w:rPr>
                <w:rFonts w:eastAsia="Times New Roman" w:cs="Arial"/>
                <w:color w:val="000000"/>
                <w:sz w:val="16"/>
                <w:szCs w:val="16"/>
              </w:rPr>
              <w:t>Revision of SP-211490r01.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FE732" w14:textId="77777777" w:rsidR="00061339" w:rsidRDefault="00061339" w:rsidP="002275DB">
            <w:pPr>
              <w:rPr>
                <w:rFonts w:eastAsia="Times New Roman"/>
              </w:rPr>
            </w:pPr>
            <w:r>
              <w:rPr>
                <w:rFonts w:eastAsia="Times New Roman" w:cs="Arial"/>
                <w:color w:val="000000"/>
                <w:sz w:val="16"/>
                <w:szCs w:val="16"/>
              </w:rPr>
              <w:t>Approved</w:t>
            </w:r>
          </w:p>
        </w:tc>
      </w:tr>
      <w:tr w:rsidR="00061339" w14:paraId="69C3FB9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FFC0B" w14:textId="77777777" w:rsidR="00061339" w:rsidRDefault="00061339" w:rsidP="002275DB">
            <w:pPr>
              <w:rPr>
                <w:rFonts w:eastAsia="Times New Roman"/>
              </w:rPr>
            </w:pPr>
            <w:r>
              <w:rPr>
                <w:rFonts w:eastAsia="Times New Roman" w:cs="Arial"/>
                <w:color w:val="000000"/>
                <w:sz w:val="16"/>
                <w:szCs w:val="16"/>
              </w:rPr>
              <w:t>SP-211524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4F3B6" w14:textId="77777777" w:rsidR="00061339" w:rsidRDefault="00061339" w:rsidP="002275DB">
            <w:pPr>
              <w:rPr>
                <w:rFonts w:eastAsia="Times New Roman"/>
              </w:rPr>
            </w:pPr>
            <w:r>
              <w:rPr>
                <w:rFonts w:eastAsia="Times New Roman"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64C0E"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0B09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401C0" w14:textId="77777777" w:rsidR="00061339" w:rsidRDefault="00061339" w:rsidP="002275DB">
            <w:pPr>
              <w:rPr>
                <w:rFonts w:eastAsia="Times New Roman"/>
              </w:rPr>
            </w:pPr>
            <w:r>
              <w:rPr>
                <w:rFonts w:eastAsia="Times New Roman" w:cs="Arial"/>
                <w:color w:val="000000"/>
                <w:sz w:val="16"/>
                <w:szCs w:val="16"/>
              </w:rPr>
              <w:t>Approved</w:t>
            </w:r>
          </w:p>
        </w:tc>
      </w:tr>
      <w:tr w:rsidR="00061339" w14:paraId="0B96A0F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8A036" w14:textId="77777777" w:rsidR="00061339" w:rsidRDefault="00061339" w:rsidP="002275DB">
            <w:pPr>
              <w:rPr>
                <w:rFonts w:eastAsia="Times New Roman"/>
              </w:rPr>
            </w:pPr>
            <w:r>
              <w:rPr>
                <w:rFonts w:eastAsia="Times New Roman" w:cs="Arial"/>
                <w:color w:val="000000"/>
                <w:sz w:val="16"/>
                <w:szCs w:val="16"/>
              </w:rPr>
              <w:t>SP-211525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6F9DA" w14:textId="77777777" w:rsidR="00061339" w:rsidRDefault="00061339" w:rsidP="002275DB">
            <w:pPr>
              <w:rPr>
                <w:rFonts w:eastAsia="Times New Roman"/>
              </w:rPr>
            </w:pPr>
            <w:r>
              <w:rPr>
                <w:rFonts w:eastAsia="Times New Roman" w:cs="Arial"/>
                <w:color w:val="000000"/>
                <w:sz w:val="16"/>
                <w:szCs w:val="16"/>
              </w:rPr>
              <w:t>Rel-17 CRs to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C0FEA"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B572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C4B04" w14:textId="77777777" w:rsidR="00061339" w:rsidRDefault="00061339" w:rsidP="002275DB">
            <w:pPr>
              <w:rPr>
                <w:rFonts w:eastAsia="Times New Roman"/>
              </w:rPr>
            </w:pPr>
            <w:r>
              <w:rPr>
                <w:rFonts w:eastAsia="Times New Roman" w:cs="Arial"/>
                <w:color w:val="000000"/>
                <w:sz w:val="16"/>
                <w:szCs w:val="16"/>
              </w:rPr>
              <w:t>Approved</w:t>
            </w:r>
          </w:p>
        </w:tc>
      </w:tr>
      <w:tr w:rsidR="00061339" w14:paraId="13A4FDE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AB6CB" w14:textId="77777777" w:rsidR="00061339" w:rsidRDefault="00061339" w:rsidP="002275DB">
            <w:pPr>
              <w:rPr>
                <w:rFonts w:eastAsia="Times New Roman"/>
              </w:rPr>
            </w:pPr>
            <w:r>
              <w:rPr>
                <w:rFonts w:eastAsia="Times New Roman" w:cs="Arial"/>
                <w:color w:val="000000"/>
                <w:sz w:val="16"/>
                <w:szCs w:val="16"/>
              </w:rPr>
              <w:t>SP-211372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35C05" w14:textId="77777777" w:rsidR="00061339" w:rsidRDefault="00061339" w:rsidP="002275DB">
            <w:pPr>
              <w:rPr>
                <w:rFonts w:eastAsia="Times New Roman"/>
              </w:rPr>
            </w:pPr>
            <w:r>
              <w:rPr>
                <w:rFonts w:eastAsia="Times New Roman" w:cs="Arial"/>
                <w:color w:val="000000"/>
                <w:sz w:val="16"/>
                <w:szCs w:val="16"/>
              </w:rPr>
              <w:t>Rel-17 CR on Assurance Specification for IMS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DF03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5B4B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1B90D" w14:textId="77777777" w:rsidR="00061339" w:rsidRDefault="00061339" w:rsidP="002275DB">
            <w:pPr>
              <w:rPr>
                <w:rFonts w:eastAsia="Times New Roman"/>
              </w:rPr>
            </w:pPr>
            <w:r>
              <w:rPr>
                <w:rFonts w:eastAsia="Times New Roman" w:cs="Arial"/>
                <w:color w:val="000000"/>
                <w:sz w:val="16"/>
                <w:szCs w:val="16"/>
              </w:rPr>
              <w:t>Approved</w:t>
            </w:r>
          </w:p>
        </w:tc>
      </w:tr>
      <w:tr w:rsidR="00061339" w14:paraId="1752D1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E952" w14:textId="77777777" w:rsidR="00061339" w:rsidRDefault="00061339" w:rsidP="002275DB">
            <w:pPr>
              <w:rPr>
                <w:rFonts w:eastAsia="Times New Roman"/>
              </w:rPr>
            </w:pPr>
            <w:r>
              <w:rPr>
                <w:rFonts w:eastAsia="Times New Roman" w:cs="Arial"/>
                <w:color w:val="000000"/>
                <w:sz w:val="16"/>
                <w:szCs w:val="16"/>
              </w:rPr>
              <w:t>SP-211293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FD24B" w14:textId="77777777" w:rsidR="00061339" w:rsidRDefault="00061339" w:rsidP="002275D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3697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24C4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438C5" w14:textId="77777777" w:rsidR="00061339" w:rsidRDefault="00061339" w:rsidP="002275DB">
            <w:pPr>
              <w:rPr>
                <w:rFonts w:eastAsia="Times New Roman"/>
              </w:rPr>
            </w:pPr>
            <w:r>
              <w:rPr>
                <w:rFonts w:eastAsia="Times New Roman" w:cs="Arial"/>
                <w:color w:val="000000"/>
                <w:sz w:val="16"/>
                <w:szCs w:val="16"/>
              </w:rPr>
              <w:t>Approved</w:t>
            </w:r>
          </w:p>
        </w:tc>
      </w:tr>
      <w:tr w:rsidR="00061339" w14:paraId="5FB86A5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0F543" w14:textId="77777777" w:rsidR="00061339" w:rsidRDefault="00061339" w:rsidP="002275DB">
            <w:pPr>
              <w:rPr>
                <w:rFonts w:eastAsia="Times New Roman"/>
              </w:rPr>
            </w:pPr>
            <w:r>
              <w:rPr>
                <w:rFonts w:eastAsia="Times New Roman" w:cs="Arial"/>
                <w:color w:val="000000"/>
                <w:sz w:val="16"/>
                <w:szCs w:val="16"/>
              </w:rPr>
              <w:t>SP-211526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DFB22" w14:textId="77777777" w:rsidR="00061339" w:rsidRDefault="00061339" w:rsidP="002275DB">
            <w:pPr>
              <w:rPr>
                <w:rFonts w:eastAsia="Times New Roman"/>
              </w:rPr>
            </w:pPr>
            <w:r>
              <w:rPr>
                <w:rFonts w:eastAsia="Times New Roman" w:cs="Arial"/>
                <w:color w:val="000000"/>
                <w:sz w:val="16"/>
                <w:szCs w:val="16"/>
              </w:rPr>
              <w:t>Rel-17 CR to TS23289 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8217D"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9A5F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070E9" w14:textId="77777777" w:rsidR="00061339" w:rsidRDefault="00061339" w:rsidP="002275DB">
            <w:pPr>
              <w:rPr>
                <w:rFonts w:eastAsia="Times New Roman"/>
              </w:rPr>
            </w:pPr>
            <w:r>
              <w:rPr>
                <w:rFonts w:eastAsia="Times New Roman" w:cs="Arial"/>
                <w:color w:val="000000"/>
                <w:sz w:val="16"/>
                <w:szCs w:val="16"/>
              </w:rPr>
              <w:t>Approved</w:t>
            </w:r>
          </w:p>
        </w:tc>
      </w:tr>
      <w:tr w:rsidR="00061339" w14:paraId="4FF5D39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57C2E" w14:textId="77777777" w:rsidR="00061339" w:rsidRDefault="00061339" w:rsidP="002275DB">
            <w:pPr>
              <w:rPr>
                <w:rFonts w:eastAsia="Times New Roman"/>
              </w:rPr>
            </w:pPr>
            <w:r>
              <w:rPr>
                <w:rFonts w:eastAsia="Times New Roman" w:cs="Arial"/>
                <w:color w:val="000000"/>
                <w:sz w:val="16"/>
                <w:szCs w:val="16"/>
              </w:rPr>
              <w:t>SP-211530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9B6FE" w14:textId="77777777" w:rsidR="00061339" w:rsidRDefault="00061339" w:rsidP="002275DB">
            <w:pPr>
              <w:rPr>
                <w:rFonts w:eastAsia="Times New Roman"/>
              </w:rPr>
            </w:pPr>
            <w:r>
              <w:rPr>
                <w:rFonts w:eastAsia="Times New Roman" w:cs="Arial"/>
                <w:color w:val="000000"/>
                <w:sz w:val="16"/>
                <w:szCs w:val="16"/>
              </w:rPr>
              <w:t>Rel-18 CRs to TS23289 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E16A6"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7B91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5936E" w14:textId="77777777" w:rsidR="00061339" w:rsidRDefault="00061339" w:rsidP="002275DB">
            <w:pPr>
              <w:rPr>
                <w:rFonts w:eastAsia="Times New Roman"/>
              </w:rPr>
            </w:pPr>
            <w:r>
              <w:rPr>
                <w:rFonts w:eastAsia="Times New Roman" w:cs="Arial"/>
                <w:color w:val="000000"/>
                <w:sz w:val="16"/>
                <w:szCs w:val="16"/>
              </w:rPr>
              <w:t>Approved</w:t>
            </w:r>
          </w:p>
        </w:tc>
      </w:tr>
      <w:tr w:rsidR="00061339" w14:paraId="07C47A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2AEE8" w14:textId="77777777" w:rsidR="00061339" w:rsidRDefault="00061339" w:rsidP="002275DB">
            <w:pPr>
              <w:rPr>
                <w:rFonts w:eastAsia="Times New Roman"/>
              </w:rPr>
            </w:pPr>
            <w:r>
              <w:rPr>
                <w:rFonts w:eastAsia="Times New Roman" w:cs="Arial"/>
                <w:color w:val="000000"/>
                <w:sz w:val="16"/>
                <w:szCs w:val="16"/>
              </w:rPr>
              <w:lastRenderedPageBreak/>
              <w:t>SP-211529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C176" w14:textId="77777777" w:rsidR="00061339" w:rsidRDefault="00061339" w:rsidP="002275DB">
            <w:pPr>
              <w:rPr>
                <w:rFonts w:eastAsia="Times New Roman"/>
              </w:rPr>
            </w:pPr>
            <w:r>
              <w:rPr>
                <w:rFonts w:eastAsia="Times New Roman" w:cs="Arial"/>
                <w:color w:val="000000"/>
                <w:sz w:val="16"/>
                <w:szCs w:val="16"/>
              </w:rPr>
              <w:t>Rel-18 CRs to TS23280, TS23281, TS23282 and TS23379 for 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6BB22"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5FD7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895B8" w14:textId="77777777" w:rsidR="00061339" w:rsidRDefault="00061339" w:rsidP="002275DB">
            <w:pPr>
              <w:rPr>
                <w:rFonts w:eastAsia="Times New Roman"/>
              </w:rPr>
            </w:pPr>
            <w:r>
              <w:rPr>
                <w:rFonts w:eastAsia="Times New Roman" w:cs="Arial"/>
                <w:color w:val="000000"/>
                <w:sz w:val="16"/>
                <w:szCs w:val="16"/>
              </w:rPr>
              <w:t>Approved</w:t>
            </w:r>
          </w:p>
        </w:tc>
      </w:tr>
      <w:tr w:rsidR="00061339" w14:paraId="34E6260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E0601" w14:textId="77777777" w:rsidR="00061339" w:rsidRDefault="00061339" w:rsidP="002275DB">
            <w:pPr>
              <w:rPr>
                <w:rFonts w:eastAsia="Times New Roman"/>
              </w:rPr>
            </w:pPr>
            <w:r>
              <w:rPr>
                <w:rFonts w:eastAsia="Times New Roman" w:cs="Arial"/>
                <w:color w:val="000000"/>
                <w:sz w:val="16"/>
                <w:szCs w:val="16"/>
              </w:rPr>
              <w:t>SP-211277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908D0" w14:textId="77777777" w:rsidR="00061339" w:rsidRDefault="00061339" w:rsidP="002275DB">
            <w:pPr>
              <w:rPr>
                <w:rFonts w:eastAsia="Times New Roman"/>
              </w:rPr>
            </w:pPr>
            <w:r>
              <w:rPr>
                <w:rFonts w:eastAsia="Times New Roman" w:cs="Arial"/>
                <w:color w:val="000000"/>
                <w:sz w:val="16"/>
                <w:szCs w:val="16"/>
              </w:rPr>
              <w:t>CRs on eV2XARC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3F31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1D04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F6D6F" w14:textId="77777777" w:rsidR="00061339" w:rsidRDefault="00061339" w:rsidP="002275DB">
            <w:pPr>
              <w:rPr>
                <w:rFonts w:eastAsia="Times New Roman"/>
              </w:rPr>
            </w:pPr>
            <w:r>
              <w:rPr>
                <w:rFonts w:eastAsia="Times New Roman" w:cs="Arial"/>
                <w:color w:val="000000"/>
                <w:sz w:val="16"/>
                <w:szCs w:val="16"/>
              </w:rPr>
              <w:t>Approved</w:t>
            </w:r>
          </w:p>
        </w:tc>
      </w:tr>
      <w:tr w:rsidR="00061339" w14:paraId="722A7C3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D80D4" w14:textId="77777777" w:rsidR="00061339" w:rsidRDefault="00061339" w:rsidP="002275DB">
            <w:pPr>
              <w:rPr>
                <w:rFonts w:eastAsia="Times New Roman"/>
              </w:rPr>
            </w:pPr>
            <w:r>
              <w:rPr>
                <w:rFonts w:eastAsia="Times New Roman" w:cs="Arial"/>
                <w:color w:val="000000"/>
                <w:sz w:val="16"/>
                <w:szCs w:val="16"/>
              </w:rPr>
              <w:t>SP-211271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43E40" w14:textId="77777777" w:rsidR="00061339" w:rsidRDefault="00061339" w:rsidP="002275DB">
            <w:pPr>
              <w:rPr>
                <w:rFonts w:eastAsia="Times New Roman"/>
              </w:rPr>
            </w:pPr>
            <w:r>
              <w:rPr>
                <w:rFonts w:eastAsia="Times New Roman" w:cs="Arial"/>
                <w:color w:val="000000"/>
                <w:sz w:val="16"/>
                <w:szCs w:val="16"/>
              </w:rPr>
              <w:t>CRs on RACS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4F33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285C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206C4" w14:textId="77777777" w:rsidR="00061339" w:rsidRDefault="00061339" w:rsidP="002275DB">
            <w:pPr>
              <w:rPr>
                <w:rFonts w:eastAsia="Times New Roman"/>
              </w:rPr>
            </w:pPr>
            <w:r>
              <w:rPr>
                <w:rFonts w:eastAsia="Times New Roman" w:cs="Arial"/>
                <w:color w:val="000000"/>
                <w:sz w:val="16"/>
                <w:szCs w:val="16"/>
              </w:rPr>
              <w:t>Approved</w:t>
            </w:r>
          </w:p>
        </w:tc>
      </w:tr>
      <w:tr w:rsidR="00061339" w14:paraId="28F84B6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D5E11" w14:textId="77777777" w:rsidR="00061339" w:rsidRDefault="00061339" w:rsidP="002275DB">
            <w:pPr>
              <w:rPr>
                <w:rFonts w:eastAsia="Times New Roman"/>
              </w:rPr>
            </w:pPr>
            <w:r>
              <w:rPr>
                <w:rFonts w:eastAsia="Times New Roman" w:cs="Arial"/>
                <w:color w:val="000000"/>
                <w:sz w:val="16"/>
                <w:szCs w:val="16"/>
              </w:rPr>
              <w:t>SP-211272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EA2A5" w14:textId="77777777" w:rsidR="00061339" w:rsidRDefault="00061339" w:rsidP="002275DB">
            <w:pPr>
              <w:rPr>
                <w:rFonts w:eastAsia="Times New Roman"/>
              </w:rPr>
            </w:pPr>
            <w:r>
              <w:rPr>
                <w:rFonts w:eastAsia="Times New Roman" w:cs="Arial"/>
                <w:color w:val="000000"/>
                <w:sz w:val="16"/>
                <w:szCs w:val="16"/>
              </w:rPr>
              <w:t>CR on ATSSS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2601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C5AF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BB4EB" w14:textId="77777777" w:rsidR="00061339" w:rsidRDefault="00061339" w:rsidP="002275DB">
            <w:pPr>
              <w:rPr>
                <w:rFonts w:eastAsia="Times New Roman"/>
              </w:rPr>
            </w:pPr>
            <w:r>
              <w:rPr>
                <w:rFonts w:eastAsia="Times New Roman" w:cs="Arial"/>
                <w:color w:val="000000"/>
                <w:sz w:val="16"/>
                <w:szCs w:val="16"/>
              </w:rPr>
              <w:t>Approved</w:t>
            </w:r>
          </w:p>
        </w:tc>
      </w:tr>
      <w:tr w:rsidR="00061339" w14:paraId="3125845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17274" w14:textId="77777777" w:rsidR="00061339" w:rsidRDefault="00061339" w:rsidP="002275DB">
            <w:pPr>
              <w:rPr>
                <w:rFonts w:eastAsia="Times New Roman"/>
              </w:rPr>
            </w:pPr>
            <w:r>
              <w:rPr>
                <w:rFonts w:eastAsia="Times New Roman" w:cs="Arial"/>
                <w:color w:val="000000"/>
                <w:sz w:val="16"/>
                <w:szCs w:val="16"/>
              </w:rPr>
              <w:t>SP-211273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0A349" w14:textId="77777777" w:rsidR="00061339" w:rsidRDefault="00061339" w:rsidP="002275DB">
            <w:pPr>
              <w:rPr>
                <w:rFonts w:eastAsia="Times New Roman"/>
              </w:rPr>
            </w:pPr>
            <w:r>
              <w:rPr>
                <w:rFonts w:eastAsia="Times New Roman" w:cs="Arial"/>
                <w:color w:val="000000"/>
                <w:sz w:val="16"/>
                <w:szCs w:val="16"/>
              </w:rPr>
              <w:t>CRs on 5G_eLCS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4E483"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F49E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24A34" w14:textId="77777777" w:rsidR="00061339" w:rsidRDefault="00061339" w:rsidP="002275DB">
            <w:pPr>
              <w:rPr>
                <w:rFonts w:eastAsia="Times New Roman"/>
              </w:rPr>
            </w:pPr>
            <w:r>
              <w:rPr>
                <w:rFonts w:eastAsia="Times New Roman" w:cs="Arial"/>
                <w:color w:val="000000"/>
                <w:sz w:val="16"/>
                <w:szCs w:val="16"/>
              </w:rPr>
              <w:t>Approved</w:t>
            </w:r>
          </w:p>
        </w:tc>
      </w:tr>
      <w:tr w:rsidR="00061339" w14:paraId="16841B9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289BF" w14:textId="77777777" w:rsidR="00061339" w:rsidRDefault="00061339" w:rsidP="002275DB">
            <w:pPr>
              <w:rPr>
                <w:rFonts w:eastAsia="Times New Roman"/>
              </w:rPr>
            </w:pPr>
            <w:r>
              <w:rPr>
                <w:rFonts w:eastAsia="Times New Roman" w:cs="Arial"/>
                <w:color w:val="000000"/>
                <w:sz w:val="16"/>
                <w:szCs w:val="16"/>
              </w:rPr>
              <w:t>SP-211274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B2833" w14:textId="77777777" w:rsidR="00061339" w:rsidRDefault="00061339" w:rsidP="002275DB">
            <w:pPr>
              <w:rPr>
                <w:rFonts w:eastAsia="Times New Roman"/>
              </w:rPr>
            </w:pPr>
            <w:r>
              <w:rPr>
                <w:rFonts w:eastAsia="Times New Roman" w:cs="Arial"/>
                <w:color w:val="000000"/>
                <w:sz w:val="16"/>
                <w:szCs w:val="16"/>
              </w:rPr>
              <w:t>CRs on 5WWC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1EEC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19E8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CA71E" w14:textId="77777777" w:rsidR="00061339" w:rsidRDefault="00061339" w:rsidP="002275DB">
            <w:pPr>
              <w:rPr>
                <w:rFonts w:eastAsia="Times New Roman"/>
              </w:rPr>
            </w:pPr>
            <w:r>
              <w:rPr>
                <w:rFonts w:eastAsia="Times New Roman" w:cs="Arial"/>
                <w:color w:val="000000"/>
                <w:sz w:val="16"/>
                <w:szCs w:val="16"/>
              </w:rPr>
              <w:t>Approved</w:t>
            </w:r>
          </w:p>
        </w:tc>
      </w:tr>
      <w:tr w:rsidR="00061339" w14:paraId="496553C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25248" w14:textId="77777777" w:rsidR="00061339" w:rsidRDefault="00061339" w:rsidP="002275DB">
            <w:pPr>
              <w:rPr>
                <w:rFonts w:eastAsia="Times New Roman"/>
              </w:rPr>
            </w:pPr>
            <w:r>
              <w:rPr>
                <w:rFonts w:eastAsia="Times New Roman" w:cs="Arial"/>
                <w:color w:val="000000"/>
                <w:sz w:val="16"/>
                <w:szCs w:val="16"/>
              </w:rPr>
              <w:t>SP-211275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6E5E" w14:textId="77777777" w:rsidR="00061339" w:rsidRDefault="00061339" w:rsidP="002275DB">
            <w:pPr>
              <w:rPr>
                <w:rFonts w:eastAsia="Times New Roman"/>
              </w:rPr>
            </w:pPr>
            <w:r>
              <w:rPr>
                <w:rFonts w:eastAsia="Times New Roman" w:cs="Arial"/>
                <w:color w:val="000000"/>
                <w:sz w:val="16"/>
                <w:szCs w:val="16"/>
              </w:rPr>
              <w:t>CRs on eNA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600A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43E9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30A78" w14:textId="77777777" w:rsidR="00061339" w:rsidRDefault="00061339" w:rsidP="002275DB">
            <w:pPr>
              <w:rPr>
                <w:rFonts w:eastAsia="Times New Roman"/>
              </w:rPr>
            </w:pPr>
            <w:r>
              <w:rPr>
                <w:rFonts w:eastAsia="Times New Roman" w:cs="Arial"/>
                <w:color w:val="000000"/>
                <w:sz w:val="16"/>
                <w:szCs w:val="16"/>
              </w:rPr>
              <w:t>Approved</w:t>
            </w:r>
          </w:p>
        </w:tc>
      </w:tr>
      <w:tr w:rsidR="00061339" w14:paraId="6DDB98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B6C8E" w14:textId="77777777" w:rsidR="00061339" w:rsidRDefault="00061339" w:rsidP="002275DB">
            <w:pPr>
              <w:rPr>
                <w:rFonts w:eastAsia="Times New Roman"/>
              </w:rPr>
            </w:pPr>
            <w:r>
              <w:rPr>
                <w:rFonts w:eastAsia="Times New Roman" w:cs="Arial"/>
                <w:color w:val="000000"/>
                <w:sz w:val="16"/>
                <w:szCs w:val="16"/>
              </w:rPr>
              <w:t>SP-211276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06213"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CRs on ETSUN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F284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805A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EA34E" w14:textId="77777777" w:rsidR="00061339" w:rsidRDefault="00061339" w:rsidP="002275DB">
            <w:pPr>
              <w:rPr>
                <w:rFonts w:eastAsia="Times New Roman"/>
              </w:rPr>
            </w:pPr>
            <w:r>
              <w:rPr>
                <w:rFonts w:eastAsia="Times New Roman" w:cs="Arial"/>
                <w:color w:val="000000"/>
                <w:sz w:val="16"/>
                <w:szCs w:val="16"/>
              </w:rPr>
              <w:t>Approved</w:t>
            </w:r>
          </w:p>
        </w:tc>
      </w:tr>
      <w:tr w:rsidR="00061339" w14:paraId="15AFB8E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8B31E" w14:textId="77777777" w:rsidR="00061339" w:rsidRDefault="00061339" w:rsidP="002275DB">
            <w:pPr>
              <w:rPr>
                <w:rFonts w:eastAsia="Times New Roman"/>
              </w:rPr>
            </w:pPr>
            <w:r>
              <w:rPr>
                <w:rFonts w:eastAsia="Times New Roman" w:cs="Arial"/>
                <w:color w:val="000000"/>
                <w:sz w:val="16"/>
                <w:szCs w:val="16"/>
              </w:rPr>
              <w:t>SP-211527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C4177" w14:textId="77777777" w:rsidR="00061339" w:rsidRDefault="00061339" w:rsidP="002275DB">
            <w:pPr>
              <w:rPr>
                <w:rFonts w:eastAsia="Times New Roman"/>
              </w:rPr>
            </w:pPr>
            <w:r>
              <w:rPr>
                <w:rFonts w:eastAsia="Times New Roman" w:cs="Arial"/>
                <w:color w:val="000000"/>
                <w:sz w:val="16"/>
                <w:szCs w:val="16"/>
              </w:rPr>
              <w:t>Rel-17 CR to TS23283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85B95"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E257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F3060" w14:textId="77777777" w:rsidR="00061339" w:rsidRDefault="00061339" w:rsidP="002275DB">
            <w:pPr>
              <w:rPr>
                <w:rFonts w:eastAsia="Times New Roman"/>
              </w:rPr>
            </w:pPr>
            <w:r>
              <w:rPr>
                <w:rFonts w:eastAsia="Times New Roman" w:cs="Arial"/>
                <w:color w:val="000000"/>
                <w:sz w:val="16"/>
                <w:szCs w:val="16"/>
              </w:rPr>
              <w:t>Approved</w:t>
            </w:r>
          </w:p>
        </w:tc>
      </w:tr>
      <w:tr w:rsidR="00061339" w14:paraId="7398EF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64513" w14:textId="77777777" w:rsidR="00061339" w:rsidRDefault="00061339" w:rsidP="002275DB">
            <w:pPr>
              <w:rPr>
                <w:rFonts w:eastAsia="Times New Roman"/>
              </w:rPr>
            </w:pPr>
            <w:r>
              <w:rPr>
                <w:rFonts w:eastAsia="Times New Roman" w:cs="Arial"/>
                <w:color w:val="000000"/>
                <w:sz w:val="16"/>
                <w:szCs w:val="16"/>
              </w:rPr>
              <w:t>SP-211373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4AFBD" w14:textId="77777777" w:rsidR="00061339" w:rsidRDefault="00061339" w:rsidP="002275DB">
            <w:pPr>
              <w:rPr>
                <w:rFonts w:eastAsia="Times New Roman"/>
              </w:rPr>
            </w:pPr>
            <w:r>
              <w:rPr>
                <w:rFonts w:eastAsia="Times New Roman"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6A43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7123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3D82C" w14:textId="77777777" w:rsidR="00061339" w:rsidRDefault="00061339" w:rsidP="002275DB">
            <w:pPr>
              <w:rPr>
                <w:rFonts w:eastAsia="Times New Roman"/>
              </w:rPr>
            </w:pPr>
            <w:r>
              <w:rPr>
                <w:rFonts w:eastAsia="Times New Roman" w:cs="Arial"/>
                <w:color w:val="000000"/>
                <w:sz w:val="16"/>
                <w:szCs w:val="16"/>
              </w:rPr>
              <w:t>Approved</w:t>
            </w:r>
          </w:p>
        </w:tc>
      </w:tr>
      <w:tr w:rsidR="00061339" w14:paraId="755A68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EBE2" w14:textId="77777777" w:rsidR="00061339" w:rsidRDefault="00061339" w:rsidP="002275DB">
            <w:pPr>
              <w:rPr>
                <w:rFonts w:eastAsia="Times New Roman"/>
              </w:rPr>
            </w:pPr>
            <w:r>
              <w:rPr>
                <w:rFonts w:eastAsia="Times New Roman" w:cs="Arial"/>
                <w:color w:val="000000"/>
                <w:sz w:val="16"/>
                <w:szCs w:val="16"/>
              </w:rPr>
              <w:t>SP-211370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61CA4" w14:textId="77777777" w:rsidR="00061339" w:rsidRDefault="00061339" w:rsidP="002275DB">
            <w:pPr>
              <w:rPr>
                <w:rFonts w:eastAsia="Times New Roman"/>
              </w:rPr>
            </w:pPr>
            <w:r>
              <w:rPr>
                <w:rFonts w:eastAsia="Times New Roman"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5636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2ECC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2DCB8" w14:textId="77777777" w:rsidR="00061339" w:rsidRDefault="00061339" w:rsidP="002275DB">
            <w:pPr>
              <w:rPr>
                <w:rFonts w:eastAsia="Times New Roman"/>
              </w:rPr>
            </w:pPr>
            <w:r>
              <w:rPr>
                <w:rFonts w:eastAsia="Times New Roman" w:cs="Arial"/>
                <w:color w:val="000000"/>
                <w:sz w:val="16"/>
                <w:szCs w:val="16"/>
              </w:rPr>
              <w:t>Approved</w:t>
            </w:r>
          </w:p>
        </w:tc>
      </w:tr>
      <w:tr w:rsidR="00061339" w14:paraId="75AD19E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30771" w14:textId="77777777" w:rsidR="00061339" w:rsidRDefault="00061339" w:rsidP="002275DB">
            <w:pPr>
              <w:rPr>
                <w:rFonts w:eastAsia="Times New Roman"/>
              </w:rPr>
            </w:pPr>
            <w:r>
              <w:rPr>
                <w:rFonts w:eastAsia="Times New Roman" w:cs="Arial"/>
                <w:color w:val="000000"/>
                <w:sz w:val="16"/>
                <w:szCs w:val="16"/>
              </w:rPr>
              <w:t>SP-211379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14FD8" w14:textId="77777777" w:rsidR="00061339" w:rsidRDefault="00061339" w:rsidP="002275DB">
            <w:pPr>
              <w:rPr>
                <w:rFonts w:eastAsia="Times New Roman"/>
              </w:rPr>
            </w:pPr>
            <w:r>
              <w:rPr>
                <w:rFonts w:eastAsia="Times New Roman" w:cs="Arial"/>
                <w:color w:val="000000"/>
                <w:sz w:val="16"/>
                <w:szCs w:val="16"/>
              </w:rPr>
              <w:t>Rel-17 CRs on Enhancements of 3GPP profiles for cryptographic algorithms and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0EA7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068C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1141A" w14:textId="77777777" w:rsidR="00061339" w:rsidRDefault="00061339" w:rsidP="002275DB">
            <w:pPr>
              <w:rPr>
                <w:rFonts w:eastAsia="Times New Roman"/>
              </w:rPr>
            </w:pPr>
            <w:r>
              <w:rPr>
                <w:rFonts w:eastAsia="Times New Roman" w:cs="Arial"/>
                <w:color w:val="000000"/>
                <w:sz w:val="16"/>
                <w:szCs w:val="16"/>
              </w:rPr>
              <w:t>Approved</w:t>
            </w:r>
          </w:p>
        </w:tc>
      </w:tr>
      <w:tr w:rsidR="00061339" w14:paraId="2C582CC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7F223" w14:textId="77777777" w:rsidR="00061339" w:rsidRDefault="00061339" w:rsidP="002275DB">
            <w:pPr>
              <w:rPr>
                <w:rFonts w:eastAsia="Times New Roman"/>
              </w:rPr>
            </w:pPr>
            <w:r>
              <w:rPr>
                <w:rFonts w:eastAsia="Times New Roman" w:cs="Arial"/>
                <w:color w:val="000000"/>
                <w:sz w:val="16"/>
                <w:szCs w:val="16"/>
              </w:rPr>
              <w:t>SP-211351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0F12B" w14:textId="77777777" w:rsidR="00061339" w:rsidRDefault="00061339" w:rsidP="002275DB">
            <w:pPr>
              <w:rPr>
                <w:rFonts w:eastAsia="Times New Roman"/>
              </w:rPr>
            </w:pPr>
            <w:r>
              <w:rPr>
                <w:rFonts w:eastAsia="Times New Roman" w:cs="Arial"/>
                <w:color w:val="000000"/>
                <w:sz w:val="16"/>
                <w:szCs w:val="16"/>
              </w:rPr>
              <w:t>CRs to support content hosting and Edge media processing in 5GMS (26.501) [WI Code: 5GMS_EDGE]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0F143"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46DE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84914" w14:textId="77777777" w:rsidR="00061339" w:rsidRDefault="00061339" w:rsidP="002275DB">
            <w:pPr>
              <w:rPr>
                <w:rFonts w:eastAsia="Times New Roman"/>
              </w:rPr>
            </w:pPr>
            <w:r>
              <w:rPr>
                <w:rFonts w:eastAsia="Times New Roman" w:cs="Arial"/>
                <w:color w:val="000000"/>
                <w:sz w:val="16"/>
                <w:szCs w:val="16"/>
              </w:rPr>
              <w:t>Approved</w:t>
            </w:r>
          </w:p>
        </w:tc>
      </w:tr>
      <w:tr w:rsidR="00061339" w14:paraId="599B434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B9894" w14:textId="77777777" w:rsidR="00061339" w:rsidRDefault="00061339" w:rsidP="002275DB">
            <w:pPr>
              <w:rPr>
                <w:rFonts w:eastAsia="Times New Roman"/>
              </w:rPr>
            </w:pPr>
            <w:r>
              <w:rPr>
                <w:rFonts w:eastAsia="Times New Roman" w:cs="Arial"/>
                <w:color w:val="000000"/>
                <w:sz w:val="16"/>
                <w:szCs w:val="16"/>
              </w:rPr>
              <w:t>SP-211359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93305" w14:textId="77777777" w:rsidR="00061339" w:rsidRDefault="00061339" w:rsidP="002275DB">
            <w:pPr>
              <w:rPr>
                <w:rFonts w:eastAsia="Times New Roman"/>
              </w:rPr>
            </w:pPr>
            <w:r>
              <w:rPr>
                <w:rFonts w:eastAsia="Times New Roman" w:cs="Arial"/>
                <w:color w:val="000000"/>
                <w:sz w:val="16"/>
                <w:szCs w:val="16"/>
              </w:rPr>
              <w:t>Rel-17 CR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704B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C6EF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8EF91" w14:textId="77777777" w:rsidR="00061339" w:rsidRDefault="00061339" w:rsidP="002275DB">
            <w:pPr>
              <w:rPr>
                <w:rFonts w:eastAsia="Times New Roman"/>
              </w:rPr>
            </w:pPr>
            <w:r>
              <w:rPr>
                <w:rFonts w:eastAsia="Times New Roman" w:cs="Arial"/>
                <w:color w:val="000000"/>
                <w:sz w:val="16"/>
                <w:szCs w:val="16"/>
              </w:rPr>
              <w:t>Approved</w:t>
            </w:r>
          </w:p>
        </w:tc>
      </w:tr>
      <w:tr w:rsidR="00061339" w14:paraId="7474196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FC338" w14:textId="77777777" w:rsidR="00061339" w:rsidRDefault="00061339" w:rsidP="002275DB">
            <w:pPr>
              <w:rPr>
                <w:rFonts w:eastAsia="Times New Roman"/>
              </w:rPr>
            </w:pPr>
            <w:r>
              <w:rPr>
                <w:rFonts w:eastAsia="Times New Roman" w:cs="Arial"/>
                <w:color w:val="000000"/>
                <w:sz w:val="16"/>
                <w:szCs w:val="16"/>
              </w:rPr>
              <w:t>SP-211367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1146F" w14:textId="77777777" w:rsidR="00061339" w:rsidRDefault="00061339" w:rsidP="002275DB">
            <w:pPr>
              <w:rPr>
                <w:rFonts w:eastAsia="Times New Roman"/>
              </w:rPr>
            </w:pPr>
            <w:r>
              <w:rPr>
                <w:rFonts w:eastAsia="Times New Roman" w:cs="Arial"/>
                <w:color w:val="000000"/>
                <w:sz w:val="16"/>
                <w:szCs w:val="16"/>
              </w:rPr>
              <w:t>Rel-17 CR on Security enhancement for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9BF0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2BED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13B7D" w14:textId="77777777" w:rsidR="00061339" w:rsidRDefault="00061339" w:rsidP="002275DB">
            <w:pPr>
              <w:rPr>
                <w:rFonts w:eastAsia="Times New Roman"/>
              </w:rPr>
            </w:pPr>
            <w:r>
              <w:rPr>
                <w:rFonts w:eastAsia="Times New Roman" w:cs="Arial"/>
                <w:color w:val="000000"/>
                <w:sz w:val="16"/>
                <w:szCs w:val="16"/>
              </w:rPr>
              <w:t>Approved</w:t>
            </w:r>
          </w:p>
        </w:tc>
      </w:tr>
      <w:tr w:rsidR="00061339" w14:paraId="67BE385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E7887" w14:textId="77777777" w:rsidR="00061339" w:rsidRDefault="00061339" w:rsidP="002275DB">
            <w:pPr>
              <w:rPr>
                <w:rFonts w:eastAsia="Times New Roman"/>
              </w:rPr>
            </w:pPr>
            <w:r>
              <w:rPr>
                <w:rFonts w:eastAsia="Times New Roman" w:cs="Arial"/>
                <w:color w:val="000000"/>
                <w:sz w:val="16"/>
                <w:szCs w:val="16"/>
              </w:rPr>
              <w:t>SP-211349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2A83C" w14:textId="77777777" w:rsidR="00061339" w:rsidRDefault="00061339" w:rsidP="002275DB">
            <w:pPr>
              <w:rPr>
                <w:rFonts w:eastAsia="Times New Roman"/>
              </w:rPr>
            </w:pPr>
            <w:r>
              <w:rPr>
                <w:rFonts w:eastAsia="Times New Roman" w:cs="Arial"/>
                <w:color w:val="000000"/>
                <w:sz w:val="16"/>
                <w:szCs w:val="16"/>
              </w:rPr>
              <w:t>CRs for supporting network-based media processing in FLUS (26.238) [WI Code: E_FLUS,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CF3CA"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17F1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5BF71" w14:textId="77777777" w:rsidR="00061339" w:rsidRDefault="00061339" w:rsidP="002275DB">
            <w:pPr>
              <w:rPr>
                <w:rFonts w:eastAsia="Times New Roman"/>
              </w:rPr>
            </w:pPr>
            <w:r>
              <w:rPr>
                <w:rFonts w:eastAsia="Times New Roman" w:cs="Arial"/>
                <w:color w:val="000000"/>
                <w:sz w:val="16"/>
                <w:szCs w:val="16"/>
              </w:rPr>
              <w:t>Approved</w:t>
            </w:r>
          </w:p>
        </w:tc>
      </w:tr>
      <w:tr w:rsidR="00061339" w14:paraId="1DFA0B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3C609" w14:textId="77777777" w:rsidR="00061339" w:rsidRDefault="00061339" w:rsidP="002275DB">
            <w:pPr>
              <w:rPr>
                <w:rFonts w:eastAsia="Times New Roman"/>
              </w:rPr>
            </w:pPr>
            <w:r>
              <w:rPr>
                <w:rFonts w:eastAsia="Times New Roman" w:cs="Arial"/>
                <w:color w:val="000000"/>
                <w:sz w:val="16"/>
                <w:szCs w:val="16"/>
              </w:rPr>
              <w:lastRenderedPageBreak/>
              <w:t>SP-211371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100BD" w14:textId="77777777" w:rsidR="00061339" w:rsidRDefault="00061339" w:rsidP="002275DB">
            <w:pPr>
              <w:rPr>
                <w:rFonts w:eastAsia="Times New Roman"/>
              </w:rPr>
            </w:pPr>
            <w:r>
              <w:rPr>
                <w:rFonts w:eastAsia="Times New Roman"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638B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A871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D69A1" w14:textId="77777777" w:rsidR="00061339" w:rsidRDefault="00061339" w:rsidP="002275DB">
            <w:pPr>
              <w:rPr>
                <w:rFonts w:eastAsia="Times New Roman"/>
              </w:rPr>
            </w:pPr>
            <w:r>
              <w:rPr>
                <w:rFonts w:eastAsia="Times New Roman" w:cs="Arial"/>
                <w:color w:val="000000"/>
                <w:sz w:val="16"/>
                <w:szCs w:val="16"/>
              </w:rPr>
              <w:t>Approved</w:t>
            </w:r>
          </w:p>
        </w:tc>
      </w:tr>
      <w:tr w:rsidR="00061339" w14:paraId="3975AD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88E1C" w14:textId="77777777" w:rsidR="00061339" w:rsidRDefault="00061339" w:rsidP="002275DB">
            <w:pPr>
              <w:rPr>
                <w:rFonts w:eastAsia="Times New Roman"/>
              </w:rPr>
            </w:pPr>
            <w:r>
              <w:rPr>
                <w:rFonts w:eastAsia="Times New Roman" w:cs="Arial"/>
                <w:color w:val="000000"/>
                <w:sz w:val="16"/>
                <w:szCs w:val="16"/>
              </w:rPr>
              <w:t>SP-211348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7B59" w14:textId="77777777" w:rsidR="00061339" w:rsidRDefault="00061339" w:rsidP="002275DB">
            <w:pPr>
              <w:rPr>
                <w:rFonts w:eastAsia="Times New Roman"/>
              </w:rPr>
            </w:pPr>
            <w:r>
              <w:rPr>
                <w:rFonts w:eastAsia="Times New Roman" w:cs="Arial"/>
                <w:color w:val="000000"/>
                <w:sz w:val="16"/>
                <w:szCs w:val="16"/>
              </w:rPr>
              <w:t>CR for inclusive language review (26.237) [WI Code: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8E17F"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F88A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A1509" w14:textId="77777777" w:rsidR="00061339" w:rsidRDefault="00061339" w:rsidP="002275DB">
            <w:pPr>
              <w:rPr>
                <w:rFonts w:eastAsia="Times New Roman"/>
              </w:rPr>
            </w:pPr>
            <w:r>
              <w:rPr>
                <w:rFonts w:eastAsia="Times New Roman" w:cs="Arial"/>
                <w:color w:val="000000"/>
                <w:sz w:val="16"/>
                <w:szCs w:val="16"/>
              </w:rPr>
              <w:t>Approved</w:t>
            </w:r>
          </w:p>
        </w:tc>
      </w:tr>
      <w:tr w:rsidR="00061339" w14:paraId="610380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74A0E" w14:textId="77777777" w:rsidR="00061339" w:rsidRDefault="00061339" w:rsidP="002275DB">
            <w:pPr>
              <w:rPr>
                <w:rFonts w:eastAsia="Times New Roman"/>
              </w:rPr>
            </w:pPr>
            <w:r>
              <w:rPr>
                <w:rFonts w:eastAsia="Times New Roman" w:cs="Arial"/>
                <w:color w:val="000000"/>
                <w:sz w:val="16"/>
                <w:szCs w:val="16"/>
              </w:rPr>
              <w:t>SP-211374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0FAD7" w14:textId="77777777" w:rsidR="00061339" w:rsidRDefault="00061339" w:rsidP="002275DB">
            <w:pPr>
              <w:rPr>
                <w:rFonts w:eastAsia="Times New Roman"/>
              </w:rPr>
            </w:pPr>
            <w:r>
              <w:rPr>
                <w:rFonts w:eastAsia="Times New Roman"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3D86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1E08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E7CB7" w14:textId="77777777" w:rsidR="00061339" w:rsidRDefault="00061339" w:rsidP="002275DB">
            <w:pPr>
              <w:rPr>
                <w:rFonts w:eastAsia="Times New Roman"/>
              </w:rPr>
            </w:pPr>
            <w:r>
              <w:rPr>
                <w:rFonts w:eastAsia="Times New Roman" w:cs="Arial"/>
                <w:color w:val="000000"/>
                <w:sz w:val="16"/>
                <w:szCs w:val="16"/>
              </w:rPr>
              <w:t>Approved</w:t>
            </w:r>
          </w:p>
        </w:tc>
      </w:tr>
      <w:tr w:rsidR="00061339" w14:paraId="47F5D6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63697" w14:textId="77777777" w:rsidR="00061339" w:rsidRDefault="00061339" w:rsidP="002275DB">
            <w:pPr>
              <w:rPr>
                <w:rFonts w:eastAsia="Times New Roman"/>
              </w:rPr>
            </w:pPr>
            <w:r>
              <w:rPr>
                <w:rFonts w:eastAsia="Times New Roman" w:cs="Arial"/>
                <w:color w:val="000000"/>
                <w:sz w:val="16"/>
                <w:szCs w:val="16"/>
              </w:rPr>
              <w:t>SP-211375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93432" w14:textId="77777777" w:rsidR="00061339" w:rsidRDefault="00061339" w:rsidP="002275DB">
            <w:pPr>
              <w:rPr>
                <w:rFonts w:eastAsia="Times New Roman"/>
              </w:rPr>
            </w:pPr>
            <w:r>
              <w:rPr>
                <w:rFonts w:eastAsia="Times New Roman"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426E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4288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2C17E" w14:textId="77777777" w:rsidR="00061339" w:rsidRDefault="00061339" w:rsidP="002275DB">
            <w:pPr>
              <w:rPr>
                <w:rFonts w:eastAsia="Times New Roman"/>
              </w:rPr>
            </w:pPr>
            <w:r>
              <w:rPr>
                <w:rFonts w:eastAsia="Times New Roman" w:cs="Arial"/>
                <w:color w:val="000000"/>
                <w:sz w:val="16"/>
                <w:szCs w:val="16"/>
              </w:rPr>
              <w:t>Approved</w:t>
            </w:r>
          </w:p>
        </w:tc>
      </w:tr>
      <w:tr w:rsidR="00061339" w14:paraId="270BFB1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07475" w14:textId="77777777" w:rsidR="00061339" w:rsidRDefault="00061339" w:rsidP="002275DB">
            <w:pPr>
              <w:rPr>
                <w:rFonts w:eastAsia="Times New Roman"/>
              </w:rPr>
            </w:pPr>
            <w:r>
              <w:rPr>
                <w:rFonts w:eastAsia="Times New Roman" w:cs="Arial"/>
                <w:color w:val="000000"/>
                <w:sz w:val="16"/>
                <w:szCs w:val="16"/>
              </w:rPr>
              <w:t>SP-211376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08A51" w14:textId="77777777" w:rsidR="00061339" w:rsidRDefault="00061339" w:rsidP="002275DB">
            <w:pPr>
              <w:rPr>
                <w:rFonts w:eastAsia="Times New Roman"/>
              </w:rPr>
            </w:pPr>
            <w:r>
              <w:rPr>
                <w:rFonts w:eastAsia="Times New Roman" w:cs="Arial"/>
                <w:color w:val="000000"/>
                <w:sz w:val="16"/>
                <w:szCs w:val="16"/>
              </w:rPr>
              <w:t>Rel-15 CRs on MC Security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708C9"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8EC2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93610" w14:textId="77777777" w:rsidR="00061339" w:rsidRDefault="00061339" w:rsidP="002275DB">
            <w:pPr>
              <w:rPr>
                <w:rFonts w:eastAsia="Times New Roman"/>
              </w:rPr>
            </w:pPr>
            <w:r>
              <w:rPr>
                <w:rFonts w:eastAsia="Times New Roman" w:cs="Arial"/>
                <w:color w:val="000000"/>
                <w:sz w:val="16"/>
                <w:szCs w:val="16"/>
              </w:rPr>
              <w:t>Approved</w:t>
            </w:r>
          </w:p>
        </w:tc>
      </w:tr>
      <w:tr w:rsidR="00061339" w14:paraId="4EB15A4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CCE85" w14:textId="77777777" w:rsidR="00061339" w:rsidRDefault="00061339" w:rsidP="002275DB">
            <w:pPr>
              <w:rPr>
                <w:rFonts w:eastAsia="Times New Roman"/>
              </w:rPr>
            </w:pPr>
            <w:r>
              <w:rPr>
                <w:rFonts w:eastAsia="Times New Roman" w:cs="Arial"/>
                <w:color w:val="000000"/>
                <w:sz w:val="16"/>
                <w:szCs w:val="16"/>
              </w:rPr>
              <w:t>SP-211378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B6F07" w14:textId="77777777" w:rsidR="00061339" w:rsidRDefault="00061339" w:rsidP="002275D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F278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D150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D82D7" w14:textId="77777777" w:rsidR="00061339" w:rsidRDefault="00061339" w:rsidP="002275DB">
            <w:pPr>
              <w:rPr>
                <w:rFonts w:eastAsia="Times New Roman"/>
              </w:rPr>
            </w:pPr>
            <w:r>
              <w:rPr>
                <w:rFonts w:eastAsia="Times New Roman" w:cs="Arial"/>
                <w:color w:val="000000"/>
                <w:sz w:val="16"/>
                <w:szCs w:val="16"/>
              </w:rPr>
              <w:t>Approved</w:t>
            </w:r>
          </w:p>
        </w:tc>
      </w:tr>
      <w:tr w:rsidR="00061339" w14:paraId="1AD9F63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05C0A" w14:textId="77777777" w:rsidR="00061339" w:rsidRDefault="00061339" w:rsidP="002275DB">
            <w:pPr>
              <w:rPr>
                <w:rFonts w:eastAsia="Times New Roman"/>
              </w:rPr>
            </w:pPr>
            <w:r>
              <w:rPr>
                <w:rFonts w:eastAsia="Times New Roman" w:cs="Arial"/>
                <w:color w:val="000000"/>
                <w:sz w:val="16"/>
                <w:szCs w:val="16"/>
              </w:rPr>
              <w:t>SP-211523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798BE" w14:textId="77777777" w:rsidR="00061339" w:rsidRDefault="00061339" w:rsidP="002275DB">
            <w:pPr>
              <w:rPr>
                <w:rFonts w:eastAsia="Times New Roman"/>
              </w:rPr>
            </w:pPr>
            <w:r>
              <w:rPr>
                <w:rFonts w:eastAsia="Times New Roman"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B71D7"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AFD2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E95EA" w14:textId="77777777" w:rsidR="00061339" w:rsidRDefault="00061339" w:rsidP="002275DB">
            <w:pPr>
              <w:rPr>
                <w:rFonts w:eastAsia="Times New Roman"/>
              </w:rPr>
            </w:pPr>
            <w:r>
              <w:rPr>
                <w:rFonts w:eastAsia="Times New Roman" w:cs="Arial"/>
                <w:color w:val="000000"/>
                <w:sz w:val="16"/>
                <w:szCs w:val="16"/>
              </w:rPr>
              <w:t>Approved</w:t>
            </w:r>
          </w:p>
        </w:tc>
      </w:tr>
      <w:tr w:rsidR="00061339" w14:paraId="0457DD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69AE1" w14:textId="77777777" w:rsidR="00061339" w:rsidRDefault="00061339" w:rsidP="002275DB">
            <w:pPr>
              <w:rPr>
                <w:rFonts w:eastAsia="Times New Roman"/>
              </w:rPr>
            </w:pPr>
            <w:r>
              <w:rPr>
                <w:rFonts w:eastAsia="Times New Roman" w:cs="Arial"/>
                <w:color w:val="000000"/>
                <w:sz w:val="16"/>
                <w:szCs w:val="16"/>
              </w:rPr>
              <w:t>SP-211392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084D9" w14:textId="77777777" w:rsidR="00061339" w:rsidRDefault="00061339" w:rsidP="002275DB">
            <w:pPr>
              <w:rPr>
                <w:rFonts w:eastAsia="Times New Roman"/>
              </w:rPr>
            </w:pPr>
            <w:r>
              <w:rPr>
                <w:rFonts w:eastAsia="Times New Roman" w:cs="Arial"/>
                <w:color w:val="000000"/>
                <w:sz w:val="16"/>
                <w:szCs w:val="16"/>
              </w:rPr>
              <w:t>Rel-17 CR on Adapting BEST for use in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5743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9284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BA0E2" w14:textId="77777777" w:rsidR="00061339" w:rsidRDefault="00061339" w:rsidP="002275DB">
            <w:pPr>
              <w:rPr>
                <w:rFonts w:eastAsia="Times New Roman"/>
              </w:rPr>
            </w:pPr>
            <w:r>
              <w:rPr>
                <w:rFonts w:eastAsia="Times New Roman" w:cs="Arial"/>
                <w:color w:val="000000"/>
                <w:sz w:val="16"/>
                <w:szCs w:val="16"/>
              </w:rPr>
              <w:t>Approved</w:t>
            </w:r>
          </w:p>
        </w:tc>
      </w:tr>
      <w:tr w:rsidR="00061339" w14:paraId="43243A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BA086" w14:textId="77777777" w:rsidR="00061339" w:rsidRDefault="00061339" w:rsidP="002275DB">
            <w:pPr>
              <w:rPr>
                <w:rFonts w:eastAsia="Times New Roman"/>
              </w:rPr>
            </w:pPr>
            <w:r>
              <w:rPr>
                <w:rFonts w:eastAsia="Times New Roman" w:cs="Arial"/>
                <w:color w:val="000000"/>
                <w:sz w:val="16"/>
                <w:szCs w:val="16"/>
              </w:rPr>
              <w:t>SP-211369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A0BE6" w14:textId="77777777" w:rsidR="00061339" w:rsidRDefault="00061339" w:rsidP="002275DB">
            <w:pPr>
              <w:rPr>
                <w:rFonts w:eastAsia="Times New Roman"/>
              </w:rPr>
            </w:pPr>
            <w:r>
              <w:rPr>
                <w:rFonts w:eastAsia="Times New Roman" w:cs="Arial"/>
                <w:color w:val="000000"/>
                <w:sz w:val="16"/>
                <w:szCs w:val="16"/>
              </w:rPr>
              <w:t>Rel-14 CRs on Security Assurance Specification for 3GPP network products (SCAS)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73A8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CAA21" w14:textId="77777777" w:rsidR="00061339" w:rsidRDefault="00061339" w:rsidP="002275DB">
            <w:pPr>
              <w:rPr>
                <w:rFonts w:eastAsia="Times New Roman"/>
              </w:rPr>
            </w:pPr>
            <w:r>
              <w:rPr>
                <w:rFonts w:eastAsia="Times New Roman" w:cs="Arial"/>
                <w:color w:val="000000"/>
                <w:sz w:val="16"/>
                <w:szCs w:val="16"/>
              </w:rPr>
              <w:t>CC#4: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7751B" w14:textId="77777777" w:rsidR="00061339" w:rsidRDefault="00061339" w:rsidP="002275DB">
            <w:pPr>
              <w:rPr>
                <w:rFonts w:eastAsia="Times New Roman"/>
              </w:rPr>
            </w:pPr>
            <w:r>
              <w:rPr>
                <w:rFonts w:eastAsia="Times New Roman" w:cs="Arial"/>
                <w:color w:val="000000"/>
                <w:sz w:val="16"/>
                <w:szCs w:val="16"/>
              </w:rPr>
              <w:t>Approved</w:t>
            </w:r>
          </w:p>
        </w:tc>
      </w:tr>
      <w:tr w:rsidR="00061339" w14:paraId="451E532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FEC68" w14:textId="77777777" w:rsidR="00061339" w:rsidRDefault="00061339" w:rsidP="002275DB">
            <w:pPr>
              <w:rPr>
                <w:rFonts w:eastAsia="Times New Roman"/>
              </w:rPr>
            </w:pPr>
            <w:r>
              <w:rPr>
                <w:rFonts w:eastAsia="Times New Roman" w:cs="Arial"/>
                <w:color w:val="000000"/>
                <w:sz w:val="16"/>
                <w:szCs w:val="16"/>
              </w:rPr>
              <w:t>SP-211302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D3DD4" w14:textId="77777777" w:rsidR="00061339" w:rsidRDefault="00061339" w:rsidP="002275DB">
            <w:pPr>
              <w:rPr>
                <w:rFonts w:eastAsia="Times New Roman"/>
              </w:rPr>
            </w:pPr>
            <w:r>
              <w:rPr>
                <w:rFonts w:eastAsia="Times New Roman" w:cs="Arial"/>
                <w:color w:val="000000"/>
                <w:sz w:val="16"/>
                <w:szCs w:val="16"/>
              </w:rPr>
              <w:t>CRs on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9C502"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7B326" w14:textId="77777777" w:rsidR="00061339" w:rsidRDefault="00061339" w:rsidP="002275DB">
            <w:pPr>
              <w:rPr>
                <w:rFonts w:eastAsia="Times New Roman"/>
              </w:rPr>
            </w:pPr>
            <w:r>
              <w:rPr>
                <w:rFonts w:eastAsia="Times New Roman" w:cs="Arial"/>
                <w:color w:val="000000"/>
                <w:sz w:val="16"/>
                <w:szCs w:val="16"/>
              </w:rPr>
              <w:t>Proposed revision of 23.401 CR3658R2 in SP-211548; Proposed revision of 23.501 CR3237R2 in SP-211550; Proposed revision of 23.502 CR3124R2 in SP-211551. The remaining CRs in this CR Pack were approved (the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6EFB" w14:textId="77777777" w:rsidR="00061339" w:rsidRDefault="00061339" w:rsidP="002275DB">
            <w:pPr>
              <w:rPr>
                <w:rFonts w:eastAsia="Times New Roman"/>
              </w:rPr>
            </w:pPr>
            <w:r>
              <w:rPr>
                <w:rFonts w:eastAsia="Times New Roman" w:cs="Arial"/>
                <w:color w:val="000000"/>
                <w:sz w:val="16"/>
                <w:szCs w:val="16"/>
              </w:rPr>
              <w:t>Partially approved</w:t>
            </w:r>
          </w:p>
        </w:tc>
      </w:tr>
      <w:tr w:rsidR="00061339" w14:paraId="0C6F8C4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A8F9" w14:textId="77777777" w:rsidR="00061339" w:rsidRDefault="00061339" w:rsidP="002275DB">
            <w:pPr>
              <w:rPr>
                <w:rFonts w:eastAsia="Times New Roman"/>
              </w:rPr>
            </w:pPr>
            <w:r>
              <w:rPr>
                <w:rFonts w:eastAsia="Times New Roman" w:cs="Arial"/>
                <w:color w:val="000000"/>
                <w:sz w:val="16"/>
                <w:szCs w:val="16"/>
              </w:rPr>
              <w:t>SP-211295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41C7D" w14:textId="77777777" w:rsidR="00061339" w:rsidRPr="00061339" w:rsidRDefault="00061339" w:rsidP="002275DB">
            <w:pPr>
              <w:rPr>
                <w:rFonts w:eastAsia="Times New Roman"/>
                <w:lang w:val="fr-FR"/>
              </w:rPr>
            </w:pPr>
            <w:r w:rsidRPr="00061339">
              <w:rPr>
                <w:rFonts w:eastAsia="Times New Roman" w:cs="Arial"/>
                <w:color w:val="000000"/>
                <w:sz w:val="16"/>
                <w:szCs w:val="16"/>
                <w:lang w:val="fr-FR"/>
              </w:rPr>
              <w:t>CRs on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5E4EA"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BC87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54BF2" w14:textId="77777777" w:rsidR="00061339" w:rsidRDefault="00061339" w:rsidP="002275DB">
            <w:pPr>
              <w:rPr>
                <w:rFonts w:eastAsia="Times New Roman"/>
              </w:rPr>
            </w:pPr>
            <w:r>
              <w:rPr>
                <w:rFonts w:eastAsia="Times New Roman" w:cs="Arial"/>
                <w:color w:val="000000"/>
                <w:sz w:val="16"/>
                <w:szCs w:val="16"/>
              </w:rPr>
              <w:t>Approved</w:t>
            </w:r>
          </w:p>
        </w:tc>
      </w:tr>
      <w:tr w:rsidR="00061339" w14:paraId="7E5B054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AECC" w14:textId="77777777" w:rsidR="00061339" w:rsidRDefault="00061339" w:rsidP="002275DB">
            <w:pPr>
              <w:rPr>
                <w:rFonts w:eastAsia="Times New Roman"/>
              </w:rPr>
            </w:pPr>
            <w:r>
              <w:rPr>
                <w:rFonts w:eastAsia="Times New Roman" w:cs="Arial"/>
                <w:color w:val="000000"/>
                <w:sz w:val="16"/>
                <w:szCs w:val="16"/>
              </w:rPr>
              <w:t>SP-211296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29462" w14:textId="77777777" w:rsidR="00061339" w:rsidRDefault="00061339" w:rsidP="002275DB">
            <w:pPr>
              <w:rPr>
                <w:rFonts w:eastAsia="Times New Roman"/>
              </w:rPr>
            </w:pPr>
            <w:r>
              <w:rPr>
                <w:rFonts w:eastAsia="Times New Roman" w:cs="Arial"/>
                <w:color w:val="000000"/>
                <w:sz w:val="16"/>
                <w:szCs w:val="16"/>
              </w:rPr>
              <w:t>CRs on eV2XARC_Ph2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3705B"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A3D7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488A5" w14:textId="77777777" w:rsidR="00061339" w:rsidRDefault="00061339" w:rsidP="002275DB">
            <w:pPr>
              <w:rPr>
                <w:rFonts w:eastAsia="Times New Roman"/>
              </w:rPr>
            </w:pPr>
            <w:r>
              <w:rPr>
                <w:rFonts w:eastAsia="Times New Roman" w:cs="Arial"/>
                <w:color w:val="000000"/>
                <w:sz w:val="16"/>
                <w:szCs w:val="16"/>
              </w:rPr>
              <w:t>Approved</w:t>
            </w:r>
          </w:p>
        </w:tc>
      </w:tr>
      <w:tr w:rsidR="00061339" w14:paraId="44E8CF9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7090F" w14:textId="77777777" w:rsidR="00061339" w:rsidRDefault="00061339" w:rsidP="002275DB">
            <w:pPr>
              <w:rPr>
                <w:rFonts w:eastAsia="Times New Roman"/>
              </w:rPr>
            </w:pPr>
            <w:r>
              <w:rPr>
                <w:rFonts w:eastAsia="Times New Roman" w:cs="Arial"/>
                <w:color w:val="000000"/>
                <w:sz w:val="16"/>
                <w:szCs w:val="16"/>
              </w:rPr>
              <w:t>SP-211297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32CD6" w14:textId="77777777" w:rsidR="00061339" w:rsidRDefault="00061339" w:rsidP="002275DB">
            <w:pPr>
              <w:rPr>
                <w:rFonts w:eastAsia="Times New Roman"/>
              </w:rPr>
            </w:pPr>
            <w:r>
              <w:rPr>
                <w:rFonts w:eastAsia="Times New Roman" w:cs="Arial"/>
                <w:color w:val="000000"/>
                <w:sz w:val="16"/>
                <w:szCs w:val="16"/>
              </w:rPr>
              <w:t>CRs on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BE3E9"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3372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1D39" w14:textId="77777777" w:rsidR="00061339" w:rsidRDefault="00061339" w:rsidP="002275DB">
            <w:pPr>
              <w:rPr>
                <w:rFonts w:eastAsia="Times New Roman"/>
              </w:rPr>
            </w:pPr>
            <w:r>
              <w:rPr>
                <w:rFonts w:eastAsia="Times New Roman" w:cs="Arial"/>
                <w:color w:val="000000"/>
                <w:sz w:val="16"/>
                <w:szCs w:val="16"/>
              </w:rPr>
              <w:t>Approved</w:t>
            </w:r>
          </w:p>
        </w:tc>
      </w:tr>
      <w:tr w:rsidR="00061339" w14:paraId="50E3BD2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01943" w14:textId="77777777" w:rsidR="00061339" w:rsidRDefault="00061339" w:rsidP="002275DB">
            <w:pPr>
              <w:rPr>
                <w:rFonts w:eastAsia="Times New Roman"/>
              </w:rPr>
            </w:pPr>
            <w:r>
              <w:rPr>
                <w:rFonts w:eastAsia="Times New Roman" w:cs="Arial"/>
                <w:color w:val="000000"/>
                <w:sz w:val="16"/>
                <w:szCs w:val="16"/>
              </w:rPr>
              <w:t>SP-211298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5F789" w14:textId="77777777" w:rsidR="00061339" w:rsidRDefault="00061339" w:rsidP="002275DB">
            <w:pPr>
              <w:rPr>
                <w:rFonts w:eastAsia="Times New Roman"/>
              </w:rPr>
            </w:pPr>
            <w:r>
              <w:rPr>
                <w:rFonts w:eastAsia="Times New Roman" w:cs="Arial"/>
                <w:color w:val="000000"/>
                <w:sz w:val="16"/>
                <w:szCs w:val="16"/>
              </w:rPr>
              <w:t>CRs on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5EE3A"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10E6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2250A" w14:textId="77777777" w:rsidR="00061339" w:rsidRDefault="00061339" w:rsidP="002275DB">
            <w:pPr>
              <w:rPr>
                <w:rFonts w:eastAsia="Times New Roman"/>
              </w:rPr>
            </w:pPr>
            <w:r>
              <w:rPr>
                <w:rFonts w:eastAsia="Times New Roman" w:cs="Arial"/>
                <w:color w:val="000000"/>
                <w:sz w:val="16"/>
                <w:szCs w:val="16"/>
              </w:rPr>
              <w:t>Approved</w:t>
            </w:r>
          </w:p>
        </w:tc>
      </w:tr>
      <w:tr w:rsidR="00061339" w14:paraId="2F03829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BACA6" w14:textId="77777777" w:rsidR="00061339" w:rsidRDefault="00061339" w:rsidP="002275DB">
            <w:pPr>
              <w:rPr>
                <w:rFonts w:eastAsia="Times New Roman"/>
              </w:rPr>
            </w:pPr>
            <w:r>
              <w:rPr>
                <w:rFonts w:eastAsia="Times New Roman" w:cs="Arial"/>
                <w:color w:val="000000"/>
                <w:sz w:val="16"/>
                <w:szCs w:val="16"/>
              </w:rPr>
              <w:t>SP-211299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B3A57" w14:textId="77777777" w:rsidR="00061339" w:rsidRDefault="00061339" w:rsidP="002275D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9F3E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D8AC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2BDAE" w14:textId="77777777" w:rsidR="00061339" w:rsidRDefault="00061339" w:rsidP="002275DB">
            <w:pPr>
              <w:rPr>
                <w:rFonts w:eastAsia="Times New Roman"/>
              </w:rPr>
            </w:pPr>
            <w:r>
              <w:rPr>
                <w:rFonts w:eastAsia="Times New Roman" w:cs="Arial"/>
                <w:color w:val="000000"/>
                <w:sz w:val="16"/>
                <w:szCs w:val="16"/>
              </w:rPr>
              <w:t>Approved</w:t>
            </w:r>
          </w:p>
        </w:tc>
      </w:tr>
      <w:tr w:rsidR="00061339" w14:paraId="7CC7F73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4E405" w14:textId="77777777" w:rsidR="00061339" w:rsidRDefault="00061339" w:rsidP="002275DB">
            <w:pPr>
              <w:rPr>
                <w:rFonts w:eastAsia="Times New Roman"/>
              </w:rPr>
            </w:pPr>
            <w:r>
              <w:rPr>
                <w:rFonts w:eastAsia="Times New Roman" w:cs="Arial"/>
                <w:color w:val="000000"/>
                <w:sz w:val="16"/>
                <w:szCs w:val="16"/>
              </w:rPr>
              <w:lastRenderedPageBreak/>
              <w:t>SP-211350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C6A83" w14:textId="77777777" w:rsidR="00061339" w:rsidRDefault="00061339" w:rsidP="002275DB">
            <w:pPr>
              <w:rPr>
                <w:rFonts w:eastAsia="Times New Roman"/>
              </w:rPr>
            </w:pPr>
            <w:r>
              <w:rPr>
                <w:rFonts w:eastAsia="Times New Roman" w:cs="Arial"/>
                <w:color w:val="000000"/>
                <w:sz w:val="16"/>
                <w:szCs w:val="16"/>
              </w:rPr>
              <w:t>CRs for Extension of headset interface tests of UE (26.131, 26.132) [WI Code: 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EDD22"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64E5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7771" w14:textId="77777777" w:rsidR="00061339" w:rsidRDefault="00061339" w:rsidP="002275DB">
            <w:pPr>
              <w:rPr>
                <w:rFonts w:eastAsia="Times New Roman"/>
              </w:rPr>
            </w:pPr>
            <w:r>
              <w:rPr>
                <w:rFonts w:eastAsia="Times New Roman" w:cs="Arial"/>
                <w:color w:val="000000"/>
                <w:sz w:val="16"/>
                <w:szCs w:val="16"/>
              </w:rPr>
              <w:t>Approved</w:t>
            </w:r>
          </w:p>
        </w:tc>
      </w:tr>
      <w:tr w:rsidR="00061339" w14:paraId="59E6A6C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4495C" w14:textId="77777777" w:rsidR="00061339" w:rsidRDefault="00061339" w:rsidP="002275DB">
            <w:pPr>
              <w:rPr>
                <w:rFonts w:eastAsia="Times New Roman"/>
              </w:rPr>
            </w:pPr>
            <w:r>
              <w:rPr>
                <w:rFonts w:eastAsia="Times New Roman" w:cs="Arial"/>
                <w:color w:val="000000"/>
                <w:sz w:val="16"/>
                <w:szCs w:val="16"/>
              </w:rPr>
              <w:t>SP-211301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F0772" w14:textId="77777777" w:rsidR="00061339" w:rsidRDefault="00061339" w:rsidP="002275DB">
            <w:pPr>
              <w:rPr>
                <w:rFonts w:eastAsia="Times New Roman"/>
              </w:rPr>
            </w:pPr>
            <w:r>
              <w:rPr>
                <w:rFonts w:eastAsia="Times New Roman" w:cs="Arial"/>
                <w:color w:val="000000"/>
                <w:sz w:val="16"/>
                <w:szCs w:val="16"/>
              </w:rPr>
              <w:t>CRs on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D5CA8"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8745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5241A" w14:textId="77777777" w:rsidR="00061339" w:rsidRDefault="00061339" w:rsidP="002275DB">
            <w:pPr>
              <w:rPr>
                <w:rFonts w:eastAsia="Times New Roman"/>
              </w:rPr>
            </w:pPr>
            <w:r>
              <w:rPr>
                <w:rFonts w:eastAsia="Times New Roman" w:cs="Arial"/>
                <w:color w:val="000000"/>
                <w:sz w:val="16"/>
                <w:szCs w:val="16"/>
              </w:rPr>
              <w:t>Approved</w:t>
            </w:r>
          </w:p>
        </w:tc>
      </w:tr>
      <w:tr w:rsidR="00061339" w14:paraId="790A0CC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F604" w14:textId="77777777" w:rsidR="00061339" w:rsidRDefault="00061339" w:rsidP="002275DB">
            <w:pPr>
              <w:rPr>
                <w:rFonts w:eastAsia="Times New Roman"/>
              </w:rPr>
            </w:pPr>
            <w:r>
              <w:rPr>
                <w:rFonts w:eastAsia="Times New Roman" w:cs="Arial"/>
                <w:color w:val="000000"/>
                <w:sz w:val="16"/>
                <w:szCs w:val="16"/>
              </w:rPr>
              <w:t>SP-211294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2A324" w14:textId="77777777" w:rsidR="00061339" w:rsidRDefault="00061339" w:rsidP="002275DB">
            <w:pPr>
              <w:rPr>
                <w:rFonts w:eastAsia="Times New Roman"/>
              </w:rPr>
            </w:pPr>
            <w:r>
              <w:rPr>
                <w:rFonts w:eastAsia="Times New Roman" w:cs="Arial"/>
                <w:color w:val="000000"/>
                <w:sz w:val="16"/>
                <w:szCs w:val="16"/>
              </w:rPr>
              <w:t>CRs on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94B95"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7E9D" w14:textId="77777777" w:rsidR="00061339" w:rsidRDefault="00061339" w:rsidP="002275DB">
            <w:pPr>
              <w:rPr>
                <w:rFonts w:eastAsia="Times New Roman"/>
              </w:rPr>
            </w:pPr>
            <w:r>
              <w:rPr>
                <w:rFonts w:eastAsia="Times New Roman" w:cs="Arial"/>
                <w:color w:val="000000"/>
                <w:sz w:val="16"/>
                <w:szCs w:val="16"/>
              </w:rPr>
              <w:t>Revision of 23.502 CR3280R1 proposed in SP-211553; Revision of 23.502 CR3281R1 proposed in SP-211554; NTT DOCOMO have an issue with 23.501 CR3314R2. CC#2+CC#4: 23.502 CR3281R1 revised. 23.501 CR3314R2 revised.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72959" w14:textId="77777777" w:rsidR="00061339" w:rsidRDefault="00061339" w:rsidP="002275DB">
            <w:pPr>
              <w:rPr>
                <w:rFonts w:eastAsia="Times New Roman"/>
              </w:rPr>
            </w:pPr>
            <w:r>
              <w:rPr>
                <w:rFonts w:eastAsia="Times New Roman" w:cs="Arial"/>
                <w:color w:val="000000"/>
                <w:sz w:val="16"/>
                <w:szCs w:val="16"/>
              </w:rPr>
              <w:t>Partially approved</w:t>
            </w:r>
          </w:p>
        </w:tc>
      </w:tr>
      <w:tr w:rsidR="00061339" w14:paraId="730C76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91925" w14:textId="77777777" w:rsidR="00061339" w:rsidRDefault="00061339" w:rsidP="002275DB">
            <w:pPr>
              <w:rPr>
                <w:rFonts w:eastAsia="Times New Roman"/>
              </w:rPr>
            </w:pPr>
            <w:r>
              <w:rPr>
                <w:rFonts w:eastAsia="Times New Roman" w:cs="Arial"/>
                <w:color w:val="000000"/>
                <w:sz w:val="16"/>
                <w:szCs w:val="16"/>
              </w:rPr>
              <w:t>SP-211303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54D1" w14:textId="77777777" w:rsidR="00061339" w:rsidRDefault="00061339" w:rsidP="002275DB">
            <w:pPr>
              <w:rPr>
                <w:rFonts w:eastAsia="Times New Roman"/>
              </w:rPr>
            </w:pPr>
            <w:r>
              <w:rPr>
                <w:rFonts w:eastAsia="Times New Roman" w:cs="Arial"/>
                <w:color w:val="000000"/>
                <w:sz w:val="16"/>
                <w:szCs w:val="16"/>
              </w:rPr>
              <w:t>CRs on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0AE7E"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2E61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139A0" w14:textId="77777777" w:rsidR="00061339" w:rsidRDefault="00061339" w:rsidP="002275DB">
            <w:pPr>
              <w:rPr>
                <w:rFonts w:eastAsia="Times New Roman"/>
              </w:rPr>
            </w:pPr>
            <w:r>
              <w:rPr>
                <w:rFonts w:eastAsia="Times New Roman" w:cs="Arial"/>
                <w:color w:val="000000"/>
                <w:sz w:val="16"/>
                <w:szCs w:val="16"/>
              </w:rPr>
              <w:t>Approved</w:t>
            </w:r>
          </w:p>
        </w:tc>
      </w:tr>
      <w:tr w:rsidR="00061339" w14:paraId="3D75A20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D5C71" w14:textId="77777777" w:rsidR="00061339" w:rsidRDefault="00061339" w:rsidP="002275DB">
            <w:pPr>
              <w:rPr>
                <w:rFonts w:eastAsia="Times New Roman"/>
              </w:rPr>
            </w:pPr>
            <w:r>
              <w:rPr>
                <w:rFonts w:eastAsia="Times New Roman" w:cs="Arial"/>
                <w:color w:val="000000"/>
                <w:sz w:val="16"/>
                <w:szCs w:val="16"/>
              </w:rPr>
              <w:t>SP-211304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02C34" w14:textId="77777777" w:rsidR="00061339" w:rsidRDefault="00061339" w:rsidP="002275DB">
            <w:pPr>
              <w:rPr>
                <w:rFonts w:eastAsia="Times New Roman"/>
              </w:rPr>
            </w:pPr>
            <w:r>
              <w:rPr>
                <w:rFonts w:eastAsia="Times New Roman" w:cs="Arial"/>
                <w:color w:val="000000"/>
                <w:sz w:val="16"/>
                <w:szCs w:val="16"/>
              </w:rPr>
              <w:t>CRs on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C6F81"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E6C94" w14:textId="77777777" w:rsidR="00061339" w:rsidRDefault="00061339" w:rsidP="002275DB">
            <w:pPr>
              <w:rPr>
                <w:rFonts w:eastAsia="Times New Roman"/>
              </w:rPr>
            </w:pPr>
            <w:r>
              <w:rPr>
                <w:rFonts w:eastAsia="Times New Roman" w:cs="Arial"/>
                <w:color w:val="000000"/>
                <w:sz w:val="16"/>
                <w:szCs w:val="16"/>
              </w:rPr>
              <w:t>Proposed revision of 23.501 CR3319R4 in SP-211562. CC#4: 23.501 CR3319R4 was considered revised. Remaining CRs approved (the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80C89" w14:textId="77777777" w:rsidR="00061339" w:rsidRDefault="00061339" w:rsidP="002275DB">
            <w:pPr>
              <w:rPr>
                <w:rFonts w:eastAsia="Times New Roman"/>
              </w:rPr>
            </w:pPr>
            <w:r>
              <w:rPr>
                <w:rFonts w:eastAsia="Times New Roman" w:cs="Arial"/>
                <w:color w:val="000000"/>
                <w:sz w:val="16"/>
                <w:szCs w:val="16"/>
              </w:rPr>
              <w:t>Partially approved</w:t>
            </w:r>
          </w:p>
        </w:tc>
      </w:tr>
      <w:tr w:rsidR="00061339" w14:paraId="209F85D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166F" w14:textId="77777777" w:rsidR="00061339" w:rsidRDefault="00061339" w:rsidP="002275DB">
            <w:pPr>
              <w:rPr>
                <w:rFonts w:eastAsia="Times New Roman"/>
              </w:rPr>
            </w:pPr>
            <w:r>
              <w:rPr>
                <w:rFonts w:eastAsia="Times New Roman" w:cs="Arial"/>
                <w:color w:val="000000"/>
                <w:sz w:val="16"/>
                <w:szCs w:val="16"/>
              </w:rPr>
              <w:t>SP-211305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79CB6" w14:textId="77777777" w:rsidR="00061339" w:rsidRDefault="00061339" w:rsidP="002275DB">
            <w:pPr>
              <w:rPr>
                <w:rFonts w:eastAsia="Times New Roman"/>
              </w:rPr>
            </w:pPr>
            <w:r>
              <w:rPr>
                <w:rFonts w:eastAsia="Times New Roman" w:cs="Arial"/>
                <w:color w:val="000000"/>
                <w:sz w:val="16"/>
                <w:szCs w:val="16"/>
              </w:rPr>
              <w:t>CRs on TEI17_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3934F"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7297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DDC0B" w14:textId="77777777" w:rsidR="00061339" w:rsidRDefault="00061339" w:rsidP="002275DB">
            <w:pPr>
              <w:rPr>
                <w:rFonts w:eastAsia="Times New Roman"/>
              </w:rPr>
            </w:pPr>
            <w:r>
              <w:rPr>
                <w:rFonts w:eastAsia="Times New Roman" w:cs="Arial"/>
                <w:color w:val="000000"/>
                <w:sz w:val="16"/>
                <w:szCs w:val="16"/>
              </w:rPr>
              <w:t>Approved</w:t>
            </w:r>
          </w:p>
        </w:tc>
      </w:tr>
      <w:tr w:rsidR="00061339" w14:paraId="4650E5B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E358A" w14:textId="77777777" w:rsidR="00061339" w:rsidRDefault="00061339" w:rsidP="002275DB">
            <w:pPr>
              <w:rPr>
                <w:rFonts w:eastAsia="Times New Roman"/>
              </w:rPr>
            </w:pPr>
            <w:r>
              <w:rPr>
                <w:rFonts w:eastAsia="Times New Roman" w:cs="Arial"/>
                <w:color w:val="000000"/>
                <w:sz w:val="16"/>
                <w:szCs w:val="16"/>
              </w:rPr>
              <w:t>SP-211345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8BDF5" w14:textId="77777777" w:rsidR="00061339" w:rsidRDefault="00061339" w:rsidP="002275DB">
            <w:pPr>
              <w:rPr>
                <w:rFonts w:eastAsia="Times New Roman"/>
              </w:rPr>
            </w:pPr>
            <w:r>
              <w:rPr>
                <w:rFonts w:eastAsia="Times New Roman" w:cs="Arial"/>
                <w:color w:val="000000"/>
                <w:sz w:val="16"/>
                <w:szCs w:val="16"/>
              </w:rPr>
              <w:t>CRs for Corrections to EVS Fixed-Point &amp; alternative Fixed Point Source Code, Floating Point Source Code and Update of Test Vectors (26.442, 26.443, 26.444 and 26.452) [WI Code: EVS_codec-SA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C3D23"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25F73" w14:textId="77777777" w:rsidR="00061339" w:rsidRDefault="00061339" w:rsidP="002275DB">
            <w:pPr>
              <w:rPr>
                <w:rFonts w:eastAsia="Times New Roman"/>
              </w:rPr>
            </w:pPr>
            <w:r>
              <w:rPr>
                <w:rFonts w:eastAsia="Times New Roman" w:cs="Arial"/>
                <w:color w:val="000000"/>
                <w:sz w:val="16"/>
                <w:szCs w:val="16"/>
              </w:rPr>
              <w:t>CC#1: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4A2A8" w14:textId="77777777" w:rsidR="00061339" w:rsidRDefault="00061339" w:rsidP="002275DB">
            <w:pPr>
              <w:rPr>
                <w:rFonts w:eastAsia="Times New Roman"/>
              </w:rPr>
            </w:pPr>
            <w:r>
              <w:rPr>
                <w:rFonts w:eastAsia="Times New Roman" w:cs="Arial"/>
                <w:color w:val="000000"/>
                <w:sz w:val="16"/>
                <w:szCs w:val="16"/>
              </w:rPr>
              <w:t>Approved</w:t>
            </w:r>
          </w:p>
        </w:tc>
      </w:tr>
      <w:tr w:rsidR="00061339" w14:paraId="088DF81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7447" w14:textId="77777777" w:rsidR="00061339" w:rsidRDefault="00061339" w:rsidP="002275DB">
            <w:pPr>
              <w:rPr>
                <w:rFonts w:eastAsia="Times New Roman"/>
              </w:rPr>
            </w:pPr>
            <w:r>
              <w:rPr>
                <w:rFonts w:eastAsia="Times New Roman" w:cs="Arial"/>
                <w:color w:val="000000"/>
                <w:sz w:val="16"/>
                <w:szCs w:val="16"/>
              </w:rPr>
              <w:t>SP-211346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BA1DB" w14:textId="77777777" w:rsidR="00061339" w:rsidRDefault="00061339" w:rsidP="002275DB">
            <w:pPr>
              <w:rPr>
                <w:rFonts w:eastAsia="Times New Roman"/>
              </w:rPr>
            </w:pPr>
            <w:r>
              <w:rPr>
                <w:rFonts w:eastAsia="Times New Roman" w:cs="Arial"/>
                <w:color w:val="000000"/>
                <w:sz w:val="16"/>
                <w:szCs w:val="16"/>
              </w:rPr>
              <w:t>CR for reference fixes to TV Video Profiles (26.116) [WI Code: TEI16, TVProf-SA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3524"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C4CB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8E460" w14:textId="77777777" w:rsidR="00061339" w:rsidRDefault="00061339" w:rsidP="002275DB">
            <w:pPr>
              <w:rPr>
                <w:rFonts w:eastAsia="Times New Roman"/>
              </w:rPr>
            </w:pPr>
            <w:r>
              <w:rPr>
                <w:rFonts w:eastAsia="Times New Roman" w:cs="Arial"/>
                <w:color w:val="000000"/>
                <w:sz w:val="16"/>
                <w:szCs w:val="16"/>
              </w:rPr>
              <w:t>Approved</w:t>
            </w:r>
          </w:p>
        </w:tc>
      </w:tr>
      <w:tr w:rsidR="00061339" w14:paraId="44AF67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258B3" w14:textId="77777777" w:rsidR="00061339" w:rsidRDefault="00061339" w:rsidP="002275DB">
            <w:pPr>
              <w:rPr>
                <w:rFonts w:eastAsia="Times New Roman"/>
              </w:rPr>
            </w:pPr>
            <w:r>
              <w:rPr>
                <w:rFonts w:eastAsia="Times New Roman" w:cs="Arial"/>
                <w:color w:val="000000"/>
                <w:sz w:val="16"/>
                <w:szCs w:val="16"/>
              </w:rPr>
              <w:t>SP-211347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1B188" w14:textId="77777777" w:rsidR="00061339" w:rsidRDefault="00061339" w:rsidP="002275DB">
            <w:pPr>
              <w:rPr>
                <w:rFonts w:eastAsia="Times New Roman"/>
              </w:rPr>
            </w:pPr>
            <w:r>
              <w:rPr>
                <w:rFonts w:eastAsia="Times New Roman" w:cs="Arial"/>
                <w:color w:val="000000"/>
                <w:sz w:val="16"/>
                <w:szCs w:val="16"/>
              </w:rPr>
              <w:t>CR for adding MMtel Call Setup Time (26.114) [WI Code:EQoE_MTSI, TEI17 ]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47477"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CCB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DD634" w14:textId="77777777" w:rsidR="00061339" w:rsidRDefault="00061339" w:rsidP="002275DB">
            <w:pPr>
              <w:rPr>
                <w:rFonts w:eastAsia="Times New Roman"/>
              </w:rPr>
            </w:pPr>
            <w:r>
              <w:rPr>
                <w:rFonts w:eastAsia="Times New Roman" w:cs="Arial"/>
                <w:color w:val="000000"/>
                <w:sz w:val="16"/>
                <w:szCs w:val="16"/>
              </w:rPr>
              <w:t>Approved</w:t>
            </w:r>
          </w:p>
        </w:tc>
      </w:tr>
      <w:tr w:rsidR="00061339" w14:paraId="044465E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AC9B8" w14:textId="77777777" w:rsidR="00061339" w:rsidRDefault="00061339" w:rsidP="002275DB">
            <w:pPr>
              <w:rPr>
                <w:rFonts w:eastAsia="Times New Roman"/>
              </w:rPr>
            </w:pPr>
            <w:r>
              <w:rPr>
                <w:rFonts w:eastAsia="Times New Roman" w:cs="Arial"/>
                <w:color w:val="000000"/>
                <w:sz w:val="16"/>
                <w:szCs w:val="16"/>
              </w:rPr>
              <w:t>SP-211300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95C07" w14:textId="77777777" w:rsidR="00061339" w:rsidRDefault="00061339" w:rsidP="002275D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C5DA0"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077E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A16C" w14:textId="77777777" w:rsidR="00061339" w:rsidRDefault="00061339" w:rsidP="002275DB">
            <w:pPr>
              <w:rPr>
                <w:rFonts w:eastAsia="Times New Roman"/>
              </w:rPr>
            </w:pPr>
            <w:r>
              <w:rPr>
                <w:rFonts w:eastAsia="Times New Roman" w:cs="Arial"/>
                <w:color w:val="000000"/>
                <w:sz w:val="16"/>
                <w:szCs w:val="16"/>
              </w:rPr>
              <w:t>Approved</w:t>
            </w:r>
          </w:p>
        </w:tc>
      </w:tr>
      <w:tr w:rsidR="00061339" w14:paraId="4D8C8DD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7300E" w14:textId="77777777" w:rsidR="00061339" w:rsidRDefault="00061339" w:rsidP="002275DB">
            <w:pPr>
              <w:rPr>
                <w:rFonts w:eastAsia="Times New Roman"/>
              </w:rPr>
            </w:pPr>
            <w:r>
              <w:rPr>
                <w:rFonts w:eastAsia="Times New Roman" w:cs="Arial"/>
                <w:color w:val="000000"/>
                <w:sz w:val="16"/>
                <w:szCs w:val="16"/>
              </w:rPr>
              <w:t>SP-211462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B65B2" w14:textId="77777777" w:rsidR="00061339" w:rsidRDefault="00061339" w:rsidP="002275DB">
            <w:pPr>
              <w:rPr>
                <w:rFonts w:eastAsia="Times New Roman"/>
              </w:rPr>
            </w:pPr>
            <w:r>
              <w:rPr>
                <w:rFonts w:eastAsia="Times New Roman" w:cs="Arial"/>
                <w:color w:val="000000"/>
                <w:sz w:val="16"/>
                <w:szCs w:val="16"/>
              </w:rPr>
              <w:t>Rel-16 CRs on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94AF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E7FE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DE9BB" w14:textId="77777777" w:rsidR="00061339" w:rsidRDefault="00061339" w:rsidP="002275DB">
            <w:pPr>
              <w:rPr>
                <w:rFonts w:eastAsia="Times New Roman"/>
              </w:rPr>
            </w:pPr>
            <w:r>
              <w:rPr>
                <w:rFonts w:eastAsia="Times New Roman" w:cs="Arial"/>
                <w:color w:val="000000"/>
                <w:sz w:val="16"/>
                <w:szCs w:val="16"/>
              </w:rPr>
              <w:t>Approved</w:t>
            </w:r>
          </w:p>
        </w:tc>
      </w:tr>
      <w:tr w:rsidR="00061339" w14:paraId="5A19B24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A41F5" w14:textId="77777777" w:rsidR="00061339" w:rsidRDefault="00061339" w:rsidP="002275DB">
            <w:pPr>
              <w:rPr>
                <w:rFonts w:eastAsia="Times New Roman"/>
              </w:rPr>
            </w:pPr>
            <w:r>
              <w:rPr>
                <w:rFonts w:eastAsia="Times New Roman" w:cs="Arial"/>
                <w:color w:val="000000"/>
                <w:sz w:val="16"/>
                <w:szCs w:val="16"/>
              </w:rPr>
              <w:t>SP-211409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1071C" w14:textId="77777777" w:rsidR="00061339" w:rsidRDefault="00061339" w:rsidP="002275DB">
            <w:pPr>
              <w:rPr>
                <w:rFonts w:eastAsia="Times New Roman"/>
              </w:rPr>
            </w:pPr>
            <w:r>
              <w:rPr>
                <w:rFonts w:eastAsia="Times New Roman"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A6C00"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E29F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DE7FE" w14:textId="77777777" w:rsidR="00061339" w:rsidRDefault="00061339" w:rsidP="002275DB">
            <w:pPr>
              <w:rPr>
                <w:rFonts w:eastAsia="Times New Roman"/>
              </w:rPr>
            </w:pPr>
            <w:r>
              <w:rPr>
                <w:rFonts w:eastAsia="Times New Roman" w:cs="Arial"/>
                <w:color w:val="000000"/>
                <w:sz w:val="16"/>
                <w:szCs w:val="16"/>
              </w:rPr>
              <w:t>Approved</w:t>
            </w:r>
          </w:p>
        </w:tc>
      </w:tr>
      <w:tr w:rsidR="00061339" w14:paraId="38E0605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8E758" w14:textId="77777777" w:rsidR="00061339" w:rsidRDefault="00061339" w:rsidP="002275DB">
            <w:pPr>
              <w:rPr>
                <w:rFonts w:eastAsia="Times New Roman"/>
              </w:rPr>
            </w:pPr>
            <w:r>
              <w:rPr>
                <w:rFonts w:eastAsia="Times New Roman" w:cs="Arial"/>
                <w:color w:val="000000"/>
                <w:sz w:val="16"/>
                <w:szCs w:val="16"/>
              </w:rPr>
              <w:t>SP-211456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FF27C" w14:textId="77777777" w:rsidR="00061339" w:rsidRDefault="00061339" w:rsidP="002275DB">
            <w:pPr>
              <w:rPr>
                <w:rFonts w:eastAsia="Times New Roman"/>
              </w:rPr>
            </w:pPr>
            <w:r>
              <w:rPr>
                <w:rFonts w:eastAsia="Times New Roman" w:cs="Arial"/>
                <w:color w:val="000000"/>
                <w:sz w:val="16"/>
                <w:szCs w:val="16"/>
              </w:rPr>
              <w:t>Rel-15 CRs on Management and orchestration of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65EE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2C3C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E055B" w14:textId="77777777" w:rsidR="00061339" w:rsidRDefault="00061339" w:rsidP="002275DB">
            <w:pPr>
              <w:rPr>
                <w:rFonts w:eastAsia="Times New Roman"/>
              </w:rPr>
            </w:pPr>
            <w:r>
              <w:rPr>
                <w:rFonts w:eastAsia="Times New Roman" w:cs="Arial"/>
                <w:color w:val="000000"/>
                <w:sz w:val="16"/>
                <w:szCs w:val="16"/>
              </w:rPr>
              <w:t>Approved</w:t>
            </w:r>
          </w:p>
        </w:tc>
      </w:tr>
      <w:tr w:rsidR="00061339" w14:paraId="47DA6CA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C627E" w14:textId="77777777" w:rsidR="00061339" w:rsidRDefault="00061339" w:rsidP="002275DB">
            <w:pPr>
              <w:rPr>
                <w:rFonts w:eastAsia="Times New Roman"/>
              </w:rPr>
            </w:pPr>
            <w:r>
              <w:rPr>
                <w:rFonts w:eastAsia="Times New Roman" w:cs="Arial"/>
                <w:color w:val="000000"/>
                <w:sz w:val="16"/>
                <w:szCs w:val="16"/>
              </w:rPr>
              <w:t>SP-211457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B256F" w14:textId="77777777" w:rsidR="00061339" w:rsidRDefault="00061339" w:rsidP="002275DB">
            <w:pPr>
              <w:rPr>
                <w:rFonts w:eastAsia="Times New Roman"/>
              </w:rPr>
            </w:pPr>
            <w:r>
              <w:rPr>
                <w:rFonts w:eastAsia="Times New Roman" w:cs="Arial"/>
                <w:color w:val="000000"/>
                <w:sz w:val="16"/>
                <w:szCs w:val="16"/>
              </w:rPr>
              <w:t>Rel-17 CRs 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7ECD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6B67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21D4A" w14:textId="77777777" w:rsidR="00061339" w:rsidRDefault="00061339" w:rsidP="002275DB">
            <w:pPr>
              <w:rPr>
                <w:rFonts w:eastAsia="Times New Roman"/>
              </w:rPr>
            </w:pPr>
            <w:r>
              <w:rPr>
                <w:rFonts w:eastAsia="Times New Roman" w:cs="Arial"/>
                <w:color w:val="000000"/>
                <w:sz w:val="16"/>
                <w:szCs w:val="16"/>
              </w:rPr>
              <w:t>Approved</w:t>
            </w:r>
          </w:p>
        </w:tc>
      </w:tr>
      <w:tr w:rsidR="00061339" w14:paraId="3411A0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85662" w14:textId="77777777" w:rsidR="00061339" w:rsidRDefault="00061339" w:rsidP="002275DB">
            <w:pPr>
              <w:rPr>
                <w:rFonts w:eastAsia="Times New Roman"/>
              </w:rPr>
            </w:pPr>
            <w:r>
              <w:rPr>
                <w:rFonts w:eastAsia="Times New Roman" w:cs="Arial"/>
                <w:color w:val="000000"/>
                <w:sz w:val="16"/>
                <w:szCs w:val="16"/>
              </w:rPr>
              <w:t>SP-211458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6BB28" w14:textId="77777777" w:rsidR="00061339" w:rsidRDefault="00061339" w:rsidP="002275DB">
            <w:pPr>
              <w:rPr>
                <w:rFonts w:eastAsia="Times New Roman"/>
              </w:rPr>
            </w:pPr>
            <w:r>
              <w:rPr>
                <w:rFonts w:eastAsia="Times New Roman"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6A0E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8BB8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F078D" w14:textId="77777777" w:rsidR="00061339" w:rsidRDefault="00061339" w:rsidP="002275DB">
            <w:pPr>
              <w:rPr>
                <w:rFonts w:eastAsia="Times New Roman"/>
              </w:rPr>
            </w:pPr>
            <w:r>
              <w:rPr>
                <w:rFonts w:eastAsia="Times New Roman" w:cs="Arial"/>
                <w:color w:val="000000"/>
                <w:sz w:val="16"/>
                <w:szCs w:val="16"/>
              </w:rPr>
              <w:t>Approved</w:t>
            </w:r>
          </w:p>
        </w:tc>
      </w:tr>
      <w:tr w:rsidR="00061339" w14:paraId="214E562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4B7F7" w14:textId="77777777" w:rsidR="00061339" w:rsidRDefault="00061339" w:rsidP="002275DB">
            <w:pPr>
              <w:rPr>
                <w:rFonts w:eastAsia="Times New Roman"/>
              </w:rPr>
            </w:pPr>
            <w:r>
              <w:rPr>
                <w:rFonts w:eastAsia="Times New Roman" w:cs="Arial"/>
                <w:color w:val="000000"/>
                <w:sz w:val="16"/>
                <w:szCs w:val="16"/>
              </w:rPr>
              <w:lastRenderedPageBreak/>
              <w:t>SP-211459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238F4" w14:textId="77777777" w:rsidR="00061339" w:rsidRDefault="00061339" w:rsidP="002275DB">
            <w:pPr>
              <w:rPr>
                <w:rFonts w:eastAsia="Times New Roman"/>
              </w:rPr>
            </w:pPr>
            <w:r>
              <w:rPr>
                <w:rFonts w:eastAsia="Times New Roman"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FA14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B53A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4D0E3" w14:textId="77777777" w:rsidR="00061339" w:rsidRDefault="00061339" w:rsidP="002275DB">
            <w:pPr>
              <w:rPr>
                <w:rFonts w:eastAsia="Times New Roman"/>
              </w:rPr>
            </w:pPr>
            <w:r>
              <w:rPr>
                <w:rFonts w:eastAsia="Times New Roman" w:cs="Arial"/>
                <w:color w:val="000000"/>
                <w:sz w:val="16"/>
                <w:szCs w:val="16"/>
              </w:rPr>
              <w:t>Approved</w:t>
            </w:r>
          </w:p>
        </w:tc>
      </w:tr>
      <w:tr w:rsidR="00061339" w14:paraId="4E40B83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CE1A6" w14:textId="77777777" w:rsidR="00061339" w:rsidRDefault="00061339" w:rsidP="002275DB">
            <w:pPr>
              <w:rPr>
                <w:rFonts w:eastAsia="Times New Roman"/>
              </w:rPr>
            </w:pPr>
            <w:r>
              <w:rPr>
                <w:rFonts w:eastAsia="Times New Roman" w:cs="Arial"/>
                <w:color w:val="000000"/>
                <w:sz w:val="16"/>
                <w:szCs w:val="16"/>
              </w:rPr>
              <w:t>SP-211454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98D54" w14:textId="77777777" w:rsidR="00061339" w:rsidRDefault="00061339" w:rsidP="002275D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F71D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ED99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D3ED9" w14:textId="77777777" w:rsidR="00061339" w:rsidRDefault="00061339" w:rsidP="002275DB">
            <w:pPr>
              <w:rPr>
                <w:rFonts w:eastAsia="Times New Roman"/>
              </w:rPr>
            </w:pPr>
            <w:r>
              <w:rPr>
                <w:rFonts w:eastAsia="Times New Roman" w:cs="Arial"/>
                <w:color w:val="000000"/>
                <w:sz w:val="16"/>
                <w:szCs w:val="16"/>
              </w:rPr>
              <w:t>Approved</w:t>
            </w:r>
          </w:p>
        </w:tc>
      </w:tr>
      <w:tr w:rsidR="00061339" w14:paraId="3F25279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8D8DA" w14:textId="77777777" w:rsidR="00061339" w:rsidRDefault="00061339" w:rsidP="002275DB">
            <w:pPr>
              <w:rPr>
                <w:rFonts w:eastAsia="Times New Roman"/>
              </w:rPr>
            </w:pPr>
            <w:r>
              <w:rPr>
                <w:rFonts w:eastAsia="Times New Roman" w:cs="Arial"/>
                <w:color w:val="000000"/>
                <w:sz w:val="16"/>
                <w:szCs w:val="16"/>
              </w:rPr>
              <w:t>SP-211461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3E1C3" w14:textId="77777777" w:rsidR="00061339" w:rsidRDefault="00061339" w:rsidP="002275DB">
            <w:pPr>
              <w:rPr>
                <w:rFonts w:eastAsia="Times New Roman"/>
              </w:rPr>
            </w:pPr>
            <w:r>
              <w:rPr>
                <w:rFonts w:eastAsia="Times New Roman" w:cs="Arial"/>
                <w:color w:val="000000"/>
                <w:sz w:val="16"/>
                <w:szCs w:val="16"/>
              </w:rPr>
              <w:t>Rel-17 CR on Plug and connect support for management of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8C30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E4DB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92B0B" w14:textId="77777777" w:rsidR="00061339" w:rsidRDefault="00061339" w:rsidP="002275DB">
            <w:pPr>
              <w:rPr>
                <w:rFonts w:eastAsia="Times New Roman"/>
              </w:rPr>
            </w:pPr>
            <w:r>
              <w:rPr>
                <w:rFonts w:eastAsia="Times New Roman" w:cs="Arial"/>
                <w:color w:val="000000"/>
                <w:sz w:val="16"/>
                <w:szCs w:val="16"/>
              </w:rPr>
              <w:t>Approved</w:t>
            </w:r>
          </w:p>
        </w:tc>
      </w:tr>
      <w:tr w:rsidR="00061339" w14:paraId="4D2ABD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D1A49" w14:textId="77777777" w:rsidR="00061339" w:rsidRDefault="00061339" w:rsidP="002275DB">
            <w:pPr>
              <w:rPr>
                <w:rFonts w:eastAsia="Times New Roman"/>
              </w:rPr>
            </w:pPr>
            <w:r>
              <w:rPr>
                <w:rFonts w:eastAsia="Times New Roman" w:cs="Arial"/>
                <w:color w:val="000000"/>
                <w:sz w:val="16"/>
                <w:szCs w:val="16"/>
              </w:rPr>
              <w:t>SP-211453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6261A" w14:textId="77777777" w:rsidR="00061339" w:rsidRDefault="00061339" w:rsidP="002275DB">
            <w:pPr>
              <w:rPr>
                <w:rFonts w:eastAsia="Times New Roman"/>
              </w:rPr>
            </w:pPr>
            <w:r>
              <w:rPr>
                <w:rFonts w:eastAsia="Times New Roman" w:cs="Arial"/>
                <w:color w:val="000000"/>
                <w:sz w:val="16"/>
                <w:szCs w:val="16"/>
              </w:rPr>
              <w:t>Rel-17 CR on Enhancement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0AD8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D039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F3D2C" w14:textId="77777777" w:rsidR="00061339" w:rsidRDefault="00061339" w:rsidP="002275DB">
            <w:pPr>
              <w:rPr>
                <w:rFonts w:eastAsia="Times New Roman"/>
              </w:rPr>
            </w:pPr>
            <w:r>
              <w:rPr>
                <w:rFonts w:eastAsia="Times New Roman" w:cs="Arial"/>
                <w:color w:val="000000"/>
                <w:sz w:val="16"/>
                <w:szCs w:val="16"/>
              </w:rPr>
              <w:t>Approved</w:t>
            </w:r>
          </w:p>
        </w:tc>
      </w:tr>
      <w:tr w:rsidR="00061339" w14:paraId="5EB480F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CA6E8" w14:textId="77777777" w:rsidR="00061339" w:rsidRDefault="00061339" w:rsidP="002275DB">
            <w:pPr>
              <w:rPr>
                <w:rFonts w:eastAsia="Times New Roman"/>
              </w:rPr>
            </w:pPr>
            <w:r>
              <w:rPr>
                <w:rFonts w:eastAsia="Times New Roman" w:cs="Arial"/>
                <w:color w:val="000000"/>
                <w:sz w:val="16"/>
                <w:szCs w:val="16"/>
              </w:rPr>
              <w:t>SP-211463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C091F" w14:textId="77777777" w:rsidR="00061339" w:rsidRDefault="00061339" w:rsidP="002275D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6A10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CA7A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8229B" w14:textId="77777777" w:rsidR="00061339" w:rsidRDefault="00061339" w:rsidP="002275DB">
            <w:pPr>
              <w:rPr>
                <w:rFonts w:eastAsia="Times New Roman"/>
              </w:rPr>
            </w:pPr>
            <w:r>
              <w:rPr>
                <w:rFonts w:eastAsia="Times New Roman" w:cs="Arial"/>
                <w:color w:val="000000"/>
                <w:sz w:val="16"/>
                <w:szCs w:val="16"/>
              </w:rPr>
              <w:t>Approved</w:t>
            </w:r>
          </w:p>
        </w:tc>
      </w:tr>
      <w:tr w:rsidR="00061339" w14:paraId="22505A9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3F904" w14:textId="77777777" w:rsidR="00061339" w:rsidRDefault="00061339" w:rsidP="002275DB">
            <w:pPr>
              <w:rPr>
                <w:rFonts w:eastAsia="Times New Roman"/>
              </w:rPr>
            </w:pPr>
            <w:r>
              <w:rPr>
                <w:rFonts w:eastAsia="Times New Roman" w:cs="Arial"/>
                <w:color w:val="000000"/>
                <w:sz w:val="16"/>
                <w:szCs w:val="16"/>
              </w:rPr>
              <w:t>SP-211464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4E943" w14:textId="77777777" w:rsidR="00061339" w:rsidRDefault="00061339" w:rsidP="002275DB">
            <w:pPr>
              <w:rPr>
                <w:rFonts w:eastAsia="Times New Roman"/>
              </w:rPr>
            </w:pPr>
            <w:r>
              <w:rPr>
                <w:rFonts w:eastAsia="Times New Roman" w:cs="Arial"/>
                <w:color w:val="000000"/>
                <w:sz w:val="16"/>
                <w:szCs w:val="16"/>
              </w:rPr>
              <w:t>Rel-16 CRs on Enhancement of 3GPP management system for multiple tenant environment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5B53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6AF6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44FA6" w14:textId="77777777" w:rsidR="00061339" w:rsidRDefault="00061339" w:rsidP="002275DB">
            <w:pPr>
              <w:rPr>
                <w:rFonts w:eastAsia="Times New Roman"/>
              </w:rPr>
            </w:pPr>
            <w:r>
              <w:rPr>
                <w:rFonts w:eastAsia="Times New Roman" w:cs="Arial"/>
                <w:color w:val="000000"/>
                <w:sz w:val="16"/>
                <w:szCs w:val="16"/>
              </w:rPr>
              <w:t>Approved</w:t>
            </w:r>
          </w:p>
        </w:tc>
      </w:tr>
      <w:tr w:rsidR="00061339" w14:paraId="440D54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F162F" w14:textId="77777777" w:rsidR="00061339" w:rsidRDefault="00061339" w:rsidP="002275DB">
            <w:pPr>
              <w:rPr>
                <w:rFonts w:eastAsia="Times New Roman"/>
              </w:rPr>
            </w:pPr>
            <w:r>
              <w:rPr>
                <w:rFonts w:eastAsia="Times New Roman" w:cs="Arial"/>
                <w:color w:val="000000"/>
                <w:sz w:val="16"/>
                <w:szCs w:val="16"/>
              </w:rPr>
              <w:t>SP-211465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2FB09" w14:textId="77777777" w:rsidR="00061339" w:rsidRDefault="00061339" w:rsidP="002275DB">
            <w:pPr>
              <w:rPr>
                <w:rFonts w:eastAsia="Times New Roman"/>
              </w:rPr>
            </w:pPr>
            <w:r>
              <w:rPr>
                <w:rFonts w:eastAsia="Times New Roman" w:cs="Arial"/>
                <w:color w:val="000000"/>
                <w:sz w:val="16"/>
                <w:szCs w:val="16"/>
              </w:rPr>
              <w:t>Rel-17 CRs on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5931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9895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6A53A" w14:textId="77777777" w:rsidR="00061339" w:rsidRDefault="00061339" w:rsidP="002275DB">
            <w:pPr>
              <w:rPr>
                <w:rFonts w:eastAsia="Times New Roman"/>
              </w:rPr>
            </w:pPr>
            <w:r>
              <w:rPr>
                <w:rFonts w:eastAsia="Times New Roman" w:cs="Arial"/>
                <w:color w:val="000000"/>
                <w:sz w:val="16"/>
                <w:szCs w:val="16"/>
              </w:rPr>
              <w:t>Approved</w:t>
            </w:r>
          </w:p>
        </w:tc>
      </w:tr>
      <w:tr w:rsidR="00061339" w14:paraId="651E48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52F15" w14:textId="77777777" w:rsidR="00061339" w:rsidRDefault="00061339" w:rsidP="002275DB">
            <w:pPr>
              <w:rPr>
                <w:rFonts w:eastAsia="Times New Roman"/>
              </w:rPr>
            </w:pPr>
            <w:r>
              <w:rPr>
                <w:rFonts w:eastAsia="Times New Roman" w:cs="Arial"/>
                <w:color w:val="000000"/>
                <w:sz w:val="16"/>
                <w:szCs w:val="16"/>
              </w:rPr>
              <w:t>SP-211466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1D1D" w14:textId="77777777" w:rsidR="00061339" w:rsidRDefault="00061339" w:rsidP="002275DB">
            <w:pPr>
              <w:rPr>
                <w:rFonts w:eastAsia="Times New Roman"/>
              </w:rPr>
            </w:pPr>
            <w:r>
              <w:rPr>
                <w:rFonts w:eastAsia="Times New Roman"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584E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8619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3E03C" w14:textId="77777777" w:rsidR="00061339" w:rsidRDefault="00061339" w:rsidP="002275DB">
            <w:pPr>
              <w:rPr>
                <w:rFonts w:eastAsia="Times New Roman"/>
              </w:rPr>
            </w:pPr>
            <w:r>
              <w:rPr>
                <w:rFonts w:eastAsia="Times New Roman" w:cs="Arial"/>
                <w:color w:val="000000"/>
                <w:sz w:val="16"/>
                <w:szCs w:val="16"/>
              </w:rPr>
              <w:t>Approved</w:t>
            </w:r>
          </w:p>
        </w:tc>
      </w:tr>
      <w:tr w:rsidR="00061339" w14:paraId="2C89CF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A3D32" w14:textId="77777777" w:rsidR="00061339" w:rsidRDefault="00061339" w:rsidP="002275DB">
            <w:pPr>
              <w:rPr>
                <w:rFonts w:eastAsia="Times New Roman"/>
              </w:rPr>
            </w:pPr>
            <w:r>
              <w:rPr>
                <w:rFonts w:eastAsia="Times New Roman" w:cs="Arial"/>
                <w:color w:val="000000"/>
                <w:sz w:val="16"/>
                <w:szCs w:val="16"/>
              </w:rPr>
              <w:t>SP-211467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A9037" w14:textId="77777777" w:rsidR="00061339" w:rsidRDefault="00061339" w:rsidP="002275DB">
            <w:pPr>
              <w:rPr>
                <w:rFonts w:eastAsia="Times New Roman"/>
              </w:rPr>
            </w:pPr>
            <w:r>
              <w:rPr>
                <w:rFonts w:eastAsia="Times New Roman"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B5AC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68B7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121C7" w14:textId="77777777" w:rsidR="00061339" w:rsidRDefault="00061339" w:rsidP="002275DB">
            <w:pPr>
              <w:rPr>
                <w:rFonts w:eastAsia="Times New Roman"/>
              </w:rPr>
            </w:pPr>
            <w:r>
              <w:rPr>
                <w:rFonts w:eastAsia="Times New Roman" w:cs="Arial"/>
                <w:color w:val="000000"/>
                <w:sz w:val="16"/>
                <w:szCs w:val="16"/>
              </w:rPr>
              <w:t>Approved</w:t>
            </w:r>
          </w:p>
        </w:tc>
      </w:tr>
      <w:tr w:rsidR="00061339" w14:paraId="149241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72D17" w14:textId="77777777" w:rsidR="00061339" w:rsidRDefault="00061339" w:rsidP="002275DB">
            <w:pPr>
              <w:rPr>
                <w:rFonts w:eastAsia="Times New Roman"/>
              </w:rPr>
            </w:pPr>
            <w:r>
              <w:rPr>
                <w:rFonts w:eastAsia="Times New Roman" w:cs="Arial"/>
                <w:color w:val="000000"/>
                <w:sz w:val="16"/>
                <w:szCs w:val="16"/>
              </w:rPr>
              <w:t>SP-211468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9070" w14:textId="77777777" w:rsidR="00061339" w:rsidRDefault="00061339" w:rsidP="002275DB">
            <w:pPr>
              <w:rPr>
                <w:rFonts w:eastAsia="Times New Roman"/>
              </w:rPr>
            </w:pPr>
            <w:r>
              <w:rPr>
                <w:rFonts w:eastAsia="Times New Roman" w:cs="Arial"/>
                <w:color w:val="000000"/>
                <w:sz w:val="16"/>
                <w:szCs w:val="16"/>
              </w:rPr>
              <w:t>Rel-17 CRs on Access control for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704A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A976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FBD69" w14:textId="77777777" w:rsidR="00061339" w:rsidRDefault="00061339" w:rsidP="002275DB">
            <w:pPr>
              <w:rPr>
                <w:rFonts w:eastAsia="Times New Roman"/>
              </w:rPr>
            </w:pPr>
            <w:r>
              <w:rPr>
                <w:rFonts w:eastAsia="Times New Roman" w:cs="Arial"/>
                <w:color w:val="000000"/>
                <w:sz w:val="16"/>
                <w:szCs w:val="16"/>
              </w:rPr>
              <w:t>Approved</w:t>
            </w:r>
          </w:p>
        </w:tc>
      </w:tr>
      <w:tr w:rsidR="00061339" w14:paraId="71B733A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03736" w14:textId="77777777" w:rsidR="00061339" w:rsidRDefault="00061339" w:rsidP="002275DB">
            <w:pPr>
              <w:rPr>
                <w:rFonts w:eastAsia="Times New Roman"/>
              </w:rPr>
            </w:pPr>
            <w:r>
              <w:rPr>
                <w:rFonts w:eastAsia="Times New Roman" w:cs="Arial"/>
                <w:color w:val="000000"/>
                <w:sz w:val="16"/>
                <w:szCs w:val="16"/>
              </w:rPr>
              <w:t>SP-211460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2DF58" w14:textId="77777777" w:rsidR="00061339" w:rsidRDefault="00061339" w:rsidP="002275DB">
            <w:pPr>
              <w:rPr>
                <w:rFonts w:eastAsia="Times New Roman"/>
              </w:rPr>
            </w:pPr>
            <w:r>
              <w:rPr>
                <w:rFonts w:eastAsia="Times New Roman" w:cs="Arial"/>
                <w:color w:val="000000"/>
                <w:sz w:val="16"/>
                <w:szCs w:val="16"/>
              </w:rPr>
              <w:t>Rel-16 CRs on Energy efficiency of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F0CCF"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B32E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B6E66" w14:textId="77777777" w:rsidR="00061339" w:rsidRDefault="00061339" w:rsidP="002275DB">
            <w:pPr>
              <w:rPr>
                <w:rFonts w:eastAsia="Times New Roman"/>
              </w:rPr>
            </w:pPr>
            <w:r>
              <w:rPr>
                <w:rFonts w:eastAsia="Times New Roman" w:cs="Arial"/>
                <w:color w:val="000000"/>
                <w:sz w:val="16"/>
                <w:szCs w:val="16"/>
              </w:rPr>
              <w:t>Approved</w:t>
            </w:r>
          </w:p>
        </w:tc>
      </w:tr>
      <w:tr w:rsidR="00061339" w14:paraId="207B34F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50CB2" w14:textId="77777777" w:rsidR="00061339" w:rsidRDefault="00061339" w:rsidP="002275DB">
            <w:pPr>
              <w:rPr>
                <w:rFonts w:eastAsia="Times New Roman"/>
              </w:rPr>
            </w:pPr>
            <w:r>
              <w:rPr>
                <w:rFonts w:eastAsia="Times New Roman" w:cs="Arial"/>
                <w:color w:val="000000"/>
                <w:sz w:val="16"/>
                <w:szCs w:val="16"/>
              </w:rPr>
              <w:t>SP-211387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4D4B8" w14:textId="77777777" w:rsidR="00061339" w:rsidRDefault="00061339" w:rsidP="002275DB">
            <w:pPr>
              <w:rPr>
                <w:rFonts w:eastAsia="Times New Roman"/>
              </w:rPr>
            </w:pPr>
            <w:r>
              <w:rPr>
                <w:rFonts w:eastAsia="Times New Roman" w:cs="Arial"/>
                <w:color w:val="000000"/>
                <w:sz w:val="16"/>
                <w:szCs w:val="16"/>
              </w:rPr>
              <w:t>Rel-17 CR on eSCAS_5G for Service Communication Proxy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1585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6854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3CAE3" w14:textId="77777777" w:rsidR="00061339" w:rsidRDefault="00061339" w:rsidP="002275DB">
            <w:pPr>
              <w:rPr>
                <w:rFonts w:eastAsia="Times New Roman"/>
              </w:rPr>
            </w:pPr>
            <w:r>
              <w:rPr>
                <w:rFonts w:eastAsia="Times New Roman" w:cs="Arial"/>
                <w:color w:val="000000"/>
                <w:sz w:val="16"/>
                <w:szCs w:val="16"/>
              </w:rPr>
              <w:t>Approved</w:t>
            </w:r>
          </w:p>
        </w:tc>
      </w:tr>
      <w:tr w:rsidR="00061339" w14:paraId="7364588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CB58A" w14:textId="77777777" w:rsidR="00061339" w:rsidRDefault="00061339" w:rsidP="002275DB">
            <w:pPr>
              <w:rPr>
                <w:rFonts w:eastAsia="Times New Roman"/>
              </w:rPr>
            </w:pPr>
            <w:r>
              <w:rPr>
                <w:rFonts w:eastAsia="Times New Roman" w:cs="Arial"/>
                <w:color w:val="000000"/>
                <w:sz w:val="16"/>
                <w:szCs w:val="16"/>
              </w:rPr>
              <w:t>SP-211380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2AA0" w14:textId="77777777" w:rsidR="00061339" w:rsidRDefault="00061339" w:rsidP="002275DB">
            <w:pPr>
              <w:rPr>
                <w:rFonts w:eastAsia="Times New Roman"/>
              </w:rPr>
            </w:pPr>
            <w:r>
              <w:rPr>
                <w:rFonts w:eastAsia="Times New Roman" w:cs="Arial"/>
                <w:color w:val="000000"/>
                <w:sz w:val="16"/>
                <w:szCs w:val="16"/>
              </w:rPr>
              <w:t>Rel-16 CRs on Security for 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91E81"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427A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24E58" w14:textId="77777777" w:rsidR="00061339" w:rsidRDefault="00061339" w:rsidP="002275DB">
            <w:pPr>
              <w:rPr>
                <w:rFonts w:eastAsia="Times New Roman"/>
              </w:rPr>
            </w:pPr>
            <w:r>
              <w:rPr>
                <w:rFonts w:eastAsia="Times New Roman" w:cs="Arial"/>
                <w:color w:val="000000"/>
                <w:sz w:val="16"/>
                <w:szCs w:val="16"/>
              </w:rPr>
              <w:t>Approved</w:t>
            </w:r>
          </w:p>
        </w:tc>
      </w:tr>
      <w:tr w:rsidR="00061339" w14:paraId="2013EC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866A" w14:textId="77777777" w:rsidR="00061339" w:rsidRDefault="00061339" w:rsidP="002275DB">
            <w:pPr>
              <w:rPr>
                <w:rFonts w:eastAsia="Times New Roman"/>
              </w:rPr>
            </w:pPr>
            <w:r>
              <w:rPr>
                <w:rFonts w:eastAsia="Times New Roman" w:cs="Arial"/>
                <w:color w:val="000000"/>
                <w:sz w:val="16"/>
                <w:szCs w:val="16"/>
              </w:rPr>
              <w:t>SP-211381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27A15" w14:textId="77777777" w:rsidR="00061339" w:rsidRDefault="00061339" w:rsidP="002275DB">
            <w:pPr>
              <w:rPr>
                <w:rFonts w:eastAsia="Times New Roman"/>
              </w:rPr>
            </w:pPr>
            <w:r>
              <w:rPr>
                <w:rFonts w:eastAsia="Times New Roman"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24EE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A7EA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A0BD0" w14:textId="77777777" w:rsidR="00061339" w:rsidRDefault="00061339" w:rsidP="002275DB">
            <w:pPr>
              <w:rPr>
                <w:rFonts w:eastAsia="Times New Roman"/>
              </w:rPr>
            </w:pPr>
            <w:r>
              <w:rPr>
                <w:rFonts w:eastAsia="Times New Roman" w:cs="Arial"/>
                <w:color w:val="000000"/>
                <w:sz w:val="16"/>
                <w:szCs w:val="16"/>
              </w:rPr>
              <w:t>Approved</w:t>
            </w:r>
          </w:p>
        </w:tc>
      </w:tr>
      <w:tr w:rsidR="00061339" w14:paraId="289AF44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65EFE" w14:textId="77777777" w:rsidR="00061339" w:rsidRDefault="00061339" w:rsidP="002275DB">
            <w:pPr>
              <w:rPr>
                <w:rFonts w:eastAsia="Times New Roman"/>
              </w:rPr>
            </w:pPr>
            <w:r>
              <w:rPr>
                <w:rFonts w:eastAsia="Times New Roman" w:cs="Arial"/>
                <w:color w:val="000000"/>
                <w:sz w:val="16"/>
                <w:szCs w:val="16"/>
              </w:rPr>
              <w:t>SP-211382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082D" w14:textId="77777777" w:rsidR="00061339" w:rsidRDefault="00061339" w:rsidP="002275DB">
            <w:pPr>
              <w:rPr>
                <w:rFonts w:eastAsia="Times New Roman"/>
              </w:rPr>
            </w:pPr>
            <w:r>
              <w:rPr>
                <w:rFonts w:eastAsia="Times New Roman" w:cs="Arial"/>
                <w:color w:val="000000"/>
                <w:sz w:val="16"/>
                <w:szCs w:val="16"/>
              </w:rPr>
              <w:t>Rel-17 CRs on Study on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147E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C43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4FEAC" w14:textId="77777777" w:rsidR="00061339" w:rsidRDefault="00061339" w:rsidP="002275DB">
            <w:pPr>
              <w:rPr>
                <w:rFonts w:eastAsia="Times New Roman"/>
              </w:rPr>
            </w:pPr>
            <w:r>
              <w:rPr>
                <w:rFonts w:eastAsia="Times New Roman" w:cs="Arial"/>
                <w:color w:val="000000"/>
                <w:sz w:val="16"/>
                <w:szCs w:val="16"/>
              </w:rPr>
              <w:t>Approved</w:t>
            </w:r>
          </w:p>
        </w:tc>
      </w:tr>
      <w:tr w:rsidR="00061339" w14:paraId="384993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977C5" w14:textId="77777777" w:rsidR="00061339" w:rsidRDefault="00061339" w:rsidP="002275DB">
            <w:pPr>
              <w:rPr>
                <w:rFonts w:eastAsia="Times New Roman"/>
              </w:rPr>
            </w:pPr>
            <w:r>
              <w:rPr>
                <w:rFonts w:eastAsia="Times New Roman" w:cs="Arial"/>
                <w:color w:val="000000"/>
                <w:sz w:val="16"/>
                <w:szCs w:val="16"/>
              </w:rPr>
              <w:t>SP-211383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49AB5" w14:textId="77777777" w:rsidR="00061339" w:rsidRDefault="00061339" w:rsidP="002275DB">
            <w:pPr>
              <w:rPr>
                <w:rFonts w:eastAsia="Times New Roman"/>
              </w:rPr>
            </w:pPr>
            <w:r>
              <w:rPr>
                <w:rFonts w:eastAsia="Times New Roman" w:cs="Arial"/>
                <w:color w:val="000000"/>
                <w:sz w:val="16"/>
                <w:szCs w:val="16"/>
              </w:rPr>
              <w:t>Rel-17 CR on Security Aspects of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FD8F0"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2381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EC071" w14:textId="77777777" w:rsidR="00061339" w:rsidRDefault="00061339" w:rsidP="002275DB">
            <w:pPr>
              <w:rPr>
                <w:rFonts w:eastAsia="Times New Roman"/>
              </w:rPr>
            </w:pPr>
            <w:r>
              <w:rPr>
                <w:rFonts w:eastAsia="Times New Roman" w:cs="Arial"/>
                <w:color w:val="000000"/>
                <w:sz w:val="16"/>
                <w:szCs w:val="16"/>
              </w:rPr>
              <w:t>Approved</w:t>
            </w:r>
          </w:p>
        </w:tc>
      </w:tr>
      <w:tr w:rsidR="00061339" w14:paraId="58FA08B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C52FC" w14:textId="77777777" w:rsidR="00061339" w:rsidRDefault="00061339" w:rsidP="002275DB">
            <w:pPr>
              <w:rPr>
                <w:rFonts w:eastAsia="Times New Roman"/>
              </w:rPr>
            </w:pPr>
            <w:r>
              <w:rPr>
                <w:rFonts w:eastAsia="Times New Roman" w:cs="Arial"/>
                <w:color w:val="000000"/>
                <w:sz w:val="16"/>
                <w:szCs w:val="16"/>
              </w:rPr>
              <w:lastRenderedPageBreak/>
              <w:t>SP-211384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87CE3" w14:textId="77777777" w:rsidR="00061339" w:rsidRDefault="00061339" w:rsidP="002275DB">
            <w:pPr>
              <w:rPr>
                <w:rFonts w:eastAsia="Times New Roman"/>
              </w:rPr>
            </w:pPr>
            <w:r>
              <w:rPr>
                <w:rFonts w:eastAsia="Times New Roman" w:cs="Arial"/>
                <w:color w:val="000000"/>
                <w:sz w:val="16"/>
                <w:szCs w:val="16"/>
              </w:rPr>
              <w:t>Rel-17 CRs on 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C0DA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5470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33661" w14:textId="77777777" w:rsidR="00061339" w:rsidRDefault="00061339" w:rsidP="002275DB">
            <w:pPr>
              <w:rPr>
                <w:rFonts w:eastAsia="Times New Roman"/>
              </w:rPr>
            </w:pPr>
            <w:r>
              <w:rPr>
                <w:rFonts w:eastAsia="Times New Roman" w:cs="Arial"/>
                <w:color w:val="000000"/>
                <w:sz w:val="16"/>
                <w:szCs w:val="16"/>
              </w:rPr>
              <w:t>Approved</w:t>
            </w:r>
          </w:p>
        </w:tc>
      </w:tr>
      <w:tr w:rsidR="00061339" w14:paraId="06C5F2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D60C0" w14:textId="77777777" w:rsidR="00061339" w:rsidRDefault="00061339" w:rsidP="002275DB">
            <w:pPr>
              <w:rPr>
                <w:rFonts w:eastAsia="Times New Roman"/>
              </w:rPr>
            </w:pPr>
            <w:r>
              <w:rPr>
                <w:rFonts w:eastAsia="Times New Roman" w:cs="Arial"/>
                <w:color w:val="000000"/>
                <w:sz w:val="16"/>
                <w:szCs w:val="16"/>
              </w:rPr>
              <w:t>SP-211455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55A6C" w14:textId="77777777" w:rsidR="00061339" w:rsidRDefault="00061339" w:rsidP="002275DB">
            <w:pPr>
              <w:rPr>
                <w:rFonts w:eastAsia="Times New Roman"/>
              </w:rPr>
            </w:pPr>
            <w:r>
              <w:rPr>
                <w:rFonts w:eastAsia="Times New Roman" w:cs="Arial"/>
                <w:color w:val="000000"/>
                <w:sz w:val="16"/>
                <w:szCs w:val="16"/>
              </w:rPr>
              <w:t>Rel-17 CRs on Network slice provisioning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AD5A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40BA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04CF9" w14:textId="77777777" w:rsidR="00061339" w:rsidRDefault="00061339" w:rsidP="002275DB">
            <w:pPr>
              <w:rPr>
                <w:rFonts w:eastAsia="Times New Roman"/>
              </w:rPr>
            </w:pPr>
            <w:r>
              <w:rPr>
                <w:rFonts w:eastAsia="Times New Roman" w:cs="Arial"/>
                <w:color w:val="000000"/>
                <w:sz w:val="16"/>
                <w:szCs w:val="16"/>
              </w:rPr>
              <w:t>Approved</w:t>
            </w:r>
          </w:p>
        </w:tc>
      </w:tr>
      <w:tr w:rsidR="00061339" w14:paraId="770B65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65646" w14:textId="77777777" w:rsidR="00061339" w:rsidRDefault="00061339" w:rsidP="002275DB">
            <w:pPr>
              <w:rPr>
                <w:rFonts w:eastAsia="Times New Roman"/>
              </w:rPr>
            </w:pPr>
            <w:r>
              <w:rPr>
                <w:rFonts w:eastAsia="Times New Roman" w:cs="Arial"/>
                <w:color w:val="000000"/>
                <w:sz w:val="16"/>
                <w:szCs w:val="16"/>
              </w:rPr>
              <w:t>SP-211386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8C140" w14:textId="77777777" w:rsidR="00061339" w:rsidRDefault="00061339" w:rsidP="002275DB">
            <w:pPr>
              <w:rPr>
                <w:rFonts w:eastAsia="Times New Roman"/>
              </w:rPr>
            </w:pPr>
            <w:r>
              <w:rPr>
                <w:rFonts w:eastAsia="Times New Roman" w:cs="Arial"/>
                <w:color w:val="000000"/>
                <w:sz w:val="16"/>
                <w:szCs w:val="16"/>
              </w:rPr>
              <w:t>Rel-17 CR on Security Aspects of Enhancements for 5G Multicast-Broadcast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A9DF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B3E9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DC8C0" w14:textId="77777777" w:rsidR="00061339" w:rsidRDefault="00061339" w:rsidP="002275DB">
            <w:pPr>
              <w:rPr>
                <w:rFonts w:eastAsia="Times New Roman"/>
              </w:rPr>
            </w:pPr>
            <w:r>
              <w:rPr>
                <w:rFonts w:eastAsia="Times New Roman" w:cs="Arial"/>
                <w:color w:val="000000"/>
                <w:sz w:val="16"/>
                <w:szCs w:val="16"/>
              </w:rPr>
              <w:t>Approved</w:t>
            </w:r>
          </w:p>
        </w:tc>
      </w:tr>
      <w:tr w:rsidR="00061339" w14:paraId="75068A0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EAB5" w14:textId="77777777" w:rsidR="00061339" w:rsidRDefault="00061339" w:rsidP="002275DB">
            <w:pPr>
              <w:rPr>
                <w:rFonts w:eastAsia="Times New Roman"/>
              </w:rPr>
            </w:pPr>
            <w:r>
              <w:rPr>
                <w:rFonts w:eastAsia="Times New Roman" w:cs="Arial"/>
                <w:color w:val="000000"/>
                <w:sz w:val="16"/>
                <w:szCs w:val="16"/>
              </w:rPr>
              <w:t>SP-211471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BCC8A" w14:textId="77777777" w:rsidR="00061339" w:rsidRDefault="00061339" w:rsidP="002275DB">
            <w:pPr>
              <w:rPr>
                <w:rFonts w:eastAsia="Times New Roman"/>
              </w:rPr>
            </w:pPr>
            <w:r>
              <w:rPr>
                <w:rFonts w:eastAsia="Times New Roman"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991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88BE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B263C" w14:textId="77777777" w:rsidR="00061339" w:rsidRDefault="00061339" w:rsidP="002275DB">
            <w:pPr>
              <w:rPr>
                <w:rFonts w:eastAsia="Times New Roman"/>
              </w:rPr>
            </w:pPr>
            <w:r>
              <w:rPr>
                <w:rFonts w:eastAsia="Times New Roman" w:cs="Arial"/>
                <w:color w:val="000000"/>
                <w:sz w:val="16"/>
                <w:szCs w:val="16"/>
              </w:rPr>
              <w:t>Approved</w:t>
            </w:r>
          </w:p>
        </w:tc>
      </w:tr>
      <w:tr w:rsidR="00061339" w14:paraId="7D6B89F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B5F7C" w14:textId="77777777" w:rsidR="00061339" w:rsidRDefault="00061339" w:rsidP="002275DB">
            <w:pPr>
              <w:rPr>
                <w:rFonts w:eastAsia="Times New Roman"/>
              </w:rPr>
            </w:pPr>
            <w:r>
              <w:rPr>
                <w:rFonts w:eastAsia="Times New Roman" w:cs="Arial"/>
                <w:color w:val="000000"/>
                <w:sz w:val="16"/>
                <w:szCs w:val="16"/>
              </w:rPr>
              <w:t>SP-211388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AD02B" w14:textId="77777777" w:rsidR="00061339" w:rsidRDefault="00061339" w:rsidP="002275DB">
            <w:pPr>
              <w:rPr>
                <w:rFonts w:eastAsia="Times New Roman"/>
              </w:rPr>
            </w:pPr>
            <w:r>
              <w:rPr>
                <w:rFonts w:eastAsia="Times New Roman" w:cs="Arial"/>
                <w:color w:val="000000"/>
                <w:sz w:val="16"/>
                <w:szCs w:val="16"/>
              </w:rPr>
              <w:t>Rel-17 CR on Security aspects of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0DD5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EC4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151C9" w14:textId="77777777" w:rsidR="00061339" w:rsidRDefault="00061339" w:rsidP="002275DB">
            <w:pPr>
              <w:rPr>
                <w:rFonts w:eastAsia="Times New Roman"/>
              </w:rPr>
            </w:pPr>
            <w:r>
              <w:rPr>
                <w:rFonts w:eastAsia="Times New Roman" w:cs="Arial"/>
                <w:color w:val="000000"/>
                <w:sz w:val="16"/>
                <w:szCs w:val="16"/>
              </w:rPr>
              <w:t>Approved</w:t>
            </w:r>
          </w:p>
        </w:tc>
      </w:tr>
      <w:tr w:rsidR="00061339" w14:paraId="75779F9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8FC56" w14:textId="77777777" w:rsidR="00061339" w:rsidRDefault="00061339" w:rsidP="002275DB">
            <w:pPr>
              <w:rPr>
                <w:rFonts w:eastAsia="Times New Roman"/>
              </w:rPr>
            </w:pPr>
            <w:r>
              <w:rPr>
                <w:rFonts w:eastAsia="Times New Roman" w:cs="Arial"/>
                <w:color w:val="000000"/>
                <w:sz w:val="16"/>
                <w:szCs w:val="16"/>
              </w:rPr>
              <w:t>SP-211389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531DB" w14:textId="77777777" w:rsidR="00061339" w:rsidRDefault="00061339" w:rsidP="002275DB">
            <w:pPr>
              <w:rPr>
                <w:rFonts w:eastAsia="Times New Roman"/>
              </w:rPr>
            </w:pPr>
            <w:r>
              <w:rPr>
                <w:rFonts w:eastAsia="Times New Roman" w:cs="Arial"/>
                <w:color w:val="000000"/>
                <w:sz w:val="16"/>
                <w:szCs w:val="16"/>
              </w:rPr>
              <w:t>Rel-17 CR on Security Aspects of Enhancements of Support for Edge Computing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6465"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6354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5F227" w14:textId="77777777" w:rsidR="00061339" w:rsidRDefault="00061339" w:rsidP="002275DB">
            <w:pPr>
              <w:rPr>
                <w:rFonts w:eastAsia="Times New Roman"/>
              </w:rPr>
            </w:pPr>
            <w:r>
              <w:rPr>
                <w:rFonts w:eastAsia="Times New Roman" w:cs="Arial"/>
                <w:color w:val="000000"/>
                <w:sz w:val="16"/>
                <w:szCs w:val="16"/>
              </w:rPr>
              <w:t>Approved</w:t>
            </w:r>
          </w:p>
        </w:tc>
      </w:tr>
      <w:tr w:rsidR="00061339" w14:paraId="75FF6E8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2C432" w14:textId="77777777" w:rsidR="00061339" w:rsidRDefault="00061339" w:rsidP="002275DB">
            <w:pPr>
              <w:rPr>
                <w:rFonts w:eastAsia="Times New Roman"/>
              </w:rPr>
            </w:pPr>
            <w:r>
              <w:rPr>
                <w:rFonts w:eastAsia="Times New Roman" w:cs="Arial"/>
                <w:color w:val="000000"/>
                <w:sz w:val="16"/>
                <w:szCs w:val="16"/>
              </w:rPr>
              <w:t>SP-211390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D5F58" w14:textId="77777777" w:rsidR="00061339" w:rsidRDefault="00061339" w:rsidP="002275DB">
            <w:pPr>
              <w:rPr>
                <w:rFonts w:eastAsia="Times New Roman"/>
              </w:rPr>
            </w:pPr>
            <w:r>
              <w:rPr>
                <w:rFonts w:eastAsia="Times New Roman" w:cs="Arial"/>
                <w:color w:val="000000"/>
                <w:sz w:val="16"/>
                <w:szCs w:val="16"/>
              </w:rPr>
              <w:t>Rel-17 CR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A11D"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4AFF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FC684" w14:textId="77777777" w:rsidR="00061339" w:rsidRDefault="00061339" w:rsidP="002275DB">
            <w:pPr>
              <w:rPr>
                <w:rFonts w:eastAsia="Times New Roman"/>
              </w:rPr>
            </w:pPr>
            <w:r>
              <w:rPr>
                <w:rFonts w:eastAsia="Times New Roman" w:cs="Arial"/>
                <w:color w:val="000000"/>
                <w:sz w:val="16"/>
                <w:szCs w:val="16"/>
              </w:rPr>
              <w:t>Approved</w:t>
            </w:r>
          </w:p>
        </w:tc>
      </w:tr>
      <w:tr w:rsidR="00061339" w14:paraId="64586D3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E9D6" w14:textId="77777777" w:rsidR="00061339" w:rsidRDefault="00061339" w:rsidP="002275DB">
            <w:pPr>
              <w:rPr>
                <w:rFonts w:eastAsia="Times New Roman"/>
              </w:rPr>
            </w:pPr>
            <w:r>
              <w:rPr>
                <w:rFonts w:eastAsia="Times New Roman" w:cs="Arial"/>
                <w:color w:val="000000"/>
                <w:sz w:val="16"/>
                <w:szCs w:val="16"/>
              </w:rPr>
              <w:t>SP-211391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AAAF5" w14:textId="77777777" w:rsidR="00061339" w:rsidRDefault="00061339" w:rsidP="002275DB">
            <w:pPr>
              <w:rPr>
                <w:rFonts w:eastAsia="Times New Roman"/>
              </w:rPr>
            </w:pPr>
            <w:r>
              <w:rPr>
                <w:rFonts w:eastAsia="Times New Roman" w:cs="Arial"/>
                <w:color w:val="000000"/>
                <w:sz w:val="16"/>
                <w:szCs w:val="16"/>
              </w:rPr>
              <w:t>Rel-17 CRs on Integration of Generic Bootstrapping Architecture (GBA) into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D4848"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AAC6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BDE3" w14:textId="77777777" w:rsidR="00061339" w:rsidRDefault="00061339" w:rsidP="002275DB">
            <w:pPr>
              <w:rPr>
                <w:rFonts w:eastAsia="Times New Roman"/>
              </w:rPr>
            </w:pPr>
            <w:r>
              <w:rPr>
                <w:rFonts w:eastAsia="Times New Roman" w:cs="Arial"/>
                <w:color w:val="000000"/>
                <w:sz w:val="16"/>
                <w:szCs w:val="16"/>
              </w:rPr>
              <w:t>Approved</w:t>
            </w:r>
          </w:p>
        </w:tc>
      </w:tr>
      <w:tr w:rsidR="00061339" w14:paraId="09B8691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33A04" w14:textId="77777777" w:rsidR="00061339" w:rsidRDefault="00061339" w:rsidP="002275DB">
            <w:pPr>
              <w:rPr>
                <w:rFonts w:eastAsia="Times New Roman"/>
              </w:rPr>
            </w:pPr>
            <w:r>
              <w:rPr>
                <w:rFonts w:eastAsia="Times New Roman" w:cs="Arial"/>
                <w:color w:val="000000"/>
                <w:sz w:val="16"/>
                <w:szCs w:val="16"/>
              </w:rPr>
              <w:t>SP-211408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56D2B" w14:textId="77777777" w:rsidR="00061339" w:rsidRDefault="00061339" w:rsidP="002275DB">
            <w:pPr>
              <w:rPr>
                <w:rFonts w:eastAsia="Times New Roman"/>
              </w:rPr>
            </w:pPr>
            <w:r>
              <w:rPr>
                <w:rFonts w:eastAsia="Times New Roman"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9C990" w14:textId="77777777" w:rsidR="00061339" w:rsidRDefault="00061339" w:rsidP="002275D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662F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F8CC7" w14:textId="77777777" w:rsidR="00061339" w:rsidRDefault="00061339" w:rsidP="002275DB">
            <w:pPr>
              <w:rPr>
                <w:rFonts w:eastAsia="Times New Roman"/>
              </w:rPr>
            </w:pPr>
            <w:r>
              <w:rPr>
                <w:rFonts w:eastAsia="Times New Roman" w:cs="Arial"/>
                <w:color w:val="000000"/>
                <w:sz w:val="16"/>
                <w:szCs w:val="16"/>
              </w:rPr>
              <w:t>Approved</w:t>
            </w:r>
          </w:p>
        </w:tc>
      </w:tr>
      <w:tr w:rsidR="00061339" w14:paraId="1200300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54792" w14:textId="77777777" w:rsidR="00061339" w:rsidRDefault="00061339" w:rsidP="002275DB">
            <w:pPr>
              <w:rPr>
                <w:rFonts w:eastAsia="Times New Roman"/>
              </w:rPr>
            </w:pPr>
            <w:r>
              <w:rPr>
                <w:rFonts w:eastAsia="Times New Roman" w:cs="Arial"/>
                <w:color w:val="000000"/>
                <w:sz w:val="16"/>
                <w:szCs w:val="16"/>
              </w:rPr>
              <w:t>SP-211452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4AD6" w14:textId="77777777" w:rsidR="00061339" w:rsidRDefault="00061339" w:rsidP="002275DB">
            <w:pPr>
              <w:rPr>
                <w:rFonts w:eastAsia="Times New Roman"/>
              </w:rPr>
            </w:pPr>
            <w:r>
              <w:rPr>
                <w:rFonts w:eastAsia="Times New Roman"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EC05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4ECB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93982" w14:textId="77777777" w:rsidR="00061339" w:rsidRDefault="00061339" w:rsidP="002275DB">
            <w:pPr>
              <w:rPr>
                <w:rFonts w:eastAsia="Times New Roman"/>
              </w:rPr>
            </w:pPr>
            <w:r>
              <w:rPr>
                <w:rFonts w:eastAsia="Times New Roman" w:cs="Arial"/>
                <w:color w:val="000000"/>
                <w:sz w:val="16"/>
                <w:szCs w:val="16"/>
              </w:rPr>
              <w:t>Approved</w:t>
            </w:r>
          </w:p>
        </w:tc>
      </w:tr>
      <w:tr w:rsidR="00061339" w14:paraId="0FBBE8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05E6E" w14:textId="77777777" w:rsidR="00061339" w:rsidRDefault="00061339" w:rsidP="002275DB">
            <w:pPr>
              <w:rPr>
                <w:rFonts w:eastAsia="Times New Roman"/>
              </w:rPr>
            </w:pPr>
            <w:r>
              <w:rPr>
                <w:rFonts w:eastAsia="Times New Roman" w:cs="Arial"/>
                <w:color w:val="000000"/>
                <w:sz w:val="16"/>
                <w:szCs w:val="16"/>
              </w:rPr>
              <w:t>SP-211385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37788" w14:textId="77777777" w:rsidR="00061339" w:rsidRDefault="00061339" w:rsidP="002275DB">
            <w:pPr>
              <w:rPr>
                <w:rFonts w:eastAsia="Times New Roman"/>
              </w:rPr>
            </w:pPr>
            <w:r>
              <w:rPr>
                <w:rFonts w:eastAsia="Times New Roman" w:cs="Arial"/>
                <w:color w:val="000000"/>
                <w:sz w:val="16"/>
                <w:szCs w:val="16"/>
              </w:rPr>
              <w:t>Rel-17 CR on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D608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C861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FF30C" w14:textId="77777777" w:rsidR="00061339" w:rsidRDefault="00061339" w:rsidP="002275DB">
            <w:pPr>
              <w:rPr>
                <w:rFonts w:eastAsia="Times New Roman"/>
              </w:rPr>
            </w:pPr>
            <w:r>
              <w:rPr>
                <w:rFonts w:eastAsia="Times New Roman" w:cs="Arial"/>
                <w:color w:val="000000"/>
                <w:sz w:val="16"/>
                <w:szCs w:val="16"/>
              </w:rPr>
              <w:t>Approved</w:t>
            </w:r>
          </w:p>
        </w:tc>
      </w:tr>
      <w:tr w:rsidR="00061339" w14:paraId="18D3975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13820" w14:textId="77777777" w:rsidR="00061339" w:rsidRDefault="00061339" w:rsidP="002275DB">
            <w:pPr>
              <w:rPr>
                <w:rFonts w:eastAsia="Times New Roman"/>
              </w:rPr>
            </w:pPr>
            <w:r>
              <w:rPr>
                <w:rFonts w:eastAsia="Times New Roman" w:cs="Arial"/>
                <w:color w:val="000000"/>
                <w:sz w:val="16"/>
                <w:szCs w:val="16"/>
              </w:rPr>
              <w:t>SP-211495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2E676" w14:textId="77777777" w:rsidR="00061339" w:rsidRDefault="00061339" w:rsidP="002275DB">
            <w:pPr>
              <w:rPr>
                <w:rFonts w:eastAsia="Times New Roman"/>
              </w:rPr>
            </w:pPr>
            <w:r>
              <w:rPr>
                <w:rFonts w:eastAsia="Times New Roman" w:cs="Arial"/>
                <w:color w:val="000000"/>
                <w:sz w:val="16"/>
                <w:szCs w:val="16"/>
              </w:rPr>
              <w:t>Stage 1 CRs on QoS_Mon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0179A"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66DD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1F8D4" w14:textId="77777777" w:rsidR="00061339" w:rsidRDefault="00061339" w:rsidP="002275DB">
            <w:pPr>
              <w:rPr>
                <w:rFonts w:eastAsia="Times New Roman"/>
              </w:rPr>
            </w:pPr>
            <w:r>
              <w:rPr>
                <w:rFonts w:eastAsia="Times New Roman" w:cs="Arial"/>
                <w:color w:val="000000"/>
                <w:sz w:val="16"/>
                <w:szCs w:val="16"/>
              </w:rPr>
              <w:t>Approved</w:t>
            </w:r>
          </w:p>
        </w:tc>
      </w:tr>
      <w:tr w:rsidR="00061339" w14:paraId="25FF3CA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097AE" w14:textId="77777777" w:rsidR="00061339" w:rsidRDefault="00061339" w:rsidP="002275DB">
            <w:pPr>
              <w:rPr>
                <w:rFonts w:eastAsia="Times New Roman"/>
              </w:rPr>
            </w:pPr>
            <w:r>
              <w:rPr>
                <w:rFonts w:eastAsia="Times New Roman" w:cs="Arial"/>
                <w:color w:val="000000"/>
                <w:sz w:val="16"/>
                <w:szCs w:val="16"/>
              </w:rPr>
              <w:t>SP-211487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7A9DA" w14:textId="77777777" w:rsidR="00061339" w:rsidRDefault="00061339" w:rsidP="002275DB">
            <w:pPr>
              <w:rPr>
                <w:rFonts w:eastAsia="Times New Roman"/>
              </w:rPr>
            </w:pPr>
            <w:r>
              <w:rPr>
                <w:rFonts w:eastAsia="Times New Roman" w:cs="Arial"/>
                <w:color w:val="000000"/>
                <w:sz w:val="16"/>
                <w:szCs w:val="16"/>
              </w:rPr>
              <w:t>Stage 1 CRs on 5GSAT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C0083"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C863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5EA03" w14:textId="77777777" w:rsidR="00061339" w:rsidRDefault="00061339" w:rsidP="002275DB">
            <w:pPr>
              <w:rPr>
                <w:rFonts w:eastAsia="Times New Roman"/>
              </w:rPr>
            </w:pPr>
            <w:r>
              <w:rPr>
                <w:rFonts w:eastAsia="Times New Roman" w:cs="Arial"/>
                <w:color w:val="000000"/>
                <w:sz w:val="16"/>
                <w:szCs w:val="16"/>
              </w:rPr>
              <w:t>Approved</w:t>
            </w:r>
          </w:p>
        </w:tc>
      </w:tr>
      <w:tr w:rsidR="00061339" w14:paraId="2BC1F7C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671B0" w14:textId="77777777" w:rsidR="00061339" w:rsidRDefault="00061339" w:rsidP="002275DB">
            <w:pPr>
              <w:rPr>
                <w:rFonts w:eastAsia="Times New Roman"/>
              </w:rPr>
            </w:pPr>
            <w:r>
              <w:rPr>
                <w:rFonts w:eastAsia="Times New Roman" w:cs="Arial"/>
                <w:color w:val="000000"/>
                <w:sz w:val="16"/>
                <w:szCs w:val="16"/>
              </w:rPr>
              <w:t>SP-211488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44E6C" w14:textId="77777777" w:rsidR="00061339" w:rsidRDefault="00061339" w:rsidP="002275DB">
            <w:pPr>
              <w:rPr>
                <w:rFonts w:eastAsia="Times New Roman"/>
              </w:rPr>
            </w:pPr>
            <w:r>
              <w:rPr>
                <w:rFonts w:eastAsia="Times New Roman" w:cs="Arial"/>
                <w:color w:val="000000"/>
                <w:sz w:val="16"/>
                <w:szCs w:val="16"/>
              </w:rPr>
              <w:t>Stage 1 CRs on 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144C7"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83AF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B0A2C" w14:textId="77777777" w:rsidR="00061339" w:rsidRDefault="00061339" w:rsidP="002275DB">
            <w:pPr>
              <w:rPr>
                <w:rFonts w:eastAsia="Times New Roman"/>
              </w:rPr>
            </w:pPr>
            <w:r>
              <w:rPr>
                <w:rFonts w:eastAsia="Times New Roman" w:cs="Arial"/>
                <w:color w:val="000000"/>
                <w:sz w:val="16"/>
                <w:szCs w:val="16"/>
              </w:rPr>
              <w:t>Approved</w:t>
            </w:r>
          </w:p>
        </w:tc>
      </w:tr>
      <w:tr w:rsidR="00061339" w14:paraId="4230AE1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C47B1" w14:textId="77777777" w:rsidR="00061339" w:rsidRDefault="00061339" w:rsidP="002275DB">
            <w:pPr>
              <w:rPr>
                <w:rFonts w:eastAsia="Times New Roman"/>
              </w:rPr>
            </w:pPr>
            <w:r>
              <w:rPr>
                <w:rFonts w:eastAsia="Times New Roman" w:cs="Arial"/>
                <w:color w:val="000000"/>
                <w:sz w:val="16"/>
                <w:szCs w:val="16"/>
              </w:rPr>
              <w:t>SP-211489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316F" w14:textId="77777777" w:rsidR="00061339" w:rsidRDefault="00061339" w:rsidP="002275DB">
            <w:pPr>
              <w:rPr>
                <w:rFonts w:eastAsia="Times New Roman"/>
              </w:rPr>
            </w:pPr>
            <w:r>
              <w:rPr>
                <w:rFonts w:eastAsia="Times New Roman" w:cs="Arial"/>
                <w:color w:val="000000"/>
                <w:sz w:val="16"/>
                <w:szCs w:val="16"/>
              </w:rPr>
              <w:t>Stage 1 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4AE3"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5BEF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B8456" w14:textId="77777777" w:rsidR="00061339" w:rsidRDefault="00061339" w:rsidP="002275DB">
            <w:pPr>
              <w:rPr>
                <w:rFonts w:eastAsia="Times New Roman"/>
              </w:rPr>
            </w:pPr>
            <w:r>
              <w:rPr>
                <w:rFonts w:eastAsia="Times New Roman" w:cs="Arial"/>
                <w:color w:val="000000"/>
                <w:sz w:val="16"/>
                <w:szCs w:val="16"/>
              </w:rPr>
              <w:t>Approved</w:t>
            </w:r>
          </w:p>
        </w:tc>
      </w:tr>
      <w:tr w:rsidR="00061339" w14:paraId="33205D1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34979" w14:textId="77777777" w:rsidR="00061339" w:rsidRDefault="00061339" w:rsidP="002275DB">
            <w:pPr>
              <w:rPr>
                <w:rFonts w:eastAsia="Times New Roman"/>
              </w:rPr>
            </w:pPr>
            <w:r>
              <w:rPr>
                <w:rFonts w:eastAsia="Times New Roman" w:cs="Arial"/>
                <w:color w:val="000000"/>
                <w:sz w:val="16"/>
                <w:szCs w:val="16"/>
              </w:rPr>
              <w:t>SP-211491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68BBD" w14:textId="77777777" w:rsidR="00061339" w:rsidRDefault="00061339" w:rsidP="002275DB">
            <w:pPr>
              <w:rPr>
                <w:rFonts w:eastAsia="Times New Roman"/>
              </w:rPr>
            </w:pPr>
            <w:r>
              <w:rPr>
                <w:rFonts w:eastAsia="Times New Roman" w:cs="Arial"/>
                <w:color w:val="000000"/>
                <w:sz w:val="16"/>
                <w:szCs w:val="16"/>
              </w:rPr>
              <w:t>Stage 1 CRs on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B90E7"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2AD1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6DD30" w14:textId="77777777" w:rsidR="00061339" w:rsidRDefault="00061339" w:rsidP="002275DB">
            <w:pPr>
              <w:rPr>
                <w:rFonts w:eastAsia="Times New Roman"/>
              </w:rPr>
            </w:pPr>
            <w:r>
              <w:rPr>
                <w:rFonts w:eastAsia="Times New Roman" w:cs="Arial"/>
                <w:color w:val="000000"/>
                <w:sz w:val="16"/>
                <w:szCs w:val="16"/>
              </w:rPr>
              <w:t>Approved</w:t>
            </w:r>
          </w:p>
        </w:tc>
      </w:tr>
      <w:tr w:rsidR="00061339" w14:paraId="787B3F7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12A33" w14:textId="77777777" w:rsidR="00061339" w:rsidRDefault="00061339" w:rsidP="002275DB">
            <w:pPr>
              <w:rPr>
                <w:rFonts w:eastAsia="Times New Roman"/>
              </w:rPr>
            </w:pPr>
            <w:r>
              <w:rPr>
                <w:rFonts w:eastAsia="Times New Roman" w:cs="Arial"/>
                <w:color w:val="000000"/>
                <w:sz w:val="16"/>
                <w:szCs w:val="16"/>
              </w:rPr>
              <w:lastRenderedPageBreak/>
              <w:t>SP-211492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CF2B7" w14:textId="77777777" w:rsidR="00061339" w:rsidRDefault="00061339" w:rsidP="002275DB">
            <w:pPr>
              <w:rPr>
                <w:rFonts w:eastAsia="Times New Roman"/>
              </w:rPr>
            </w:pPr>
            <w:r>
              <w:rPr>
                <w:rFonts w:eastAsia="Times New Roman" w:cs="Arial"/>
                <w:color w:val="000000"/>
                <w:sz w:val="16"/>
                <w:szCs w:val="16"/>
              </w:rPr>
              <w:t>Stage 1 CRs on MSP2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50FC"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7D32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C3F76" w14:textId="77777777" w:rsidR="00061339" w:rsidRDefault="00061339" w:rsidP="002275DB">
            <w:pPr>
              <w:rPr>
                <w:rFonts w:eastAsia="Times New Roman"/>
              </w:rPr>
            </w:pPr>
            <w:r>
              <w:rPr>
                <w:rFonts w:eastAsia="Times New Roman" w:cs="Arial"/>
                <w:color w:val="000000"/>
                <w:sz w:val="16"/>
                <w:szCs w:val="16"/>
              </w:rPr>
              <w:t>Approved</w:t>
            </w:r>
          </w:p>
        </w:tc>
      </w:tr>
      <w:tr w:rsidR="00061339" w14:paraId="3E99C1C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FDCBB" w14:textId="77777777" w:rsidR="00061339" w:rsidRDefault="00061339" w:rsidP="002275DB">
            <w:pPr>
              <w:rPr>
                <w:rFonts w:eastAsia="Times New Roman"/>
              </w:rPr>
            </w:pPr>
            <w:r>
              <w:rPr>
                <w:rFonts w:eastAsia="Times New Roman" w:cs="Arial"/>
                <w:color w:val="000000"/>
                <w:sz w:val="16"/>
                <w:szCs w:val="16"/>
              </w:rPr>
              <w:t>SP-211469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3B37F" w14:textId="77777777" w:rsidR="00061339" w:rsidRDefault="00061339" w:rsidP="002275DB">
            <w:pPr>
              <w:rPr>
                <w:rFonts w:eastAsia="Times New Roman"/>
              </w:rPr>
            </w:pPr>
            <w:r>
              <w:rPr>
                <w:rFonts w:eastAsia="Times New Roman" w:cs="Arial"/>
                <w:color w:val="000000"/>
                <w:sz w:val="16"/>
                <w:szCs w:val="16"/>
              </w:rPr>
              <w:t>Rel-17 CRs on enhancements of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9E68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CB4C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F64C5" w14:textId="77777777" w:rsidR="00061339" w:rsidRDefault="00061339" w:rsidP="002275DB">
            <w:pPr>
              <w:rPr>
                <w:rFonts w:eastAsia="Times New Roman"/>
              </w:rPr>
            </w:pPr>
            <w:r>
              <w:rPr>
                <w:rFonts w:eastAsia="Times New Roman" w:cs="Arial"/>
                <w:color w:val="000000"/>
                <w:sz w:val="16"/>
                <w:szCs w:val="16"/>
              </w:rPr>
              <w:t>Approved</w:t>
            </w:r>
          </w:p>
        </w:tc>
      </w:tr>
      <w:tr w:rsidR="00061339" w14:paraId="0F322B3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C55A0" w14:textId="77777777" w:rsidR="00061339" w:rsidRDefault="00061339" w:rsidP="002275DB">
            <w:pPr>
              <w:rPr>
                <w:rFonts w:eastAsia="Times New Roman"/>
              </w:rPr>
            </w:pPr>
            <w:r>
              <w:rPr>
                <w:rFonts w:eastAsia="Times New Roman" w:cs="Arial"/>
                <w:color w:val="000000"/>
                <w:sz w:val="16"/>
                <w:szCs w:val="16"/>
              </w:rPr>
              <w:t>SP-211494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D9C8A" w14:textId="77777777" w:rsidR="00061339" w:rsidRDefault="00061339" w:rsidP="002275DB">
            <w:pPr>
              <w:rPr>
                <w:rFonts w:eastAsia="Times New Roman"/>
              </w:rPr>
            </w:pPr>
            <w:r>
              <w:rPr>
                <w:rFonts w:eastAsia="Times New Roman" w:cs="Arial"/>
                <w:color w:val="000000"/>
                <w:sz w:val="16"/>
                <w:szCs w:val="16"/>
              </w:rPr>
              <w:t>Stage 1 CRs on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B239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257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99A52" w14:textId="77777777" w:rsidR="00061339" w:rsidRDefault="00061339" w:rsidP="002275DB">
            <w:pPr>
              <w:rPr>
                <w:rFonts w:eastAsia="Times New Roman"/>
              </w:rPr>
            </w:pPr>
            <w:r>
              <w:rPr>
                <w:rFonts w:eastAsia="Times New Roman" w:cs="Arial"/>
                <w:color w:val="000000"/>
                <w:sz w:val="16"/>
                <w:szCs w:val="16"/>
              </w:rPr>
              <w:t>Approved</w:t>
            </w:r>
          </w:p>
        </w:tc>
      </w:tr>
      <w:tr w:rsidR="00061339" w14:paraId="594721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06DEB" w14:textId="77777777" w:rsidR="00061339" w:rsidRDefault="00061339" w:rsidP="002275DB">
            <w:pPr>
              <w:rPr>
                <w:rFonts w:eastAsia="Times New Roman"/>
              </w:rPr>
            </w:pPr>
            <w:r>
              <w:rPr>
                <w:rFonts w:eastAsia="Times New Roman" w:cs="Arial"/>
                <w:color w:val="000000"/>
                <w:sz w:val="16"/>
                <w:szCs w:val="16"/>
              </w:rPr>
              <w:t>SP-211521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585CC" w14:textId="77777777" w:rsidR="00061339" w:rsidRDefault="00061339" w:rsidP="002275DB">
            <w:pPr>
              <w:rPr>
                <w:rFonts w:eastAsia="Times New Roman"/>
              </w:rPr>
            </w:pPr>
            <w:r>
              <w:rPr>
                <w:rFonts w:eastAsia="Times New Roman" w:cs="Arial"/>
                <w:color w:val="000000"/>
                <w:sz w:val="16"/>
                <w:szCs w:val="16"/>
              </w:rPr>
              <w:t>Rel-17 CRs to TS23554 and TS23434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AAA24"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086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57C1C" w14:textId="77777777" w:rsidR="00061339" w:rsidRDefault="00061339" w:rsidP="002275DB">
            <w:pPr>
              <w:rPr>
                <w:rFonts w:eastAsia="Times New Roman"/>
              </w:rPr>
            </w:pPr>
            <w:r>
              <w:rPr>
                <w:rFonts w:eastAsia="Times New Roman" w:cs="Arial"/>
                <w:color w:val="000000"/>
                <w:sz w:val="16"/>
                <w:szCs w:val="16"/>
              </w:rPr>
              <w:t>Approved</w:t>
            </w:r>
          </w:p>
        </w:tc>
      </w:tr>
      <w:tr w:rsidR="00061339" w14:paraId="190C640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B2C78" w14:textId="77777777" w:rsidR="00061339" w:rsidRDefault="00061339" w:rsidP="002275DB">
            <w:pPr>
              <w:rPr>
                <w:rFonts w:eastAsia="Times New Roman"/>
              </w:rPr>
            </w:pPr>
            <w:r>
              <w:rPr>
                <w:rFonts w:eastAsia="Times New Roman" w:cs="Arial"/>
                <w:color w:val="000000"/>
                <w:sz w:val="16"/>
                <w:szCs w:val="16"/>
              </w:rPr>
              <w:t>SP-211496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BC74" w14:textId="77777777" w:rsidR="00061339" w:rsidRDefault="00061339" w:rsidP="002275DB">
            <w:pPr>
              <w:rPr>
                <w:rFonts w:eastAsia="Times New Roman"/>
              </w:rPr>
            </w:pPr>
            <w:r>
              <w:rPr>
                <w:rFonts w:eastAsia="Times New Roman" w:cs="Arial"/>
                <w:color w:val="000000"/>
                <w:sz w:val="16"/>
                <w:szCs w:val="16"/>
              </w:rPr>
              <w:t>Stage 1 CRs on Rel18 Studies already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B8535"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21EA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E51FE" w14:textId="77777777" w:rsidR="00061339" w:rsidRDefault="00061339" w:rsidP="002275DB">
            <w:pPr>
              <w:rPr>
                <w:rFonts w:eastAsia="Times New Roman"/>
              </w:rPr>
            </w:pPr>
            <w:r>
              <w:rPr>
                <w:rFonts w:eastAsia="Times New Roman" w:cs="Arial"/>
                <w:color w:val="000000"/>
                <w:sz w:val="16"/>
                <w:szCs w:val="16"/>
              </w:rPr>
              <w:t>Approved</w:t>
            </w:r>
          </w:p>
        </w:tc>
      </w:tr>
      <w:tr w:rsidR="00061339" w14:paraId="7D37778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52F0B" w14:textId="77777777" w:rsidR="00061339" w:rsidRDefault="00061339" w:rsidP="002275DB">
            <w:pPr>
              <w:rPr>
                <w:rFonts w:eastAsia="Times New Roman"/>
              </w:rPr>
            </w:pPr>
            <w:r>
              <w:rPr>
                <w:rFonts w:eastAsia="Times New Roman" w:cs="Arial"/>
                <w:color w:val="000000"/>
                <w:sz w:val="16"/>
                <w:szCs w:val="16"/>
              </w:rPr>
              <w:t>SP-211497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60B5" w14:textId="77777777" w:rsidR="00061339" w:rsidRDefault="00061339" w:rsidP="002275DB">
            <w:pPr>
              <w:rPr>
                <w:rFonts w:eastAsia="Times New Roman"/>
              </w:rPr>
            </w:pPr>
            <w:r>
              <w:rPr>
                <w:rFonts w:eastAsia="Times New Roman" w:cs="Arial"/>
                <w:color w:val="000000"/>
                <w:sz w:val="16"/>
                <w:szCs w:val="16"/>
              </w:rPr>
              <w:t>Stage 1 CRs on 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CE3EF"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11C0C"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DB221" w14:textId="77777777" w:rsidR="00061339" w:rsidRDefault="00061339" w:rsidP="002275DB">
            <w:pPr>
              <w:rPr>
                <w:rFonts w:eastAsia="Times New Roman"/>
              </w:rPr>
            </w:pPr>
            <w:r>
              <w:rPr>
                <w:rFonts w:eastAsia="Times New Roman" w:cs="Arial"/>
                <w:color w:val="000000"/>
                <w:sz w:val="16"/>
                <w:szCs w:val="16"/>
              </w:rPr>
              <w:t>Approved</w:t>
            </w:r>
          </w:p>
        </w:tc>
      </w:tr>
      <w:tr w:rsidR="00061339" w14:paraId="329EC4B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234B6" w14:textId="77777777" w:rsidR="00061339" w:rsidRDefault="00061339" w:rsidP="002275DB">
            <w:pPr>
              <w:rPr>
                <w:rFonts w:eastAsia="Times New Roman"/>
              </w:rPr>
            </w:pPr>
            <w:r>
              <w:rPr>
                <w:rFonts w:eastAsia="Times New Roman" w:cs="Arial"/>
                <w:color w:val="000000"/>
                <w:sz w:val="16"/>
                <w:szCs w:val="16"/>
              </w:rPr>
              <w:t>SP-211498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D17E4" w14:textId="77777777" w:rsidR="00061339" w:rsidRDefault="00061339" w:rsidP="002275DB">
            <w:pPr>
              <w:rPr>
                <w:rFonts w:eastAsia="Times New Roman"/>
              </w:rPr>
            </w:pPr>
            <w:r>
              <w:rPr>
                <w:rFonts w:eastAsia="Times New Roman" w:cs="Arial"/>
                <w:color w:val="000000"/>
                <w:sz w:val="16"/>
                <w:szCs w:val="16"/>
              </w:rPr>
              <w:t>Stage 1 CR on 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A3D46"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D90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00D65" w14:textId="77777777" w:rsidR="00061339" w:rsidRDefault="00061339" w:rsidP="002275DB">
            <w:pPr>
              <w:rPr>
                <w:rFonts w:eastAsia="Times New Roman"/>
              </w:rPr>
            </w:pPr>
            <w:r>
              <w:rPr>
                <w:rFonts w:eastAsia="Times New Roman" w:cs="Arial"/>
                <w:color w:val="000000"/>
                <w:sz w:val="16"/>
                <w:szCs w:val="16"/>
              </w:rPr>
              <w:t>Approved</w:t>
            </w:r>
          </w:p>
        </w:tc>
      </w:tr>
      <w:tr w:rsidR="00061339" w14:paraId="6ABA27B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E79FA" w14:textId="77777777" w:rsidR="00061339" w:rsidRDefault="00061339" w:rsidP="002275DB">
            <w:pPr>
              <w:rPr>
                <w:rFonts w:eastAsia="Times New Roman"/>
              </w:rPr>
            </w:pPr>
            <w:r>
              <w:rPr>
                <w:rFonts w:eastAsia="Times New Roman" w:cs="Arial"/>
                <w:color w:val="000000"/>
                <w:sz w:val="16"/>
                <w:szCs w:val="16"/>
              </w:rPr>
              <w:t>SP-211499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A3433" w14:textId="77777777" w:rsidR="00061339" w:rsidRDefault="00061339" w:rsidP="002275DB">
            <w:pPr>
              <w:rPr>
                <w:rFonts w:eastAsia="Times New Roman"/>
              </w:rPr>
            </w:pPr>
            <w:r>
              <w:rPr>
                <w:rFonts w:eastAsia="Times New Roman" w:cs="Arial"/>
                <w:color w:val="000000"/>
                <w:sz w:val="16"/>
                <w:szCs w:val="16"/>
              </w:rPr>
              <w:t>Stage 1 CRs on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17433"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3A30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2A0A8" w14:textId="77777777" w:rsidR="00061339" w:rsidRDefault="00061339" w:rsidP="002275DB">
            <w:pPr>
              <w:rPr>
                <w:rFonts w:eastAsia="Times New Roman"/>
              </w:rPr>
            </w:pPr>
            <w:r>
              <w:rPr>
                <w:rFonts w:eastAsia="Times New Roman" w:cs="Arial"/>
                <w:color w:val="000000"/>
                <w:sz w:val="16"/>
                <w:szCs w:val="16"/>
              </w:rPr>
              <w:t>Approved</w:t>
            </w:r>
          </w:p>
        </w:tc>
      </w:tr>
      <w:tr w:rsidR="00061339" w14:paraId="45C922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1A944" w14:textId="77777777" w:rsidR="00061339" w:rsidRDefault="00061339" w:rsidP="002275DB">
            <w:pPr>
              <w:rPr>
                <w:rFonts w:eastAsia="Times New Roman"/>
              </w:rPr>
            </w:pPr>
            <w:r>
              <w:rPr>
                <w:rFonts w:eastAsia="Times New Roman" w:cs="Arial"/>
                <w:color w:val="000000"/>
                <w:sz w:val="16"/>
                <w:szCs w:val="16"/>
              </w:rPr>
              <w:t>SP-211500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741C3" w14:textId="77777777" w:rsidR="00061339" w:rsidRDefault="00061339" w:rsidP="002275DB">
            <w:pPr>
              <w:rPr>
                <w:rFonts w:eastAsia="Times New Roman"/>
              </w:rPr>
            </w:pPr>
            <w:r>
              <w:rPr>
                <w:rFonts w:eastAsia="Times New Roman"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2A82F"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B1BD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70DCD" w14:textId="77777777" w:rsidR="00061339" w:rsidRDefault="00061339" w:rsidP="002275DB">
            <w:pPr>
              <w:rPr>
                <w:rFonts w:eastAsia="Times New Roman"/>
              </w:rPr>
            </w:pPr>
            <w:r>
              <w:rPr>
                <w:rFonts w:eastAsia="Times New Roman" w:cs="Arial"/>
                <w:color w:val="000000"/>
                <w:sz w:val="16"/>
                <w:szCs w:val="16"/>
              </w:rPr>
              <w:t>Approved</w:t>
            </w:r>
          </w:p>
        </w:tc>
      </w:tr>
      <w:tr w:rsidR="00061339" w14:paraId="0092CDF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B34FE" w14:textId="77777777" w:rsidR="00061339" w:rsidRDefault="00061339" w:rsidP="002275DB">
            <w:pPr>
              <w:rPr>
                <w:rFonts w:eastAsia="Times New Roman"/>
              </w:rPr>
            </w:pPr>
            <w:r>
              <w:rPr>
                <w:rFonts w:eastAsia="Times New Roman" w:cs="Arial"/>
                <w:color w:val="000000"/>
                <w:sz w:val="16"/>
                <w:szCs w:val="16"/>
              </w:rPr>
              <w:t>SP-211501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CD4EF" w14:textId="77777777" w:rsidR="00061339" w:rsidRDefault="00061339" w:rsidP="002275DB">
            <w:pPr>
              <w:rPr>
                <w:rFonts w:eastAsia="Times New Roman"/>
              </w:rPr>
            </w:pPr>
            <w:r>
              <w:rPr>
                <w:rFonts w:eastAsia="Times New Roman"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19471"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86EB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B6C9D" w14:textId="77777777" w:rsidR="00061339" w:rsidRDefault="00061339" w:rsidP="002275DB">
            <w:pPr>
              <w:rPr>
                <w:rFonts w:eastAsia="Times New Roman"/>
              </w:rPr>
            </w:pPr>
            <w:r>
              <w:rPr>
                <w:rFonts w:eastAsia="Times New Roman" w:cs="Arial"/>
                <w:color w:val="000000"/>
                <w:sz w:val="16"/>
                <w:szCs w:val="16"/>
              </w:rPr>
              <w:t>Approved</w:t>
            </w:r>
          </w:p>
        </w:tc>
      </w:tr>
      <w:tr w:rsidR="00061339" w14:paraId="0F220C2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3DA7E" w14:textId="77777777" w:rsidR="00061339" w:rsidRDefault="00061339" w:rsidP="002275DB">
            <w:pPr>
              <w:rPr>
                <w:rFonts w:eastAsia="Times New Roman"/>
              </w:rPr>
            </w:pPr>
            <w:r>
              <w:rPr>
                <w:rFonts w:eastAsia="Times New Roman" w:cs="Arial"/>
                <w:color w:val="000000"/>
                <w:sz w:val="16"/>
                <w:szCs w:val="16"/>
              </w:rPr>
              <w:t>SP-211493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1C6E1" w14:textId="77777777" w:rsidR="00061339" w:rsidRDefault="00061339" w:rsidP="002275DB">
            <w:pPr>
              <w:rPr>
                <w:rFonts w:eastAsia="Times New Roman"/>
              </w:rPr>
            </w:pPr>
            <w:r>
              <w:rPr>
                <w:rFonts w:eastAsia="Times New Roman" w:cs="Arial"/>
                <w:color w:val="000000"/>
                <w:sz w:val="16"/>
                <w:szCs w:val="16"/>
              </w:rPr>
              <w:t>Stage 1 CRs on 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76011"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D68D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B0D16" w14:textId="77777777" w:rsidR="00061339" w:rsidRDefault="00061339" w:rsidP="002275DB">
            <w:pPr>
              <w:rPr>
                <w:rFonts w:eastAsia="Times New Roman"/>
              </w:rPr>
            </w:pPr>
            <w:r>
              <w:rPr>
                <w:rFonts w:eastAsia="Times New Roman" w:cs="Arial"/>
                <w:color w:val="000000"/>
                <w:sz w:val="16"/>
                <w:szCs w:val="16"/>
              </w:rPr>
              <w:t>Approved</w:t>
            </w:r>
          </w:p>
        </w:tc>
      </w:tr>
      <w:tr w:rsidR="00061339" w14:paraId="0BE1F8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974CF" w14:textId="77777777" w:rsidR="00061339" w:rsidRDefault="00061339" w:rsidP="002275DB">
            <w:pPr>
              <w:rPr>
                <w:rFonts w:eastAsia="Times New Roman"/>
              </w:rPr>
            </w:pPr>
            <w:r>
              <w:rPr>
                <w:rFonts w:eastAsia="Times New Roman" w:cs="Arial"/>
                <w:color w:val="000000"/>
                <w:sz w:val="16"/>
                <w:szCs w:val="16"/>
              </w:rPr>
              <w:t>SP-211479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302F7" w14:textId="77777777" w:rsidR="00061339" w:rsidRDefault="00061339" w:rsidP="002275DB">
            <w:pPr>
              <w:rPr>
                <w:rFonts w:eastAsia="Times New Roman"/>
              </w:rPr>
            </w:pPr>
            <w:r>
              <w:rPr>
                <w:rFonts w:eastAsia="Times New Roman" w:cs="Arial"/>
                <w:color w:val="000000"/>
                <w:sz w:val="16"/>
                <w:szCs w:val="16"/>
              </w:rPr>
              <w:t>Rel-17 CRs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5887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E7D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DCA97" w14:textId="77777777" w:rsidR="00061339" w:rsidRDefault="00061339" w:rsidP="002275DB">
            <w:pPr>
              <w:rPr>
                <w:rFonts w:eastAsia="Times New Roman"/>
              </w:rPr>
            </w:pPr>
            <w:r>
              <w:rPr>
                <w:rFonts w:eastAsia="Times New Roman" w:cs="Arial"/>
                <w:color w:val="000000"/>
                <w:sz w:val="16"/>
                <w:szCs w:val="16"/>
              </w:rPr>
              <w:t>Approved</w:t>
            </w:r>
          </w:p>
        </w:tc>
      </w:tr>
      <w:tr w:rsidR="00061339" w14:paraId="0DAD3B6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6F15B" w14:textId="77777777" w:rsidR="00061339" w:rsidRDefault="00061339" w:rsidP="002275DB">
            <w:pPr>
              <w:rPr>
                <w:rFonts w:eastAsia="Times New Roman"/>
              </w:rPr>
            </w:pPr>
            <w:r>
              <w:rPr>
                <w:rFonts w:eastAsia="Times New Roman" w:cs="Arial"/>
                <w:color w:val="000000"/>
                <w:sz w:val="16"/>
                <w:szCs w:val="16"/>
              </w:rPr>
              <w:t>SP-211502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62C5D" w14:textId="77777777" w:rsidR="00061339" w:rsidRDefault="00061339" w:rsidP="002275DB">
            <w:pPr>
              <w:rPr>
                <w:rFonts w:eastAsia="Times New Roman"/>
              </w:rPr>
            </w:pPr>
            <w:r>
              <w:rPr>
                <w:rFonts w:eastAsia="Times New Roman" w:cs="Arial"/>
                <w:color w:val="000000"/>
                <w:sz w:val="16"/>
                <w:szCs w:val="16"/>
              </w:rPr>
              <w:t>Stage 1 CR on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0D2D0"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4460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FA442" w14:textId="77777777" w:rsidR="00061339" w:rsidRDefault="00061339" w:rsidP="002275DB">
            <w:pPr>
              <w:rPr>
                <w:rFonts w:eastAsia="Times New Roman"/>
              </w:rPr>
            </w:pPr>
            <w:r>
              <w:rPr>
                <w:rFonts w:eastAsia="Times New Roman" w:cs="Arial"/>
                <w:color w:val="000000"/>
                <w:sz w:val="16"/>
                <w:szCs w:val="16"/>
              </w:rPr>
              <w:t>Approved</w:t>
            </w:r>
          </w:p>
        </w:tc>
      </w:tr>
      <w:tr w:rsidR="00061339" w14:paraId="209267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D1744" w14:textId="77777777" w:rsidR="00061339" w:rsidRDefault="00061339" w:rsidP="002275DB">
            <w:pPr>
              <w:rPr>
                <w:rFonts w:eastAsia="Times New Roman"/>
              </w:rPr>
            </w:pPr>
            <w:r>
              <w:rPr>
                <w:rFonts w:eastAsia="Times New Roman" w:cs="Arial"/>
                <w:color w:val="000000"/>
                <w:sz w:val="16"/>
                <w:szCs w:val="16"/>
              </w:rPr>
              <w:t>SP-211472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269A9" w14:textId="77777777" w:rsidR="00061339" w:rsidRDefault="00061339" w:rsidP="002275DB">
            <w:pPr>
              <w:rPr>
                <w:rFonts w:eastAsia="Times New Roman"/>
              </w:rPr>
            </w:pPr>
            <w:r>
              <w:rPr>
                <w:rFonts w:eastAsia="Times New Roman" w:cs="Arial"/>
                <w:color w:val="000000"/>
                <w:sz w:val="16"/>
                <w:szCs w:val="16"/>
              </w:rPr>
              <w:t>Rel-16 CRs on Methodology for 5G management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C700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3A60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40A77" w14:textId="77777777" w:rsidR="00061339" w:rsidRDefault="00061339" w:rsidP="002275DB">
            <w:pPr>
              <w:rPr>
                <w:rFonts w:eastAsia="Times New Roman"/>
              </w:rPr>
            </w:pPr>
            <w:r>
              <w:rPr>
                <w:rFonts w:eastAsia="Times New Roman" w:cs="Arial"/>
                <w:color w:val="000000"/>
                <w:sz w:val="16"/>
                <w:szCs w:val="16"/>
              </w:rPr>
              <w:t>Approved</w:t>
            </w:r>
          </w:p>
        </w:tc>
      </w:tr>
      <w:tr w:rsidR="00061339" w14:paraId="045E870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86AB2" w14:textId="77777777" w:rsidR="00061339" w:rsidRDefault="00061339" w:rsidP="002275DB">
            <w:pPr>
              <w:rPr>
                <w:rFonts w:eastAsia="Times New Roman"/>
              </w:rPr>
            </w:pPr>
            <w:r>
              <w:rPr>
                <w:rFonts w:eastAsia="Times New Roman" w:cs="Arial"/>
                <w:color w:val="000000"/>
                <w:sz w:val="16"/>
                <w:szCs w:val="16"/>
              </w:rPr>
              <w:t>SP-211473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1EB0F" w14:textId="77777777" w:rsidR="00061339" w:rsidRDefault="00061339" w:rsidP="002275DB">
            <w:pPr>
              <w:rPr>
                <w:rFonts w:eastAsia="Times New Roman"/>
              </w:rPr>
            </w:pPr>
            <w:r>
              <w:rPr>
                <w:rFonts w:eastAsia="Times New Roman"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3615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AE821"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80E6F" w14:textId="77777777" w:rsidR="00061339" w:rsidRDefault="00061339" w:rsidP="002275DB">
            <w:pPr>
              <w:rPr>
                <w:rFonts w:eastAsia="Times New Roman"/>
              </w:rPr>
            </w:pPr>
            <w:r>
              <w:rPr>
                <w:rFonts w:eastAsia="Times New Roman" w:cs="Arial"/>
                <w:color w:val="000000"/>
                <w:sz w:val="16"/>
                <w:szCs w:val="16"/>
              </w:rPr>
              <w:t>Approved</w:t>
            </w:r>
          </w:p>
        </w:tc>
      </w:tr>
      <w:tr w:rsidR="00061339" w14:paraId="348F97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DDA33" w14:textId="77777777" w:rsidR="00061339" w:rsidRDefault="00061339" w:rsidP="002275DB">
            <w:pPr>
              <w:rPr>
                <w:rFonts w:eastAsia="Times New Roman"/>
              </w:rPr>
            </w:pPr>
            <w:r>
              <w:rPr>
                <w:rFonts w:eastAsia="Times New Roman" w:cs="Arial"/>
                <w:color w:val="000000"/>
                <w:sz w:val="16"/>
                <w:szCs w:val="16"/>
              </w:rPr>
              <w:t>SP-211474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8B024" w14:textId="77777777" w:rsidR="00061339" w:rsidRDefault="00061339" w:rsidP="002275DB">
            <w:pPr>
              <w:rPr>
                <w:rFonts w:eastAsia="Times New Roman"/>
              </w:rPr>
            </w:pPr>
            <w:r>
              <w:rPr>
                <w:rFonts w:eastAsia="Times New Roman"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A383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B2F0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72CD4" w14:textId="77777777" w:rsidR="00061339" w:rsidRDefault="00061339" w:rsidP="002275DB">
            <w:pPr>
              <w:rPr>
                <w:rFonts w:eastAsia="Times New Roman"/>
              </w:rPr>
            </w:pPr>
            <w:r>
              <w:rPr>
                <w:rFonts w:eastAsia="Times New Roman" w:cs="Arial"/>
                <w:color w:val="000000"/>
                <w:sz w:val="16"/>
                <w:szCs w:val="16"/>
              </w:rPr>
              <w:t>Approved</w:t>
            </w:r>
          </w:p>
        </w:tc>
      </w:tr>
      <w:tr w:rsidR="00061339" w14:paraId="5AA2D05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D7B50" w14:textId="77777777" w:rsidR="00061339" w:rsidRDefault="00061339" w:rsidP="002275DB">
            <w:pPr>
              <w:rPr>
                <w:rFonts w:eastAsia="Times New Roman"/>
              </w:rPr>
            </w:pPr>
            <w:r>
              <w:rPr>
                <w:rFonts w:eastAsia="Times New Roman" w:cs="Arial"/>
                <w:color w:val="000000"/>
                <w:sz w:val="16"/>
                <w:szCs w:val="16"/>
              </w:rPr>
              <w:lastRenderedPageBreak/>
              <w:t>SP-211475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060F7" w14:textId="77777777" w:rsidR="00061339" w:rsidRDefault="00061339" w:rsidP="002275DB">
            <w:pPr>
              <w:rPr>
                <w:rFonts w:eastAsia="Times New Roman"/>
              </w:rPr>
            </w:pPr>
            <w:r>
              <w:rPr>
                <w:rFonts w:eastAsia="Times New Roman"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4A05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84E2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ADD27" w14:textId="77777777" w:rsidR="00061339" w:rsidRDefault="00061339" w:rsidP="002275DB">
            <w:pPr>
              <w:rPr>
                <w:rFonts w:eastAsia="Times New Roman"/>
              </w:rPr>
            </w:pPr>
            <w:r>
              <w:rPr>
                <w:rFonts w:eastAsia="Times New Roman" w:cs="Arial"/>
                <w:color w:val="000000"/>
                <w:sz w:val="16"/>
                <w:szCs w:val="16"/>
              </w:rPr>
              <w:t>Approved</w:t>
            </w:r>
          </w:p>
        </w:tc>
      </w:tr>
      <w:tr w:rsidR="00061339" w14:paraId="609A138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0B6FC" w14:textId="77777777" w:rsidR="00061339" w:rsidRDefault="00061339" w:rsidP="002275DB">
            <w:pPr>
              <w:rPr>
                <w:rFonts w:eastAsia="Times New Roman"/>
              </w:rPr>
            </w:pPr>
            <w:r>
              <w:rPr>
                <w:rFonts w:eastAsia="Times New Roman" w:cs="Arial"/>
                <w:color w:val="000000"/>
                <w:sz w:val="16"/>
                <w:szCs w:val="16"/>
              </w:rPr>
              <w:t>SP-211476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8BFA9" w14:textId="77777777" w:rsidR="00061339" w:rsidRDefault="00061339" w:rsidP="002275DB">
            <w:pPr>
              <w:rPr>
                <w:rFonts w:eastAsia="Times New Roman"/>
              </w:rPr>
            </w:pPr>
            <w:r>
              <w:rPr>
                <w:rFonts w:eastAsia="Times New Roman"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D6F4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2586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51818" w14:textId="77777777" w:rsidR="00061339" w:rsidRDefault="00061339" w:rsidP="002275DB">
            <w:pPr>
              <w:rPr>
                <w:rFonts w:eastAsia="Times New Roman"/>
              </w:rPr>
            </w:pPr>
            <w:r>
              <w:rPr>
                <w:rFonts w:eastAsia="Times New Roman" w:cs="Arial"/>
                <w:color w:val="000000"/>
                <w:sz w:val="16"/>
                <w:szCs w:val="16"/>
              </w:rPr>
              <w:t>Approved</w:t>
            </w:r>
          </w:p>
        </w:tc>
      </w:tr>
      <w:tr w:rsidR="00061339" w14:paraId="53DDF0C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D0954" w14:textId="77777777" w:rsidR="00061339" w:rsidRDefault="00061339" w:rsidP="002275DB">
            <w:pPr>
              <w:rPr>
                <w:rFonts w:eastAsia="Times New Roman"/>
              </w:rPr>
            </w:pPr>
            <w:r>
              <w:rPr>
                <w:rFonts w:eastAsia="Times New Roman" w:cs="Arial"/>
                <w:color w:val="000000"/>
                <w:sz w:val="16"/>
                <w:szCs w:val="16"/>
              </w:rPr>
              <w:t>SP-211485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B8DB8" w14:textId="77777777" w:rsidR="00061339" w:rsidRDefault="00061339" w:rsidP="002275DB">
            <w:pPr>
              <w:rPr>
                <w:rFonts w:eastAsia="Times New Roman"/>
              </w:rPr>
            </w:pPr>
            <w:r>
              <w:rPr>
                <w:rFonts w:eastAsia="Times New Roman"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89A2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E502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6231D" w14:textId="77777777" w:rsidR="00061339" w:rsidRDefault="00061339" w:rsidP="002275DB">
            <w:pPr>
              <w:rPr>
                <w:rFonts w:eastAsia="Times New Roman"/>
              </w:rPr>
            </w:pPr>
            <w:r>
              <w:rPr>
                <w:rFonts w:eastAsia="Times New Roman" w:cs="Arial"/>
                <w:color w:val="000000"/>
                <w:sz w:val="16"/>
                <w:szCs w:val="16"/>
              </w:rPr>
              <w:t>Approved</w:t>
            </w:r>
          </w:p>
        </w:tc>
      </w:tr>
      <w:tr w:rsidR="00061339" w14:paraId="12CFA7B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B6CE6" w14:textId="77777777" w:rsidR="00061339" w:rsidRDefault="00061339" w:rsidP="002275DB">
            <w:pPr>
              <w:rPr>
                <w:rFonts w:eastAsia="Times New Roman"/>
              </w:rPr>
            </w:pPr>
            <w:r>
              <w:rPr>
                <w:rFonts w:eastAsia="Times New Roman" w:cs="Arial"/>
                <w:color w:val="000000"/>
                <w:sz w:val="16"/>
                <w:szCs w:val="16"/>
              </w:rPr>
              <w:t>SP-211478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D5C2B" w14:textId="77777777" w:rsidR="00061339" w:rsidRDefault="00061339" w:rsidP="002275DB">
            <w:pPr>
              <w:rPr>
                <w:rFonts w:eastAsia="Times New Roman"/>
              </w:rPr>
            </w:pPr>
            <w:r>
              <w:rPr>
                <w:rFonts w:eastAsia="Times New Roman"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5A25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6002"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D115C" w14:textId="77777777" w:rsidR="00061339" w:rsidRDefault="00061339" w:rsidP="002275DB">
            <w:pPr>
              <w:rPr>
                <w:rFonts w:eastAsia="Times New Roman"/>
              </w:rPr>
            </w:pPr>
            <w:r>
              <w:rPr>
                <w:rFonts w:eastAsia="Times New Roman" w:cs="Arial"/>
                <w:color w:val="000000"/>
                <w:sz w:val="16"/>
                <w:szCs w:val="16"/>
              </w:rPr>
              <w:t>Approved</w:t>
            </w:r>
          </w:p>
        </w:tc>
      </w:tr>
      <w:tr w:rsidR="00061339" w14:paraId="5749BB3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251FA" w14:textId="77777777" w:rsidR="00061339" w:rsidRDefault="00061339" w:rsidP="002275DB">
            <w:pPr>
              <w:rPr>
                <w:rFonts w:eastAsia="Times New Roman"/>
              </w:rPr>
            </w:pPr>
            <w:r>
              <w:rPr>
                <w:rFonts w:eastAsia="Times New Roman" w:cs="Arial"/>
                <w:color w:val="000000"/>
                <w:sz w:val="16"/>
                <w:szCs w:val="16"/>
              </w:rPr>
              <w:t>SP-211522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FC1A2" w14:textId="77777777" w:rsidR="00061339" w:rsidRDefault="00061339" w:rsidP="002275DB">
            <w:pPr>
              <w:rPr>
                <w:rFonts w:eastAsia="Times New Roman"/>
              </w:rPr>
            </w:pPr>
            <w:r>
              <w:rPr>
                <w:rFonts w:eastAsia="Times New Roman"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42736"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127C6"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92A5" w14:textId="77777777" w:rsidR="00061339" w:rsidRDefault="00061339" w:rsidP="002275DB">
            <w:pPr>
              <w:rPr>
                <w:rFonts w:eastAsia="Times New Roman"/>
              </w:rPr>
            </w:pPr>
            <w:r>
              <w:rPr>
                <w:rFonts w:eastAsia="Times New Roman" w:cs="Arial"/>
                <w:color w:val="000000"/>
                <w:sz w:val="16"/>
                <w:szCs w:val="16"/>
              </w:rPr>
              <w:t>Approved</w:t>
            </w:r>
          </w:p>
        </w:tc>
      </w:tr>
      <w:tr w:rsidR="00061339" w14:paraId="4DF8ED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08081" w14:textId="77777777" w:rsidR="00061339" w:rsidRDefault="00061339" w:rsidP="002275DB">
            <w:pPr>
              <w:rPr>
                <w:rFonts w:eastAsia="Times New Roman"/>
              </w:rPr>
            </w:pPr>
            <w:r>
              <w:rPr>
                <w:rFonts w:eastAsia="Times New Roman" w:cs="Arial"/>
                <w:color w:val="000000"/>
                <w:sz w:val="16"/>
                <w:szCs w:val="16"/>
              </w:rPr>
              <w:t>SP-211480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EA5F0" w14:textId="77777777" w:rsidR="00061339" w:rsidRDefault="00061339" w:rsidP="002275DB">
            <w:pPr>
              <w:rPr>
                <w:rFonts w:eastAsia="Times New Roman"/>
              </w:rPr>
            </w:pPr>
            <w:r>
              <w:rPr>
                <w:rFonts w:eastAsia="Times New Roman" w:cs="Arial"/>
                <w:color w:val="000000"/>
                <w:sz w:val="16"/>
                <w:szCs w:val="16"/>
              </w:rPr>
              <w:t>Rel-17 CRs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0B032"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36F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E9D64" w14:textId="77777777" w:rsidR="00061339" w:rsidRDefault="00061339" w:rsidP="002275DB">
            <w:pPr>
              <w:rPr>
                <w:rFonts w:eastAsia="Times New Roman"/>
              </w:rPr>
            </w:pPr>
            <w:r>
              <w:rPr>
                <w:rFonts w:eastAsia="Times New Roman" w:cs="Arial"/>
                <w:color w:val="000000"/>
                <w:sz w:val="16"/>
                <w:szCs w:val="16"/>
              </w:rPr>
              <w:t>Approved</w:t>
            </w:r>
          </w:p>
        </w:tc>
      </w:tr>
      <w:tr w:rsidR="00061339" w14:paraId="084620F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B4D97" w14:textId="77777777" w:rsidR="00061339" w:rsidRDefault="00061339" w:rsidP="002275DB">
            <w:pPr>
              <w:rPr>
                <w:rFonts w:eastAsia="Times New Roman"/>
              </w:rPr>
            </w:pPr>
            <w:r>
              <w:rPr>
                <w:rFonts w:eastAsia="Times New Roman" w:cs="Arial"/>
                <w:color w:val="000000"/>
                <w:sz w:val="16"/>
                <w:szCs w:val="16"/>
              </w:rPr>
              <w:t>SP-211481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C85C0" w14:textId="77777777" w:rsidR="00061339" w:rsidRDefault="00061339" w:rsidP="002275DB">
            <w:pPr>
              <w:rPr>
                <w:rFonts w:eastAsia="Times New Roman"/>
              </w:rPr>
            </w:pPr>
            <w:r>
              <w:rPr>
                <w:rFonts w:eastAsia="Times New Roman"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4062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D7D4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C0EF1" w14:textId="77777777" w:rsidR="00061339" w:rsidRDefault="00061339" w:rsidP="002275DB">
            <w:pPr>
              <w:rPr>
                <w:rFonts w:eastAsia="Times New Roman"/>
              </w:rPr>
            </w:pPr>
            <w:r>
              <w:rPr>
                <w:rFonts w:eastAsia="Times New Roman" w:cs="Arial"/>
                <w:color w:val="000000"/>
                <w:sz w:val="16"/>
                <w:szCs w:val="16"/>
              </w:rPr>
              <w:t>Approved</w:t>
            </w:r>
          </w:p>
        </w:tc>
      </w:tr>
      <w:tr w:rsidR="00061339" w14:paraId="74EDE93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AC540" w14:textId="77777777" w:rsidR="00061339" w:rsidRDefault="00061339" w:rsidP="002275DB">
            <w:pPr>
              <w:rPr>
                <w:rFonts w:eastAsia="Times New Roman"/>
              </w:rPr>
            </w:pPr>
            <w:r>
              <w:rPr>
                <w:rFonts w:eastAsia="Times New Roman" w:cs="Arial"/>
                <w:color w:val="000000"/>
                <w:sz w:val="16"/>
                <w:szCs w:val="16"/>
              </w:rPr>
              <w:t>SP-211482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DD9DA" w14:textId="77777777" w:rsidR="00061339" w:rsidRDefault="00061339" w:rsidP="002275DB">
            <w:pPr>
              <w:rPr>
                <w:rFonts w:eastAsia="Times New Roman"/>
              </w:rPr>
            </w:pPr>
            <w:r>
              <w:rPr>
                <w:rFonts w:eastAsia="Times New Roman"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B637A"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40CB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8E109" w14:textId="77777777" w:rsidR="00061339" w:rsidRDefault="00061339" w:rsidP="002275DB">
            <w:pPr>
              <w:rPr>
                <w:rFonts w:eastAsia="Times New Roman"/>
              </w:rPr>
            </w:pPr>
            <w:r>
              <w:rPr>
                <w:rFonts w:eastAsia="Times New Roman" w:cs="Arial"/>
                <w:color w:val="000000"/>
                <w:sz w:val="16"/>
                <w:szCs w:val="16"/>
              </w:rPr>
              <w:t>Approved</w:t>
            </w:r>
          </w:p>
        </w:tc>
      </w:tr>
      <w:tr w:rsidR="00061339" w14:paraId="4A7EDB8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8BFBD" w14:textId="77777777" w:rsidR="00061339" w:rsidRDefault="00061339" w:rsidP="002275DB">
            <w:pPr>
              <w:rPr>
                <w:rFonts w:eastAsia="Times New Roman"/>
              </w:rPr>
            </w:pPr>
            <w:r>
              <w:rPr>
                <w:rFonts w:eastAsia="Times New Roman" w:cs="Arial"/>
                <w:color w:val="000000"/>
                <w:sz w:val="16"/>
                <w:szCs w:val="16"/>
              </w:rPr>
              <w:t>SP-211483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0B111" w14:textId="77777777" w:rsidR="00061339" w:rsidRDefault="00061339" w:rsidP="002275DB">
            <w:pPr>
              <w:rPr>
                <w:rFonts w:eastAsia="Times New Roman"/>
              </w:rPr>
            </w:pPr>
            <w:r>
              <w:rPr>
                <w:rFonts w:eastAsia="Times New Roman"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5B93D"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0076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863F1" w14:textId="77777777" w:rsidR="00061339" w:rsidRDefault="00061339" w:rsidP="002275DB">
            <w:pPr>
              <w:rPr>
                <w:rFonts w:eastAsia="Times New Roman"/>
              </w:rPr>
            </w:pPr>
            <w:r>
              <w:rPr>
                <w:rFonts w:eastAsia="Times New Roman" w:cs="Arial"/>
                <w:color w:val="000000"/>
                <w:sz w:val="16"/>
                <w:szCs w:val="16"/>
              </w:rPr>
              <w:t>Approved</w:t>
            </w:r>
          </w:p>
        </w:tc>
      </w:tr>
      <w:tr w:rsidR="00061339" w14:paraId="78BCB94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7E496" w14:textId="77777777" w:rsidR="00061339" w:rsidRDefault="00061339" w:rsidP="002275DB">
            <w:pPr>
              <w:rPr>
                <w:rFonts w:eastAsia="Times New Roman"/>
              </w:rPr>
            </w:pPr>
            <w:r>
              <w:rPr>
                <w:rFonts w:eastAsia="Times New Roman" w:cs="Arial"/>
                <w:color w:val="000000"/>
                <w:sz w:val="16"/>
                <w:szCs w:val="16"/>
              </w:rPr>
              <w:t>SP-211520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950F1" w14:textId="77777777" w:rsidR="00061339" w:rsidRDefault="00061339" w:rsidP="002275DB">
            <w:pPr>
              <w:rPr>
                <w:rFonts w:eastAsia="Times New Roman"/>
              </w:rPr>
            </w:pPr>
            <w:r>
              <w:rPr>
                <w:rFonts w:eastAsia="Times New Roman" w:cs="Arial"/>
                <w:color w:val="000000"/>
                <w:sz w:val="16"/>
                <w:szCs w:val="16"/>
              </w:rPr>
              <w:t>Rel-16 CRs to TS23283 for eMCCI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1087"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E0939"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4A50D" w14:textId="77777777" w:rsidR="00061339" w:rsidRDefault="00061339" w:rsidP="002275DB">
            <w:pPr>
              <w:rPr>
                <w:rFonts w:eastAsia="Times New Roman"/>
              </w:rPr>
            </w:pPr>
            <w:r>
              <w:rPr>
                <w:rFonts w:eastAsia="Times New Roman" w:cs="Arial"/>
                <w:color w:val="000000"/>
                <w:sz w:val="16"/>
                <w:szCs w:val="16"/>
              </w:rPr>
              <w:t>Approved</w:t>
            </w:r>
          </w:p>
        </w:tc>
      </w:tr>
      <w:tr w:rsidR="00061339" w14:paraId="2E64EA1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D365A" w14:textId="77777777" w:rsidR="00061339" w:rsidRDefault="00061339" w:rsidP="002275DB">
            <w:pPr>
              <w:rPr>
                <w:rFonts w:eastAsia="Times New Roman"/>
              </w:rPr>
            </w:pPr>
            <w:r>
              <w:rPr>
                <w:rFonts w:eastAsia="Times New Roman" w:cs="Arial"/>
                <w:color w:val="000000"/>
                <w:sz w:val="16"/>
                <w:szCs w:val="16"/>
              </w:rPr>
              <w:t>SP-211470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B1F3F" w14:textId="77777777" w:rsidR="00061339" w:rsidRDefault="00061339" w:rsidP="002275DB">
            <w:pPr>
              <w:rPr>
                <w:rFonts w:eastAsia="Times New Roman"/>
              </w:rPr>
            </w:pPr>
            <w:r>
              <w:rPr>
                <w:rFonts w:eastAsia="Times New Roman" w:cs="Arial"/>
                <w:color w:val="000000"/>
                <w:sz w:val="16"/>
                <w:szCs w:val="16"/>
              </w:rPr>
              <w:t>Rel-16 CRs on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A73C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956F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B07BD" w14:textId="77777777" w:rsidR="00061339" w:rsidRDefault="00061339" w:rsidP="002275DB">
            <w:pPr>
              <w:rPr>
                <w:rFonts w:eastAsia="Times New Roman"/>
              </w:rPr>
            </w:pPr>
            <w:r>
              <w:rPr>
                <w:rFonts w:eastAsia="Times New Roman" w:cs="Arial"/>
                <w:color w:val="000000"/>
                <w:sz w:val="16"/>
                <w:szCs w:val="16"/>
              </w:rPr>
              <w:t>Approved</w:t>
            </w:r>
          </w:p>
        </w:tc>
      </w:tr>
      <w:tr w:rsidR="00061339" w14:paraId="7D5CC23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C406" w14:textId="77777777" w:rsidR="00061339" w:rsidRDefault="00061339" w:rsidP="002275DB">
            <w:pPr>
              <w:rPr>
                <w:rFonts w:eastAsia="Times New Roman"/>
              </w:rPr>
            </w:pPr>
            <w:r>
              <w:rPr>
                <w:rFonts w:eastAsia="Times New Roman" w:cs="Arial"/>
                <w:color w:val="000000"/>
                <w:sz w:val="16"/>
                <w:szCs w:val="16"/>
              </w:rPr>
              <w:t>SP-211477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11450" w14:textId="77777777" w:rsidR="00061339" w:rsidRDefault="00061339" w:rsidP="002275DB">
            <w:pPr>
              <w:rPr>
                <w:rFonts w:eastAsia="Times New Roman"/>
              </w:rPr>
            </w:pPr>
            <w:r>
              <w:rPr>
                <w:rFonts w:eastAsia="Times New Roman"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51DE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8DC6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CC2DF" w14:textId="77777777" w:rsidR="00061339" w:rsidRDefault="00061339" w:rsidP="002275DB">
            <w:pPr>
              <w:rPr>
                <w:rFonts w:eastAsia="Times New Roman"/>
              </w:rPr>
            </w:pPr>
            <w:r>
              <w:rPr>
                <w:rFonts w:eastAsia="Times New Roman" w:cs="Arial"/>
                <w:color w:val="000000"/>
                <w:sz w:val="16"/>
                <w:szCs w:val="16"/>
              </w:rPr>
              <w:t>Approved</w:t>
            </w:r>
          </w:p>
        </w:tc>
      </w:tr>
    </w:tbl>
    <w:p w14:paraId="6A93DD0C" w14:textId="77777777" w:rsidR="00061339" w:rsidRDefault="00061339" w:rsidP="00061339">
      <w:pPr>
        <w:divId w:val="398745793"/>
        <w:rPr>
          <w:rFonts w:eastAsia="Times New Roman"/>
        </w:rPr>
      </w:pPr>
      <w:r>
        <w:rPr>
          <w:rFonts w:eastAsia="Times New Roman"/>
        </w:rPr>
        <w:br/>
        <w:t>129 Entries</w:t>
      </w:r>
    </w:p>
    <w:p w14:paraId="0750F7CC" w14:textId="77777777" w:rsidR="00061339" w:rsidRDefault="00061339">
      <w:pPr>
        <w:tabs>
          <w:tab w:val="clear" w:pos="567"/>
          <w:tab w:val="clear" w:pos="851"/>
          <w:tab w:val="clear" w:pos="1134"/>
          <w:tab w:val="clear" w:pos="1418"/>
          <w:tab w:val="clear" w:pos="1701"/>
        </w:tabs>
        <w:spacing w:after="0"/>
        <w:rPr>
          <w:rFonts w:cs="Arial"/>
          <w:b/>
          <w:bCs/>
          <w:color w:val="000000"/>
          <w:sz w:val="32"/>
          <w:szCs w:val="32"/>
        </w:rPr>
      </w:pPr>
      <w:r>
        <w:rPr>
          <w:rFonts w:cs="Arial"/>
          <w:b/>
          <w:bCs/>
          <w:color w:val="000000"/>
          <w:sz w:val="32"/>
          <w:szCs w:val="32"/>
        </w:rPr>
        <w:br w:type="page"/>
      </w:r>
    </w:p>
    <w:p w14:paraId="4593F531" w14:textId="339BF0F3" w:rsidR="00061339" w:rsidRDefault="00061339" w:rsidP="00061339">
      <w:pPr>
        <w:pStyle w:val="Heading1"/>
        <w:divId w:val="398745793"/>
        <w:rPr>
          <w:rFonts w:eastAsiaTheme="minorEastAsia"/>
        </w:rPr>
      </w:pPr>
      <w:bookmarkStart w:id="300" w:name="_Toc97638989"/>
      <w:bookmarkStart w:id="301" w:name="_Toc97639473"/>
      <w:r>
        <w:lastRenderedPageBreak/>
        <w:t>E.4</w:t>
      </w:r>
      <w:r>
        <w:tab/>
      </w:r>
      <w:r>
        <w:t>List of Approved CRs</w:t>
      </w:r>
      <w:bookmarkEnd w:id="300"/>
      <w:bookmarkEnd w:id="301"/>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0"/>
        <w:gridCol w:w="520"/>
        <w:gridCol w:w="386"/>
        <w:gridCol w:w="315"/>
        <w:gridCol w:w="490"/>
        <w:gridCol w:w="3848"/>
        <w:gridCol w:w="279"/>
        <w:gridCol w:w="810"/>
        <w:gridCol w:w="656"/>
        <w:gridCol w:w="2952"/>
        <w:gridCol w:w="715"/>
        <w:gridCol w:w="1826"/>
        <w:gridCol w:w="1603"/>
      </w:tblGrid>
      <w:tr w:rsidR="00061339" w14:paraId="1847C46A"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8323EDA" w14:textId="77777777" w:rsidR="00061339" w:rsidRDefault="00061339" w:rsidP="002275DB">
            <w:pPr>
              <w:rPr>
                <w:rFonts w:eastAsia="Times New Roman"/>
              </w:rPr>
            </w:pPr>
            <w:r>
              <w:rPr>
                <w:rFonts w:eastAsia="Times New Roman" w:cs="Arial"/>
                <w:color w:val="000000"/>
                <w:sz w:val="16"/>
                <w:szCs w:val="16"/>
              </w:rPr>
              <w:t>Meeting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AA21A2C" w14:textId="77777777" w:rsidR="00061339" w:rsidRDefault="00061339" w:rsidP="002275DB">
            <w:pPr>
              <w:rPr>
                <w:rFonts w:eastAsia="Times New Roman"/>
              </w:rPr>
            </w:pPr>
            <w:r>
              <w:rPr>
                <w:rFonts w:eastAsia="Times New Roman" w:cs="Arial"/>
                <w:color w:val="000000"/>
                <w:sz w:val="16"/>
                <w:szCs w:val="16"/>
              </w:rP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7D2CFD1" w14:textId="77777777" w:rsidR="00061339" w:rsidRDefault="00061339" w:rsidP="002275D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D7B69DB" w14:textId="77777777" w:rsidR="00061339" w:rsidRDefault="00061339" w:rsidP="002275DB">
            <w:pPr>
              <w:rPr>
                <w:rFonts w:eastAsia="Times New Roman"/>
              </w:rPr>
            </w:pPr>
            <w:r>
              <w:rPr>
                <w:rFonts w:eastAsia="Times New Roman" w:cs="Arial"/>
                <w:color w:val="000000"/>
                <w:sz w:val="16"/>
                <w:szCs w:val="16"/>
              </w:rPr>
              <w:t>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98C3BD" w14:textId="77777777" w:rsidR="00061339" w:rsidRDefault="00061339" w:rsidP="002275DB">
            <w:pPr>
              <w:rPr>
                <w:rFonts w:eastAsia="Times New Roman"/>
              </w:rPr>
            </w:pPr>
            <w:r>
              <w:rPr>
                <w:rFonts w:eastAsia="Times New Roman" w:cs="Arial"/>
                <w:color w:val="000000"/>
                <w:sz w:val="16"/>
                <w:szCs w:val="16"/>
              </w:rPr>
              <w:t>Phase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999E096" w14:textId="77777777" w:rsidR="00061339" w:rsidRDefault="00061339" w:rsidP="002275DB">
            <w:pPr>
              <w:rPr>
                <w:rFonts w:eastAsia="Times New Roman"/>
              </w:rPr>
            </w:pPr>
            <w:r>
              <w:rPr>
                <w:rFonts w:eastAsia="Times New Roman"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F49936F" w14:textId="77777777" w:rsidR="00061339" w:rsidRDefault="00061339" w:rsidP="002275DB">
            <w:pPr>
              <w:rPr>
                <w:rFonts w:eastAsia="Times New Roman"/>
              </w:rPr>
            </w:pPr>
            <w:r>
              <w:rPr>
                <w:rFonts w:eastAsia="Times New Roman"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AA0B52" w14:textId="77777777" w:rsidR="00061339" w:rsidRDefault="00061339" w:rsidP="002275DB">
            <w:pPr>
              <w:rPr>
                <w:rFonts w:eastAsia="Times New Roman"/>
              </w:rPr>
            </w:pPr>
            <w:r>
              <w:rPr>
                <w:rFonts w:eastAsia="Times New Roman" w:cs="Arial"/>
                <w:color w:val="000000"/>
                <w:sz w:val="16"/>
                <w:szCs w:val="16"/>
              </w:rPr>
              <w:t>Version-Current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A814EB0"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DB48032"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A6B1DD" w14:textId="77777777" w:rsidR="00061339" w:rsidRDefault="00061339" w:rsidP="002275DB">
            <w:pPr>
              <w:rPr>
                <w:rFonts w:eastAsia="Times New Roman"/>
              </w:rPr>
            </w:pPr>
            <w:r>
              <w:rPr>
                <w:rFonts w:eastAsia="Times New Roman" w:cs="Arial"/>
                <w:color w:val="000000"/>
                <w:sz w:val="16"/>
                <w:szCs w:val="16"/>
              </w:rPr>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0251DC" w14:textId="77777777" w:rsidR="00061339" w:rsidRDefault="00061339" w:rsidP="002275DB">
            <w:pPr>
              <w:rPr>
                <w:rFonts w:eastAsia="Times New Roman"/>
              </w:rPr>
            </w:pPr>
            <w:r>
              <w:rPr>
                <w:rFonts w:eastAsia="Times New Roman" w:cs="Arial"/>
                <w:color w:val="000000"/>
                <w:sz w:val="16"/>
                <w:szCs w:val="16"/>
              </w:rP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0B5850" w14:textId="77777777" w:rsidR="00061339" w:rsidRDefault="00061339" w:rsidP="002275DB">
            <w:pPr>
              <w:rPr>
                <w:rFonts w:eastAsia="Times New Roman"/>
              </w:rPr>
            </w:pPr>
            <w:r>
              <w:rPr>
                <w:rFonts w:eastAsia="Times New Roman" w:cs="Arial"/>
                <w:color w:val="000000"/>
                <w:sz w:val="16"/>
                <w:szCs w:val="16"/>
              </w:rPr>
              <w:t>Affected_Clauses</w:t>
            </w:r>
          </w:p>
        </w:tc>
      </w:tr>
      <w:tr w:rsidR="00061339" w14:paraId="6FDE89C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6D7B3"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DA28C" w14:textId="77777777" w:rsidR="00061339" w:rsidRDefault="00061339" w:rsidP="002275DB">
            <w:pPr>
              <w:rPr>
                <w:rFonts w:eastAsia="Times New Roman"/>
              </w:rPr>
            </w:pPr>
            <w:r>
              <w:rPr>
                <w:rFonts w:eastAsia="Times New Roman" w:cs="Arial"/>
                <w:color w:val="000000"/>
                <w:sz w:val="16"/>
                <w:szCs w:val="16"/>
              </w:rPr>
              <w:t>21.905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1E1B9" w14:textId="77777777" w:rsidR="00061339" w:rsidRDefault="00061339" w:rsidP="002275DB">
            <w:pPr>
              <w:rPr>
                <w:rFonts w:eastAsia="Times New Roman"/>
              </w:rPr>
            </w:pPr>
            <w:r>
              <w:rPr>
                <w:rFonts w:eastAsia="Times New Roman" w:cs="Arial"/>
                <w:color w:val="000000"/>
                <w:sz w:val="16"/>
                <w:szCs w:val="16"/>
              </w:rPr>
              <w:t>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D62A1" w14:textId="77777777" w:rsidR="00061339" w:rsidRDefault="00061339" w:rsidP="002275D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D8E0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EB70E" w14:textId="77777777" w:rsidR="00061339" w:rsidRDefault="00061339" w:rsidP="002275DB">
            <w:pPr>
              <w:rPr>
                <w:rFonts w:eastAsia="Times New Roman"/>
              </w:rPr>
            </w:pPr>
            <w:r>
              <w:rPr>
                <w:rFonts w:eastAsia="Times New Roman" w:cs="Arial"/>
                <w:color w:val="000000"/>
                <w:sz w:val="16"/>
                <w:szCs w:val="16"/>
              </w:rPr>
              <w:t>Correction of IMC definition for SNPN terminals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14803"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47035"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18848" w14:textId="77777777" w:rsidR="00061339" w:rsidRDefault="00061339" w:rsidP="002275DB">
            <w:pPr>
              <w:rPr>
                <w:rFonts w:eastAsia="Times New Roman"/>
              </w:rPr>
            </w:pPr>
            <w:r>
              <w:rPr>
                <w:rFonts w:eastAsia="Times New Roman" w:cs="Arial"/>
                <w:color w:val="000000"/>
                <w:sz w:val="16"/>
                <w:szCs w:val="16"/>
              </w:rPr>
              <w:t>SP-211630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602A1"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FB77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E86C1"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4863C" w14:textId="77777777" w:rsidR="00061339" w:rsidRDefault="00061339" w:rsidP="002275DB">
            <w:pPr>
              <w:rPr>
                <w:rFonts w:eastAsia="Times New Roman"/>
              </w:rPr>
            </w:pPr>
            <w:r>
              <w:rPr>
                <w:rFonts w:eastAsia="Times New Roman" w:cs="Arial"/>
                <w:color w:val="000000"/>
                <w:sz w:val="16"/>
                <w:szCs w:val="16"/>
              </w:rPr>
              <w:t>3</w:t>
            </w:r>
          </w:p>
        </w:tc>
      </w:tr>
      <w:tr w:rsidR="00061339" w14:paraId="21D777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7A8C6"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290EB" w14:textId="77777777" w:rsidR="00061339" w:rsidRDefault="00061339" w:rsidP="002275DB">
            <w:pPr>
              <w:rPr>
                <w:rFonts w:eastAsia="Times New Roman"/>
              </w:rPr>
            </w:pPr>
            <w:r>
              <w:rPr>
                <w:rFonts w:eastAsia="Times New Roman" w:cs="Arial"/>
                <w:color w:val="000000"/>
                <w:sz w:val="16"/>
                <w:szCs w:val="16"/>
              </w:rPr>
              <w:t>21.916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E4ACE" w14:textId="77777777" w:rsidR="00061339" w:rsidRDefault="00061339" w:rsidP="002275DB">
            <w:pPr>
              <w:rPr>
                <w:rFonts w:eastAsia="Times New Roman"/>
              </w:rPr>
            </w:pPr>
            <w:r>
              <w:rPr>
                <w:rFonts w:eastAsia="Times New Roman" w:cs="Arial"/>
                <w:color w:val="000000"/>
                <w:sz w:val="16"/>
                <w:szCs w:val="16"/>
              </w:rPr>
              <w:t>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ACF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10F7"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7A507" w14:textId="77777777" w:rsidR="00061339" w:rsidRDefault="00061339" w:rsidP="002275DB">
            <w:pPr>
              <w:rPr>
                <w:rFonts w:eastAsia="Times New Roman"/>
              </w:rPr>
            </w:pPr>
            <w:r>
              <w:rPr>
                <w:rFonts w:eastAsia="Times New Roman" w:cs="Arial"/>
                <w:color w:val="000000"/>
                <w:sz w:val="16"/>
                <w:szCs w:val="16"/>
              </w:rPr>
              <w:t>Summary for WI: Enhancement on MIMO for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2DA75"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376F8" w14:textId="77777777" w:rsidR="00061339" w:rsidRDefault="00061339" w:rsidP="002275DB">
            <w:pPr>
              <w:rPr>
                <w:rFonts w:eastAsia="Times New Roman"/>
              </w:rPr>
            </w:pPr>
            <w:r>
              <w:rPr>
                <w:rFonts w:eastAsia="Times New Roman" w:cs="Arial"/>
                <w:color w:val="000000"/>
                <w:sz w:val="16"/>
                <w:szCs w:val="16"/>
              </w:rPr>
              <w:t>16.0.1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7F856" w14:textId="77777777" w:rsidR="00061339" w:rsidRDefault="00061339" w:rsidP="002275DB">
            <w:pPr>
              <w:rPr>
                <w:rFonts w:eastAsia="Times New Roman"/>
              </w:rPr>
            </w:pPr>
            <w:r>
              <w:rPr>
                <w:rFonts w:eastAsia="Times New Roman" w:cs="Arial"/>
                <w:color w:val="000000"/>
                <w:sz w:val="16"/>
                <w:szCs w:val="16"/>
              </w:rPr>
              <w:t>SP-211558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ED8FA" w14:textId="77777777" w:rsidR="00061339" w:rsidRDefault="00061339" w:rsidP="002275D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6D19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DDAE" w14:textId="77777777" w:rsidR="00061339" w:rsidRDefault="00061339" w:rsidP="002275DB">
            <w:pPr>
              <w:rPr>
                <w:rFonts w:eastAsia="Times New Roman"/>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F178D" w14:textId="77777777" w:rsidR="00061339" w:rsidRDefault="00061339" w:rsidP="002275DB">
            <w:pPr>
              <w:rPr>
                <w:rFonts w:eastAsia="Times New Roman"/>
              </w:rPr>
            </w:pPr>
            <w:r>
              <w:rPr>
                <w:rFonts w:eastAsia="Times New Roman" w:cs="Arial"/>
                <w:color w:val="000000"/>
                <w:sz w:val="16"/>
                <w:szCs w:val="16"/>
              </w:rPr>
              <w:t>19.1.17 (New)</w:t>
            </w:r>
          </w:p>
        </w:tc>
      </w:tr>
      <w:tr w:rsidR="00061339" w14:paraId="4F62A7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E3CA7"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9CF32"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EAD06" w14:textId="77777777" w:rsidR="00061339" w:rsidRDefault="00061339" w:rsidP="002275DB">
            <w:pPr>
              <w:rPr>
                <w:rFonts w:eastAsia="Times New Roman"/>
              </w:rPr>
            </w:pPr>
            <w:r>
              <w:rPr>
                <w:rFonts w:eastAsia="Times New Roman" w:cs="Arial"/>
                <w:color w:val="000000"/>
                <w:sz w:val="16"/>
                <w:szCs w:val="16"/>
              </w:rPr>
              <w:t>1250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07C6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117E4" w14:textId="77777777" w:rsidR="00061339" w:rsidRDefault="00061339" w:rsidP="002275DB">
            <w:pPr>
              <w:rPr>
                <w:rFonts w:eastAsia="Times New Roman"/>
              </w:rPr>
            </w:pPr>
            <w:r>
              <w:rPr>
                <w:rFonts w:eastAsia="Times New Roman"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E7792" w14:textId="77777777" w:rsidR="00061339" w:rsidRDefault="00061339" w:rsidP="002275DB">
            <w:pPr>
              <w:rPr>
                <w:rFonts w:eastAsia="Times New Roman"/>
              </w:rPr>
            </w:pPr>
            <w:r>
              <w:rPr>
                <w:rFonts w:eastAsia="Times New Roman" w:cs="Arial"/>
                <w:color w:val="000000"/>
                <w:sz w:val="16"/>
                <w:szCs w:val="16"/>
              </w:rPr>
              <w:t>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DEB8A"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1DC42" w14:textId="77777777" w:rsidR="00061339" w:rsidRDefault="00061339" w:rsidP="002275DB">
            <w:pPr>
              <w:rPr>
                <w:rFonts w:eastAsia="Times New Roman"/>
              </w:rPr>
            </w:pPr>
            <w:r>
              <w:rPr>
                <w:rFonts w:eastAsia="Times New Roman" w:cs="Arial"/>
                <w:color w:val="000000"/>
                <w:sz w:val="16"/>
                <w:szCs w:val="16"/>
              </w:rPr>
              <w:t>12.10.0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BA29F" w14:textId="77777777" w:rsidR="00061339" w:rsidRDefault="00061339" w:rsidP="002275DB">
            <w:pPr>
              <w:rPr>
                <w:rFonts w:eastAsia="Times New Roman"/>
              </w:rPr>
            </w:pPr>
            <w:r>
              <w:rPr>
                <w:rFonts w:eastAsia="Times New Roman" w:cs="Arial"/>
                <w:color w:val="000000"/>
                <w:sz w:val="16"/>
                <w:szCs w:val="16"/>
              </w:rPr>
              <w:t>SP-211571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A9504"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3797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7C138"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C45E7" w14:textId="77777777" w:rsidR="00061339" w:rsidRDefault="00061339" w:rsidP="002275DB">
            <w:pPr>
              <w:rPr>
                <w:rFonts w:eastAsia="Times New Roman"/>
              </w:rPr>
            </w:pPr>
            <w:r>
              <w:rPr>
                <w:rFonts w:eastAsia="Times New Roman" w:cs="Arial"/>
                <w:color w:val="000000"/>
                <w:sz w:val="16"/>
                <w:szCs w:val="16"/>
              </w:rPr>
              <w:t>2, U.1.0</w:t>
            </w:r>
          </w:p>
        </w:tc>
      </w:tr>
      <w:tr w:rsidR="00061339" w14:paraId="171D355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FD734"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9E3C"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6546A" w14:textId="77777777" w:rsidR="00061339" w:rsidRDefault="00061339" w:rsidP="002275DB">
            <w:pPr>
              <w:rPr>
                <w:rFonts w:eastAsia="Times New Roman"/>
              </w:rPr>
            </w:pPr>
            <w:r>
              <w:rPr>
                <w:rFonts w:eastAsia="Times New Roman" w:cs="Arial"/>
                <w:color w:val="000000"/>
                <w:sz w:val="16"/>
                <w:szCs w:val="16"/>
              </w:rPr>
              <w:t>1251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14092"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7079D" w14:textId="77777777" w:rsidR="00061339" w:rsidRDefault="00061339" w:rsidP="002275DB">
            <w:pPr>
              <w:rPr>
                <w:rFonts w:eastAsia="Times New Roman"/>
              </w:rPr>
            </w:pPr>
            <w:r>
              <w:rPr>
                <w:rFonts w:eastAsia="Times New Roman" w:cs="Arial"/>
                <w:color w:val="000000"/>
                <w:sz w:val="16"/>
                <w:szCs w:val="16"/>
              </w:rPr>
              <w:t>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056E" w14:textId="77777777" w:rsidR="00061339" w:rsidRDefault="00061339" w:rsidP="002275DB">
            <w:pPr>
              <w:rPr>
                <w:rFonts w:eastAsia="Times New Roman"/>
              </w:rPr>
            </w:pPr>
            <w:r>
              <w:rPr>
                <w:rFonts w:eastAsia="Times New Roman" w:cs="Arial"/>
                <w:color w:val="000000"/>
                <w:sz w:val="16"/>
                <w:szCs w:val="16"/>
              </w:rPr>
              <w:t>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8F5F2"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02C77" w14:textId="77777777" w:rsidR="00061339" w:rsidRDefault="00061339" w:rsidP="002275DB">
            <w:pPr>
              <w:rPr>
                <w:rFonts w:eastAsia="Times New Roman"/>
              </w:rPr>
            </w:pPr>
            <w:r>
              <w:rPr>
                <w:rFonts w:eastAsia="Times New Roman" w:cs="Arial"/>
                <w:color w:val="000000"/>
                <w:sz w:val="16"/>
                <w:szCs w:val="16"/>
              </w:rPr>
              <w:t>13.8.0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6AC1F" w14:textId="77777777" w:rsidR="00061339" w:rsidRDefault="00061339" w:rsidP="002275DB">
            <w:pPr>
              <w:rPr>
                <w:rFonts w:eastAsia="Times New Roman"/>
              </w:rPr>
            </w:pPr>
            <w:r>
              <w:rPr>
                <w:rFonts w:eastAsia="Times New Roman" w:cs="Arial"/>
                <w:color w:val="000000"/>
                <w:sz w:val="16"/>
                <w:szCs w:val="16"/>
              </w:rPr>
              <w:t>SP-211572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5E167"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4F27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705CB"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5FD90" w14:textId="77777777" w:rsidR="00061339" w:rsidRDefault="00061339" w:rsidP="002275DB">
            <w:pPr>
              <w:rPr>
                <w:rFonts w:eastAsia="Times New Roman"/>
              </w:rPr>
            </w:pPr>
            <w:r>
              <w:rPr>
                <w:rFonts w:eastAsia="Times New Roman" w:cs="Arial"/>
                <w:color w:val="000000"/>
                <w:sz w:val="16"/>
                <w:szCs w:val="16"/>
              </w:rPr>
              <w:t>2, U.1.0</w:t>
            </w:r>
          </w:p>
        </w:tc>
      </w:tr>
      <w:tr w:rsidR="00061339" w14:paraId="0B2F658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4DF2A"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238CF"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A1BEB" w14:textId="77777777" w:rsidR="00061339" w:rsidRDefault="00061339" w:rsidP="002275DB">
            <w:pPr>
              <w:rPr>
                <w:rFonts w:eastAsia="Times New Roman"/>
              </w:rPr>
            </w:pPr>
            <w:r>
              <w:rPr>
                <w:rFonts w:eastAsia="Times New Roman" w:cs="Arial"/>
                <w:color w:val="000000"/>
                <w:sz w:val="16"/>
                <w:szCs w:val="16"/>
              </w:rPr>
              <w:t>1252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DBB1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0694E" w14:textId="77777777" w:rsidR="00061339" w:rsidRDefault="00061339" w:rsidP="002275DB">
            <w:pPr>
              <w:rPr>
                <w:rFonts w:eastAsia="Times New Roman"/>
              </w:rPr>
            </w:pPr>
            <w:r>
              <w:rPr>
                <w:rFonts w:eastAsia="Times New Roman" w:cs="Arial"/>
                <w:color w:val="000000"/>
                <w:sz w:val="16"/>
                <w:szCs w:val="16"/>
              </w:rPr>
              <w:t>Rel-14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4B565" w14:textId="77777777" w:rsidR="00061339" w:rsidRDefault="00061339" w:rsidP="002275DB">
            <w:pPr>
              <w:rPr>
                <w:rFonts w:eastAsia="Times New Roman"/>
              </w:rPr>
            </w:pPr>
            <w:r>
              <w:rPr>
                <w:rFonts w:eastAsia="Times New Roman" w:cs="Arial"/>
                <w:color w:val="000000"/>
                <w:sz w:val="16"/>
                <w:szCs w:val="16"/>
              </w:rPr>
              <w:t>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FB849"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DA521" w14:textId="77777777" w:rsidR="00061339" w:rsidRDefault="00061339" w:rsidP="002275DB">
            <w:pPr>
              <w:rPr>
                <w:rFonts w:eastAsia="Times New Roman"/>
              </w:rPr>
            </w:pPr>
            <w:r>
              <w:rPr>
                <w:rFonts w:eastAsia="Times New Roman" w:cs="Arial"/>
                <w:color w:val="000000"/>
                <w:sz w:val="16"/>
                <w:szCs w:val="16"/>
              </w:rPr>
              <w:t>14.6.0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4D050" w14:textId="77777777" w:rsidR="00061339" w:rsidRDefault="00061339" w:rsidP="002275DB">
            <w:pPr>
              <w:rPr>
                <w:rFonts w:eastAsia="Times New Roman"/>
              </w:rPr>
            </w:pPr>
            <w:r>
              <w:rPr>
                <w:rFonts w:eastAsia="Times New Roman" w:cs="Arial"/>
                <w:color w:val="000000"/>
                <w:sz w:val="16"/>
                <w:szCs w:val="16"/>
              </w:rPr>
              <w:t>SP-211573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84110"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4DEE7"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81776"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F803" w14:textId="77777777" w:rsidR="00061339" w:rsidRDefault="00061339" w:rsidP="002275DB">
            <w:pPr>
              <w:rPr>
                <w:rFonts w:eastAsia="Times New Roman"/>
              </w:rPr>
            </w:pPr>
            <w:r>
              <w:rPr>
                <w:rFonts w:eastAsia="Times New Roman" w:cs="Arial"/>
                <w:color w:val="000000"/>
                <w:sz w:val="16"/>
                <w:szCs w:val="16"/>
              </w:rPr>
              <w:t>2, U.1.0</w:t>
            </w:r>
          </w:p>
        </w:tc>
      </w:tr>
      <w:tr w:rsidR="00061339" w14:paraId="15610BB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6CF19"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3D0DF"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A5E0" w14:textId="77777777" w:rsidR="00061339" w:rsidRDefault="00061339" w:rsidP="002275DB">
            <w:pPr>
              <w:rPr>
                <w:rFonts w:eastAsia="Times New Roman"/>
              </w:rPr>
            </w:pPr>
            <w:r>
              <w:rPr>
                <w:rFonts w:eastAsia="Times New Roman" w:cs="Arial"/>
                <w:color w:val="000000"/>
                <w:sz w:val="16"/>
                <w:szCs w:val="16"/>
              </w:rPr>
              <w:t>1253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831F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15018" w14:textId="77777777" w:rsidR="00061339" w:rsidRDefault="00061339" w:rsidP="002275DB">
            <w:pPr>
              <w:rPr>
                <w:rFonts w:eastAsia="Times New Roman"/>
              </w:rPr>
            </w:pPr>
            <w:r>
              <w:rPr>
                <w:rFonts w:eastAsia="Times New Roman"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A80E9" w14:textId="77777777" w:rsidR="00061339" w:rsidRDefault="00061339" w:rsidP="002275DB">
            <w:pPr>
              <w:rPr>
                <w:rFonts w:eastAsia="Times New Roman"/>
              </w:rPr>
            </w:pPr>
            <w:r>
              <w:rPr>
                <w:rFonts w:eastAsia="Times New Roman" w:cs="Arial"/>
                <w:color w:val="000000"/>
                <w:sz w:val="16"/>
                <w:szCs w:val="16"/>
              </w:rPr>
              <w:t>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3C77"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888F" w14:textId="77777777" w:rsidR="00061339" w:rsidRDefault="00061339" w:rsidP="002275DB">
            <w:pPr>
              <w:rPr>
                <w:rFonts w:eastAsia="Times New Roman"/>
              </w:rPr>
            </w:pPr>
            <w:r>
              <w:rPr>
                <w:rFonts w:eastAsia="Times New Roman" w:cs="Arial"/>
                <w:color w:val="000000"/>
                <w:sz w:val="16"/>
                <w:szCs w:val="16"/>
              </w:rPr>
              <w:t>15.4.0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F9C02" w14:textId="77777777" w:rsidR="00061339" w:rsidRDefault="00061339" w:rsidP="002275DB">
            <w:pPr>
              <w:rPr>
                <w:rFonts w:eastAsia="Times New Roman"/>
              </w:rPr>
            </w:pPr>
            <w:r>
              <w:rPr>
                <w:rFonts w:eastAsia="Times New Roman" w:cs="Arial"/>
                <w:color w:val="000000"/>
                <w:sz w:val="16"/>
                <w:szCs w:val="16"/>
              </w:rPr>
              <w:t>SP-211574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0CC33"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6815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CC504"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EFF32" w14:textId="77777777" w:rsidR="00061339" w:rsidRDefault="00061339" w:rsidP="002275DB">
            <w:pPr>
              <w:rPr>
                <w:rFonts w:eastAsia="Times New Roman"/>
              </w:rPr>
            </w:pPr>
            <w:r>
              <w:rPr>
                <w:rFonts w:eastAsia="Times New Roman" w:cs="Arial"/>
                <w:color w:val="000000"/>
                <w:sz w:val="16"/>
                <w:szCs w:val="16"/>
              </w:rPr>
              <w:t>2, U.1.0</w:t>
            </w:r>
          </w:p>
        </w:tc>
      </w:tr>
      <w:tr w:rsidR="00061339" w14:paraId="6F58666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B2A58"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45B05"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49B9F" w14:textId="77777777" w:rsidR="00061339" w:rsidRDefault="00061339" w:rsidP="002275DB">
            <w:pPr>
              <w:rPr>
                <w:rFonts w:eastAsia="Times New Roman"/>
              </w:rPr>
            </w:pPr>
            <w:r>
              <w:rPr>
                <w:rFonts w:eastAsia="Times New Roman" w:cs="Arial"/>
                <w:color w:val="000000"/>
                <w:sz w:val="16"/>
                <w:szCs w:val="16"/>
              </w:rPr>
              <w:t>1254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DD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D07CE" w14:textId="77777777" w:rsidR="00061339" w:rsidRDefault="00061339" w:rsidP="002275D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1439B" w14:textId="77777777" w:rsidR="00061339" w:rsidRDefault="00061339" w:rsidP="002275DB">
            <w:pPr>
              <w:rPr>
                <w:rFonts w:eastAsia="Times New Roman"/>
              </w:rPr>
            </w:pPr>
            <w:r>
              <w:rPr>
                <w:rFonts w:eastAsia="Times New Roman" w:cs="Arial"/>
                <w:color w:val="000000"/>
                <w:sz w:val="16"/>
                <w:szCs w:val="16"/>
              </w:rPr>
              <w:t>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B35A7"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5FED0" w14:textId="77777777" w:rsidR="00061339" w:rsidRDefault="00061339" w:rsidP="002275DB">
            <w:pPr>
              <w:rPr>
                <w:rFonts w:eastAsia="Times New Roman"/>
              </w:rPr>
            </w:pPr>
            <w:r>
              <w:rPr>
                <w:rFonts w:eastAsia="Times New Roman" w:cs="Arial"/>
                <w:color w:val="000000"/>
                <w:sz w:val="16"/>
                <w:szCs w:val="16"/>
              </w:rPr>
              <w:t>16.6.0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D65C6" w14:textId="77777777" w:rsidR="00061339" w:rsidRDefault="00061339" w:rsidP="002275DB">
            <w:pPr>
              <w:rPr>
                <w:rFonts w:eastAsia="Times New Roman"/>
              </w:rPr>
            </w:pPr>
            <w:r>
              <w:rPr>
                <w:rFonts w:eastAsia="Times New Roman" w:cs="Arial"/>
                <w:color w:val="000000"/>
                <w:sz w:val="16"/>
                <w:szCs w:val="16"/>
              </w:rPr>
              <w:t>SP-211575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65291"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A654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B73FD"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D70AD" w14:textId="77777777" w:rsidR="00061339" w:rsidRDefault="00061339" w:rsidP="002275DB">
            <w:pPr>
              <w:rPr>
                <w:rFonts w:eastAsia="Times New Roman"/>
              </w:rPr>
            </w:pPr>
            <w:r>
              <w:rPr>
                <w:rFonts w:eastAsia="Times New Roman" w:cs="Arial"/>
                <w:color w:val="000000"/>
                <w:sz w:val="16"/>
                <w:szCs w:val="16"/>
              </w:rPr>
              <w:t>2, U.1.0</w:t>
            </w:r>
          </w:p>
        </w:tc>
      </w:tr>
      <w:tr w:rsidR="00061339" w14:paraId="3C69F1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E4BAD"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9EADE" w14:textId="77777777" w:rsidR="00061339" w:rsidRDefault="00061339" w:rsidP="002275DB">
            <w:pPr>
              <w:rPr>
                <w:rFonts w:eastAsia="Times New Roman"/>
              </w:rPr>
            </w:pPr>
            <w:r>
              <w:rPr>
                <w:rFonts w:eastAsia="Times New Roman" w:cs="Arial"/>
                <w:color w:val="000000"/>
                <w:sz w:val="16"/>
                <w:szCs w:val="16"/>
              </w:rP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3F0E8" w14:textId="77777777" w:rsidR="00061339" w:rsidRDefault="00061339" w:rsidP="002275DB">
            <w:pPr>
              <w:rPr>
                <w:rFonts w:eastAsia="Times New Roman"/>
              </w:rPr>
            </w:pPr>
            <w:r>
              <w:rPr>
                <w:rFonts w:eastAsia="Times New Roman" w:cs="Arial"/>
                <w:color w:val="000000"/>
                <w:sz w:val="16"/>
                <w:szCs w:val="16"/>
              </w:rPr>
              <w:t>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DDF3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8AF72"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F954A" w14:textId="77777777" w:rsidR="00061339" w:rsidRDefault="00061339" w:rsidP="002275DB">
            <w:pPr>
              <w:rPr>
                <w:rFonts w:eastAsia="Times New Roman"/>
              </w:rPr>
            </w:pPr>
            <w:r>
              <w:rPr>
                <w:rFonts w:eastAsia="Times New Roman" w:cs="Arial"/>
                <w:color w:val="000000"/>
                <w:sz w:val="16"/>
                <w:szCs w:val="16"/>
              </w:rPr>
              <w:t>Update IETF reference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E86F"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7DF24"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82272" w14:textId="77777777" w:rsidR="00061339" w:rsidRDefault="00061339" w:rsidP="002275DB">
            <w:pPr>
              <w:rPr>
                <w:rFonts w:eastAsia="Times New Roman"/>
              </w:rPr>
            </w:pPr>
            <w:r>
              <w:rPr>
                <w:rFonts w:eastAsia="Times New Roman" w:cs="Arial"/>
                <w:color w:val="000000"/>
                <w:sz w:val="16"/>
                <w:szCs w:val="16"/>
              </w:rPr>
              <w:t>SP-211576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E5C5D" w14:textId="77777777" w:rsidR="00061339" w:rsidRDefault="00061339" w:rsidP="002275D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21B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6F33" w14:textId="77777777" w:rsidR="00061339" w:rsidRDefault="00061339" w:rsidP="002275DB">
            <w:pPr>
              <w:rPr>
                <w:rFonts w:eastAsia="Times New Roman"/>
              </w:rPr>
            </w:pPr>
            <w:r>
              <w:rPr>
                <w:rFonts w:eastAsia="Times New Roman" w:cs="Arial"/>
                <w:color w:val="000000"/>
                <w:sz w:val="16"/>
                <w:szCs w:val="16"/>
              </w:rPr>
              <w:t>IMS_WebRTC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5C095" w14:textId="77777777" w:rsidR="00061339" w:rsidRDefault="00061339" w:rsidP="002275DB">
            <w:pPr>
              <w:rPr>
                <w:rFonts w:eastAsia="Times New Roman"/>
              </w:rPr>
            </w:pPr>
            <w:r>
              <w:rPr>
                <w:rFonts w:eastAsia="Times New Roman" w:cs="Arial"/>
                <w:color w:val="000000"/>
                <w:sz w:val="16"/>
                <w:szCs w:val="16"/>
              </w:rPr>
              <w:t>2, U.1.0</w:t>
            </w:r>
          </w:p>
        </w:tc>
      </w:tr>
      <w:tr w:rsidR="00061339" w14:paraId="49F4BE7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DAE2B"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F9504" w14:textId="77777777" w:rsidR="00061339" w:rsidRDefault="00061339" w:rsidP="002275DB">
            <w:pPr>
              <w:rPr>
                <w:rFonts w:eastAsia="Times New Roman"/>
              </w:rPr>
            </w:pPr>
            <w:r>
              <w:rPr>
                <w:rFonts w:eastAsia="Times New Roman" w:cs="Arial"/>
                <w:color w:val="000000"/>
                <w:sz w:val="16"/>
                <w:szCs w:val="16"/>
              </w:rPr>
              <w:t>23.256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49BC9" w14:textId="77777777" w:rsidR="00061339" w:rsidRDefault="00061339" w:rsidP="002275DB">
            <w:pPr>
              <w:rPr>
                <w:rFonts w:eastAsia="Times New Roman"/>
              </w:rPr>
            </w:pPr>
            <w:r>
              <w:rPr>
                <w:rFonts w:eastAsia="Times New Roman" w:cs="Arial"/>
                <w:color w:val="000000"/>
                <w:sz w:val="16"/>
                <w:szCs w:val="16"/>
              </w:rPr>
              <w:t>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945FC"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EB7D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F0D57" w14:textId="77777777" w:rsidR="00061339" w:rsidRDefault="00061339" w:rsidP="002275DB">
            <w:pPr>
              <w:rPr>
                <w:rFonts w:eastAsia="Times New Roman"/>
              </w:rPr>
            </w:pPr>
            <w:r>
              <w:rPr>
                <w:rFonts w:eastAsia="Times New Roman" w:cs="Arial"/>
                <w:color w:val="000000"/>
                <w:sz w:val="16"/>
                <w:szCs w:val="16"/>
              </w:rPr>
              <w:t>Clean up for List of Aerial UEs in a geographic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FADD4"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C7514" w14:textId="77777777" w:rsidR="00061339" w:rsidRDefault="00061339" w:rsidP="002275D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48304" w14:textId="77777777" w:rsidR="00061339" w:rsidRDefault="00061339" w:rsidP="002275DB">
            <w:pPr>
              <w:rPr>
                <w:rFonts w:eastAsia="Times New Roman"/>
              </w:rPr>
            </w:pPr>
            <w:r>
              <w:rPr>
                <w:rFonts w:eastAsia="Times New Roman" w:cs="Arial"/>
                <w:color w:val="000000"/>
                <w:sz w:val="16"/>
                <w:szCs w:val="16"/>
              </w:rPr>
              <w:t>SP-211407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308F2" w14:textId="77777777" w:rsidR="00061339" w:rsidRDefault="00061339" w:rsidP="002275D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AF33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28EBA" w14:textId="77777777" w:rsidR="00061339" w:rsidRDefault="00061339" w:rsidP="002275D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A636A" w14:textId="77777777" w:rsidR="00061339" w:rsidRDefault="00061339" w:rsidP="002275DB">
            <w:pPr>
              <w:rPr>
                <w:rFonts w:eastAsia="Times New Roman"/>
              </w:rPr>
            </w:pPr>
            <w:r>
              <w:rPr>
                <w:rFonts w:eastAsia="Times New Roman" w:cs="Arial"/>
                <w:color w:val="000000"/>
                <w:sz w:val="16"/>
                <w:szCs w:val="16"/>
              </w:rPr>
              <w:t>5.3.1.3, 5.3.4.</w:t>
            </w:r>
          </w:p>
        </w:tc>
      </w:tr>
      <w:tr w:rsidR="00061339" w14:paraId="6E1F930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A9BDD"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A4A92" w14:textId="77777777" w:rsidR="00061339" w:rsidRDefault="00061339" w:rsidP="002275DB">
            <w:pPr>
              <w:rPr>
                <w:rFonts w:eastAsia="Times New Roman"/>
              </w:rPr>
            </w:pPr>
            <w:r>
              <w:rPr>
                <w:rFonts w:eastAsia="Times New Roman"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BA259" w14:textId="77777777" w:rsidR="00061339" w:rsidRDefault="00061339" w:rsidP="002275DB">
            <w:pPr>
              <w:rPr>
                <w:rFonts w:eastAsia="Times New Roman"/>
              </w:rPr>
            </w:pPr>
            <w:r>
              <w:rPr>
                <w:rFonts w:eastAsia="Times New Roman" w:cs="Arial"/>
                <w:color w:val="000000"/>
                <w:sz w:val="16"/>
                <w:szCs w:val="16"/>
              </w:rPr>
              <w:t>3658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0BF8"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8088D"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F2CB" w14:textId="77777777" w:rsidR="00061339" w:rsidRDefault="00061339" w:rsidP="002275DB">
            <w:pPr>
              <w:rPr>
                <w:rFonts w:eastAsia="Times New Roman"/>
              </w:rPr>
            </w:pPr>
            <w:r>
              <w:rPr>
                <w:rFonts w:eastAsia="Times New Roman" w:cs="Arial"/>
                <w:color w:val="000000"/>
                <w:sz w:val="16"/>
                <w:szCs w:val="16"/>
              </w:rPr>
              <w:t>MUSIM capabilities in Emergency Attach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B5354"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8817A"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BF57E" w14:textId="77777777" w:rsidR="00061339" w:rsidRDefault="00061339" w:rsidP="002275DB">
            <w:pPr>
              <w:rPr>
                <w:rFonts w:eastAsia="Times New Roman"/>
              </w:rPr>
            </w:pPr>
            <w:r>
              <w:rPr>
                <w:rFonts w:eastAsia="Times New Roman" w:cs="Arial"/>
                <w:color w:val="000000"/>
                <w:sz w:val="16"/>
                <w:szCs w:val="16"/>
              </w:rPr>
              <w:t>SP-211548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5CA40" w14:textId="77777777" w:rsidR="00061339" w:rsidRDefault="00061339" w:rsidP="002275DB">
            <w:pPr>
              <w:rPr>
                <w:rFonts w:eastAsia="Times New Roman"/>
              </w:rPr>
            </w:pPr>
            <w:r>
              <w:rPr>
                <w:rFonts w:eastAsia="Times New Roman" w:cs="Arial"/>
                <w:color w:val="000000"/>
                <w:sz w:val="16"/>
                <w:szCs w:val="16"/>
              </w:rPr>
              <w:t>Intel,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CD2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7D540"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C9792" w14:textId="77777777" w:rsidR="00061339" w:rsidRDefault="00061339" w:rsidP="002275DB">
            <w:pPr>
              <w:rPr>
                <w:rFonts w:eastAsia="Times New Roman"/>
              </w:rPr>
            </w:pPr>
          </w:p>
        </w:tc>
      </w:tr>
      <w:tr w:rsidR="00061339" w14:paraId="15D1E4E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88654" w14:textId="77777777" w:rsidR="00061339" w:rsidRDefault="00061339" w:rsidP="002275DB">
            <w:pPr>
              <w:rPr>
                <w:rFonts w:eastAsia="Times New Roman"/>
                <w:sz w:val="24"/>
                <w:szCs w:val="24"/>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180F"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5E597" w14:textId="77777777" w:rsidR="00061339" w:rsidRDefault="00061339" w:rsidP="002275DB">
            <w:pPr>
              <w:rPr>
                <w:rFonts w:eastAsia="Times New Roman"/>
              </w:rPr>
            </w:pPr>
            <w:r>
              <w:rPr>
                <w:rFonts w:eastAsia="Times New Roman" w:cs="Arial"/>
                <w:color w:val="000000"/>
                <w:sz w:val="16"/>
                <w:szCs w:val="16"/>
              </w:rPr>
              <w:t>3237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5D2A8"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F5A2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2BCA6" w14:textId="77777777" w:rsidR="00061339" w:rsidRDefault="00061339" w:rsidP="002275DB">
            <w:pPr>
              <w:rPr>
                <w:rFonts w:eastAsia="Times New Roman"/>
              </w:rPr>
            </w:pPr>
            <w:r>
              <w:rPr>
                <w:rFonts w:eastAsia="Times New Roman" w:cs="Arial"/>
                <w:color w:val="000000"/>
                <w:sz w:val="16"/>
                <w:szCs w:val="16"/>
              </w:rPr>
              <w:t>MUSIM capabilities in Emergency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BF968"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BE11A"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75F82" w14:textId="77777777" w:rsidR="00061339" w:rsidRDefault="00061339" w:rsidP="002275DB">
            <w:pPr>
              <w:rPr>
                <w:rFonts w:eastAsia="Times New Roman"/>
              </w:rPr>
            </w:pPr>
            <w:r>
              <w:rPr>
                <w:rFonts w:eastAsia="Times New Roman" w:cs="Arial"/>
                <w:color w:val="000000"/>
                <w:sz w:val="16"/>
                <w:szCs w:val="16"/>
              </w:rPr>
              <w:t>SP-211550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7FFDA" w14:textId="77777777" w:rsidR="00061339" w:rsidRDefault="00061339" w:rsidP="002275DB">
            <w:pPr>
              <w:rPr>
                <w:rFonts w:eastAsia="Times New Roman"/>
              </w:rPr>
            </w:pPr>
            <w:r>
              <w:rPr>
                <w:rFonts w:eastAsia="Times New Roman" w:cs="Arial"/>
                <w:color w:val="000000"/>
                <w:sz w:val="16"/>
                <w:szCs w:val="16"/>
              </w:rPr>
              <w:t>Apple,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F3154"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422E8"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BEB62" w14:textId="77777777" w:rsidR="00061339" w:rsidRDefault="00061339" w:rsidP="002275DB">
            <w:pPr>
              <w:rPr>
                <w:rFonts w:eastAsia="Times New Roman"/>
              </w:rPr>
            </w:pPr>
          </w:p>
        </w:tc>
      </w:tr>
      <w:tr w:rsidR="00061339" w14:paraId="722F591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7EECD" w14:textId="77777777" w:rsidR="00061339" w:rsidRDefault="00061339" w:rsidP="002275DB">
            <w:pPr>
              <w:rPr>
                <w:rFonts w:eastAsia="Times New Roman"/>
                <w:sz w:val="24"/>
                <w:szCs w:val="24"/>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109BC"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F5448" w14:textId="77777777" w:rsidR="00061339" w:rsidRDefault="00061339" w:rsidP="002275DB">
            <w:pPr>
              <w:rPr>
                <w:rFonts w:eastAsia="Times New Roman"/>
              </w:rPr>
            </w:pPr>
            <w:r>
              <w:rPr>
                <w:rFonts w:eastAsia="Times New Roman" w:cs="Arial"/>
                <w:color w:val="000000"/>
                <w:sz w:val="16"/>
                <w:szCs w:val="16"/>
              </w:rPr>
              <w:t>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0FF9D" w14:textId="77777777" w:rsidR="00061339" w:rsidRDefault="00061339" w:rsidP="002275DB">
            <w:pPr>
              <w:rPr>
                <w:rFonts w:eastAsia="Times New Roman"/>
              </w:rPr>
            </w:pPr>
            <w:r>
              <w:rPr>
                <w:rFonts w:eastAsia="Times New Roman"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AD905"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44406" w14:textId="77777777" w:rsidR="00061339" w:rsidRDefault="00061339" w:rsidP="002275DB">
            <w:pPr>
              <w:rPr>
                <w:rFonts w:eastAsia="Times New Roman"/>
              </w:rPr>
            </w:pPr>
            <w:r>
              <w:rPr>
                <w:rFonts w:eastAsia="Times New Roman" w:cs="Arial"/>
                <w:color w:val="000000"/>
                <w:sz w:val="16"/>
                <w:szCs w:val="16"/>
              </w:rPr>
              <w:t>UE onboarding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5E49"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81AFE"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06181" w14:textId="77777777" w:rsidR="00061339" w:rsidRDefault="00061339" w:rsidP="002275DB">
            <w:pPr>
              <w:rPr>
                <w:rFonts w:eastAsia="Times New Roman"/>
              </w:rPr>
            </w:pPr>
            <w:r>
              <w:rPr>
                <w:rFonts w:eastAsia="Times New Roman" w:cs="Arial"/>
                <w:color w:val="000000"/>
                <w:sz w:val="16"/>
                <w:szCs w:val="16"/>
              </w:rPr>
              <w:t>SP-211627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98CE6" w14:textId="77777777" w:rsidR="00061339" w:rsidRDefault="00061339" w:rsidP="002275DB">
            <w:pPr>
              <w:rPr>
                <w:rFonts w:eastAsia="Times New Roman"/>
              </w:rPr>
            </w:pPr>
            <w:r>
              <w:rPr>
                <w:rFonts w:eastAsia="Times New Roman" w:cs="Arial"/>
                <w:color w:val="000000"/>
                <w:sz w:val="16"/>
                <w:szCs w:val="16"/>
              </w:rPr>
              <w:t>Intel, Nokia, Nokia Shanghai Bell,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F10C6"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33EC5"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BBFF1" w14:textId="77777777" w:rsidR="00061339" w:rsidRDefault="00061339" w:rsidP="002275DB">
            <w:pPr>
              <w:rPr>
                <w:rFonts w:eastAsia="Times New Roman"/>
              </w:rPr>
            </w:pPr>
          </w:p>
        </w:tc>
      </w:tr>
      <w:tr w:rsidR="00061339" w14:paraId="0924CE6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AA233" w14:textId="77777777" w:rsidR="00061339" w:rsidRDefault="00061339" w:rsidP="002275DB">
            <w:pPr>
              <w:rPr>
                <w:rFonts w:eastAsia="Times New Roman"/>
                <w:sz w:val="24"/>
                <w:szCs w:val="24"/>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D5154"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5ABFB" w14:textId="77777777" w:rsidR="00061339" w:rsidRDefault="00061339" w:rsidP="002275DB">
            <w:pPr>
              <w:rPr>
                <w:rFonts w:eastAsia="Times New Roman"/>
              </w:rPr>
            </w:pPr>
            <w:r>
              <w:rPr>
                <w:rFonts w:eastAsia="Times New Roman" w:cs="Arial"/>
                <w:color w:val="000000"/>
                <w:sz w:val="16"/>
                <w:szCs w:val="16"/>
              </w:rPr>
              <w:t>3302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372F5"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DF26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830C1" w14:textId="77777777" w:rsidR="00061339" w:rsidRDefault="00061339" w:rsidP="002275DB">
            <w:pPr>
              <w:rPr>
                <w:rFonts w:eastAsia="Times New Roman"/>
              </w:rPr>
            </w:pPr>
            <w:r>
              <w:rPr>
                <w:rFonts w:eastAsia="Times New Roman" w:cs="Arial"/>
                <w:color w:val="000000"/>
                <w:sz w:val="16"/>
                <w:szCs w:val="16"/>
              </w:rPr>
              <w:t>Correction on PMF protocol stack for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33AD2" w14:textId="77777777" w:rsidR="00061339" w:rsidRDefault="00061339" w:rsidP="002275DB">
            <w:pPr>
              <w:rPr>
                <w:rFonts w:eastAsia="Times New Roman"/>
              </w:rPr>
            </w:pPr>
            <w:r>
              <w:rPr>
                <w:rFonts w:eastAsia="Times New Roman"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47AE9"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BF058" w14:textId="77777777" w:rsidR="00061339" w:rsidRDefault="00061339" w:rsidP="002275DB">
            <w:pPr>
              <w:rPr>
                <w:rFonts w:eastAsia="Times New Roman"/>
              </w:rPr>
            </w:pPr>
            <w:r>
              <w:rPr>
                <w:rFonts w:eastAsia="Times New Roman" w:cs="Arial"/>
                <w:color w:val="000000"/>
                <w:sz w:val="16"/>
                <w:szCs w:val="16"/>
              </w:rPr>
              <w:t>SP-211624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0468C" w14:textId="77777777" w:rsidR="00061339" w:rsidRDefault="00061339" w:rsidP="002275DB">
            <w:pPr>
              <w:rPr>
                <w:rFonts w:eastAsia="Times New Roman"/>
              </w:rPr>
            </w:pPr>
            <w:r>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F35E3"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14D1" w14:textId="77777777" w:rsidR="00061339" w:rsidRDefault="00061339" w:rsidP="002275DB">
            <w:pPr>
              <w:rPr>
                <w:rFonts w:eastAsia="Times New Roman"/>
              </w:rPr>
            </w:pPr>
            <w:r>
              <w:rPr>
                <w:rFonts w:eastAsia="Times New Roman" w:cs="Arial"/>
                <w:color w:val="000000"/>
                <w:sz w:val="16"/>
                <w:szCs w:val="16"/>
              </w:rPr>
              <w:t>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2571E" w14:textId="77777777" w:rsidR="00061339" w:rsidRDefault="00061339" w:rsidP="002275DB">
            <w:pPr>
              <w:rPr>
                <w:rFonts w:eastAsia="Times New Roman"/>
              </w:rPr>
            </w:pPr>
            <w:r>
              <w:rPr>
                <w:rFonts w:eastAsia="Times New Roman" w:cs="Arial"/>
                <w:color w:val="000000"/>
                <w:sz w:val="16"/>
                <w:szCs w:val="16"/>
              </w:rPr>
              <w:t>5.32.5.4</w:t>
            </w:r>
          </w:p>
        </w:tc>
      </w:tr>
      <w:tr w:rsidR="00061339" w14:paraId="414A325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FEBBC"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8338"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DDD80" w14:textId="77777777" w:rsidR="00061339" w:rsidRDefault="00061339" w:rsidP="002275DB">
            <w:pPr>
              <w:rPr>
                <w:rFonts w:eastAsia="Times New Roman"/>
              </w:rPr>
            </w:pPr>
            <w:r>
              <w:rPr>
                <w:rFonts w:eastAsia="Times New Roman" w:cs="Arial"/>
                <w:color w:val="000000"/>
                <w:sz w:val="16"/>
                <w:szCs w:val="16"/>
              </w:rPr>
              <w:t>3314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74F64"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D8BA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2E407" w14:textId="77777777" w:rsidR="00061339" w:rsidRDefault="00061339" w:rsidP="002275DB">
            <w:pPr>
              <w:rPr>
                <w:rFonts w:eastAsia="Times New Roman"/>
              </w:rPr>
            </w:pPr>
            <w:r>
              <w:rPr>
                <w:rFonts w:eastAsia="Times New Roman" w:cs="Arial"/>
                <w:color w:val="000000"/>
                <w:sz w:val="16"/>
                <w:szCs w:val="16"/>
              </w:rPr>
              <w:t>Support for emergency calls in limited service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2A508"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1D823"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D5AFB" w14:textId="77777777" w:rsidR="00061339" w:rsidRDefault="00061339" w:rsidP="002275DB">
            <w:pPr>
              <w:rPr>
                <w:rFonts w:eastAsia="Times New Roman"/>
              </w:rPr>
            </w:pPr>
            <w:r>
              <w:rPr>
                <w:rFonts w:eastAsia="Times New Roman" w:cs="Arial"/>
                <w:color w:val="000000"/>
                <w:sz w:val="16"/>
                <w:szCs w:val="16"/>
              </w:rPr>
              <w:t>SP-211592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825BA"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C228B"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5FD65"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6EFCD" w14:textId="77777777" w:rsidR="00061339" w:rsidRDefault="00061339" w:rsidP="002275DB">
            <w:pPr>
              <w:rPr>
                <w:rFonts w:eastAsia="Times New Roman"/>
              </w:rPr>
            </w:pPr>
            <w:r>
              <w:rPr>
                <w:rFonts w:eastAsia="Times New Roman" w:cs="Arial"/>
                <w:color w:val="000000"/>
                <w:sz w:val="16"/>
                <w:szCs w:val="16"/>
              </w:rPr>
              <w:t>5.30.2.4.1, 5.16.4.1, 5.30.2.1</w:t>
            </w:r>
          </w:p>
        </w:tc>
      </w:tr>
      <w:tr w:rsidR="00061339" w14:paraId="483E95F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AD7AD" w14:textId="77777777" w:rsidR="00061339" w:rsidRDefault="00061339" w:rsidP="002275DB">
            <w:pPr>
              <w:rPr>
                <w:rFonts w:eastAsia="Times New Roman"/>
              </w:rPr>
            </w:pPr>
            <w:r>
              <w:rPr>
                <w:rFonts w:eastAsia="Times New Roman" w:cs="Arial"/>
                <w:color w:val="000000"/>
                <w:sz w:val="16"/>
                <w:szCs w:val="16"/>
              </w:rPr>
              <w:lastRenderedPageBreak/>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0E309"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2AC48" w14:textId="77777777" w:rsidR="00061339" w:rsidRDefault="00061339" w:rsidP="002275DB">
            <w:pPr>
              <w:rPr>
                <w:rFonts w:eastAsia="Times New Roman"/>
              </w:rPr>
            </w:pPr>
            <w:r>
              <w:rPr>
                <w:rFonts w:eastAsia="Times New Roman" w:cs="Arial"/>
                <w:color w:val="000000"/>
                <w:sz w:val="16"/>
                <w:szCs w:val="16"/>
              </w:rPr>
              <w:t>3319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82219" w14:textId="77777777" w:rsidR="00061339" w:rsidRDefault="00061339" w:rsidP="002275DB">
            <w:pPr>
              <w:rPr>
                <w:rFonts w:eastAsia="Times New Roman"/>
              </w:rPr>
            </w:pPr>
            <w:r>
              <w:rPr>
                <w:rFonts w:eastAsia="Times New Roman"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0C7B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98406" w14:textId="77777777" w:rsidR="00061339" w:rsidRDefault="00061339" w:rsidP="002275DB">
            <w:pPr>
              <w:rPr>
                <w:rFonts w:eastAsia="Times New Roman"/>
              </w:rPr>
            </w:pPr>
            <w:r>
              <w:rPr>
                <w:rFonts w:eastAsia="Times New Roman" w:cs="Arial"/>
                <w:color w:val="000000"/>
                <w:sz w:val="16"/>
                <w:szCs w:val="16"/>
              </w:rPr>
              <w:t>Support for Paging Early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AD942"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D9536"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22976" w14:textId="77777777" w:rsidR="00061339" w:rsidRDefault="00061339" w:rsidP="002275DB">
            <w:pPr>
              <w:rPr>
                <w:rFonts w:eastAsia="Times New Roman"/>
              </w:rPr>
            </w:pPr>
            <w:r>
              <w:rPr>
                <w:rFonts w:eastAsia="Times New Roman" w:cs="Arial"/>
                <w:color w:val="000000"/>
                <w:sz w:val="16"/>
                <w:szCs w:val="16"/>
              </w:rPr>
              <w:t>SP-211628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D5C9F" w14:textId="77777777" w:rsidR="00061339" w:rsidRDefault="00061339" w:rsidP="002275DB">
            <w:pPr>
              <w:rPr>
                <w:rFonts w:eastAsia="Times New Roman"/>
              </w:rPr>
            </w:pPr>
            <w:r>
              <w:rPr>
                <w:rFonts w:eastAsia="Times New Roman" w:cs="Arial"/>
                <w:color w:val="000000"/>
                <w:sz w:val="16"/>
                <w:szCs w:val="16"/>
              </w:rPr>
              <w:t>MediaTek Inc., Qualcomm Inc., OPPO, Huawei, HiSilicon, 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727E9"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0211"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319B9" w14:textId="77777777" w:rsidR="00061339" w:rsidRDefault="00061339" w:rsidP="002275DB">
            <w:pPr>
              <w:rPr>
                <w:rFonts w:eastAsia="Times New Roman"/>
              </w:rPr>
            </w:pPr>
          </w:p>
        </w:tc>
      </w:tr>
      <w:tr w:rsidR="00061339" w14:paraId="585EE2F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CE533" w14:textId="77777777" w:rsidR="00061339" w:rsidRDefault="00061339" w:rsidP="002275DB">
            <w:pPr>
              <w:rPr>
                <w:rFonts w:eastAsia="Times New Roman"/>
                <w:sz w:val="24"/>
                <w:szCs w:val="24"/>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1AAA6"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C62F8" w14:textId="77777777" w:rsidR="00061339" w:rsidRDefault="00061339" w:rsidP="002275DB">
            <w:pPr>
              <w:rPr>
                <w:rFonts w:eastAsia="Times New Roman"/>
              </w:rPr>
            </w:pPr>
            <w:r>
              <w:rPr>
                <w:rFonts w:eastAsia="Times New Roman" w:cs="Arial"/>
                <w:color w:val="000000"/>
                <w:sz w:val="16"/>
                <w:szCs w:val="16"/>
              </w:rPr>
              <w:t>3331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D9491" w14:textId="77777777" w:rsidR="00061339" w:rsidRDefault="00061339" w:rsidP="002275D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95BA9"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E4C32" w14:textId="77777777" w:rsidR="00061339" w:rsidRDefault="00061339" w:rsidP="002275DB">
            <w:pPr>
              <w:rPr>
                <w:rFonts w:eastAsia="Times New Roman"/>
              </w:rPr>
            </w:pPr>
            <w:r>
              <w:rPr>
                <w:rFonts w:eastAsia="Times New Roman" w:cs="Arial"/>
                <w:color w:val="000000"/>
                <w:sz w:val="16"/>
                <w:szCs w:val="16"/>
              </w:rPr>
              <w:t>Clarification on definition of NSSRG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DDFEC"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43EB2"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603F6" w14:textId="77777777" w:rsidR="00061339" w:rsidRDefault="00061339" w:rsidP="002275DB">
            <w:pPr>
              <w:rPr>
                <w:rFonts w:eastAsia="Times New Roman"/>
              </w:rPr>
            </w:pPr>
            <w:r>
              <w:rPr>
                <w:rFonts w:eastAsia="Times New Roman" w:cs="Arial"/>
                <w:color w:val="000000"/>
                <w:sz w:val="16"/>
                <w:szCs w:val="16"/>
              </w:rPr>
              <w:t>SP-211416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2D147" w14:textId="77777777" w:rsidR="00061339" w:rsidRDefault="00061339" w:rsidP="002275DB">
            <w:pPr>
              <w:rPr>
                <w:rFonts w:eastAsia="Times New Roman"/>
              </w:rPr>
            </w:pPr>
            <w:r>
              <w:rPr>
                <w:rFonts w:eastAsia="Times New Roman" w:cs="Arial"/>
                <w:color w:val="000000"/>
                <w:sz w:val="16"/>
                <w:szCs w:val="16"/>
              </w:rPr>
              <w:t>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3739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78B15"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F62D2" w14:textId="77777777" w:rsidR="00061339" w:rsidRDefault="00061339" w:rsidP="002275DB">
            <w:pPr>
              <w:rPr>
                <w:rFonts w:eastAsia="Times New Roman"/>
              </w:rPr>
            </w:pPr>
            <w:r>
              <w:rPr>
                <w:rFonts w:eastAsia="Times New Roman" w:cs="Arial"/>
                <w:color w:val="000000"/>
                <w:sz w:val="16"/>
                <w:szCs w:val="16"/>
              </w:rPr>
              <w:t>5.15.12.1</w:t>
            </w:r>
          </w:p>
        </w:tc>
      </w:tr>
      <w:tr w:rsidR="00061339" w14:paraId="5695914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6CF70"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0D920"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66782" w14:textId="77777777" w:rsidR="00061339" w:rsidRDefault="00061339" w:rsidP="002275DB">
            <w:pPr>
              <w:rPr>
                <w:rFonts w:eastAsia="Times New Roman"/>
              </w:rPr>
            </w:pPr>
            <w:r>
              <w:rPr>
                <w:rFonts w:eastAsia="Times New Roman" w:cs="Arial"/>
                <w:color w:val="000000"/>
                <w:sz w:val="16"/>
                <w:szCs w:val="16"/>
              </w:rPr>
              <w:t>3335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DB99E"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6E8F8"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454A0" w14:textId="77777777" w:rsidR="00061339" w:rsidRDefault="00061339" w:rsidP="002275DB">
            <w:pPr>
              <w:rPr>
                <w:rFonts w:eastAsia="Times New Roman"/>
              </w:rPr>
            </w:pPr>
            <w:r>
              <w:rPr>
                <w:rFonts w:eastAsia="Times New Roman" w:cs="Arial"/>
                <w:color w:val="000000"/>
                <w:sz w:val="16"/>
                <w:szCs w:val="16"/>
              </w:rPr>
              <w:t>On Connection Release and Paging Restriction during a Mobility Registration Update in a TA outside the current Registration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F527E"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C99D9"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6C6DD" w14:textId="77777777" w:rsidR="00061339" w:rsidRDefault="00061339" w:rsidP="002275DB">
            <w:pPr>
              <w:rPr>
                <w:rFonts w:eastAsia="Times New Roman"/>
              </w:rPr>
            </w:pPr>
            <w:r>
              <w:rPr>
                <w:rFonts w:eastAsia="Times New Roman" w:cs="Arial"/>
                <w:color w:val="000000"/>
                <w:sz w:val="16"/>
                <w:szCs w:val="16"/>
              </w:rPr>
              <w:t>SP-211536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7EC7E" w14:textId="77777777" w:rsidR="00061339" w:rsidRDefault="00061339" w:rsidP="002275DB">
            <w:pPr>
              <w:rPr>
                <w:rFonts w:eastAsia="Times New Roman"/>
              </w:rPr>
            </w:pPr>
            <w:r>
              <w:rPr>
                <w:rFonts w:eastAsia="Times New Roman" w:cs="Arial"/>
                <w:color w:val="000000"/>
                <w:sz w:val="16"/>
                <w:szCs w:val="16"/>
              </w:rPr>
              <w:t>Nokia, Nokia Shanghai Bell,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8804D"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F04B4"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45B75" w14:textId="77777777" w:rsidR="00061339" w:rsidRDefault="00061339" w:rsidP="002275DB">
            <w:pPr>
              <w:rPr>
                <w:rFonts w:eastAsia="Times New Roman"/>
              </w:rPr>
            </w:pPr>
            <w:r>
              <w:rPr>
                <w:rFonts w:eastAsia="Times New Roman" w:cs="Arial"/>
                <w:color w:val="000000"/>
                <w:sz w:val="16"/>
                <w:szCs w:val="16"/>
              </w:rPr>
              <w:t>5.38</w:t>
            </w:r>
          </w:p>
        </w:tc>
      </w:tr>
      <w:tr w:rsidR="00061339" w14:paraId="24CEC26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2978C"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CB863" w14:textId="77777777" w:rsidR="00061339" w:rsidRDefault="00061339" w:rsidP="002275D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AA8B2" w14:textId="77777777" w:rsidR="00061339" w:rsidRDefault="00061339" w:rsidP="002275DB">
            <w:pPr>
              <w:rPr>
                <w:rFonts w:eastAsia="Times New Roman"/>
              </w:rPr>
            </w:pPr>
            <w:r>
              <w:rPr>
                <w:rFonts w:eastAsia="Times New Roman" w:cs="Arial"/>
                <w:color w:val="000000"/>
                <w:sz w:val="16"/>
                <w:szCs w:val="16"/>
              </w:rPr>
              <w:t>3345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6A2E3" w14:textId="77777777" w:rsidR="00061339" w:rsidRDefault="00061339" w:rsidP="002275D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3995C"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F2F6B" w14:textId="77777777" w:rsidR="00061339" w:rsidRDefault="00061339" w:rsidP="002275DB">
            <w:pPr>
              <w:rPr>
                <w:rFonts w:eastAsia="Times New Roman"/>
              </w:rPr>
            </w:pPr>
            <w:r>
              <w:rPr>
                <w:rFonts w:eastAsia="Times New Roman" w:cs="Arial"/>
                <w:color w:val="000000"/>
                <w:sz w:val="16"/>
                <w:szCs w:val="16"/>
              </w:rPr>
              <w:t>Clarifications of NSAC and NSAC for roaming cases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B0346"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96162" w14:textId="77777777" w:rsidR="00061339" w:rsidRDefault="00061339" w:rsidP="002275D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9B4FB" w14:textId="77777777" w:rsidR="00061339" w:rsidRDefault="00061339" w:rsidP="002275DB">
            <w:pPr>
              <w:rPr>
                <w:rFonts w:eastAsia="Times New Roman"/>
              </w:rPr>
            </w:pPr>
            <w:r>
              <w:rPr>
                <w:rFonts w:eastAsia="Times New Roman" w:cs="Arial"/>
                <w:color w:val="000000"/>
                <w:sz w:val="16"/>
                <w:szCs w:val="16"/>
              </w:rPr>
              <w:t>SP-211626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0ECDC"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B6812"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46490" w14:textId="77777777" w:rsidR="00061339" w:rsidRDefault="00061339" w:rsidP="002275D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2C2FB" w14:textId="77777777" w:rsidR="00061339" w:rsidRDefault="00061339" w:rsidP="002275DB">
            <w:pPr>
              <w:rPr>
                <w:rFonts w:eastAsia="Times New Roman"/>
              </w:rPr>
            </w:pPr>
            <w:r>
              <w:rPr>
                <w:rFonts w:eastAsia="Times New Roman" w:cs="Arial"/>
                <w:color w:val="000000"/>
                <w:sz w:val="16"/>
                <w:szCs w:val="16"/>
              </w:rPr>
              <w:t>5.15.11.0, 5.15.11.1, 5.15.11.2</w:t>
            </w:r>
          </w:p>
        </w:tc>
      </w:tr>
      <w:tr w:rsidR="00061339" w14:paraId="0E07C35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5554C" w14:textId="77777777" w:rsidR="00061339" w:rsidRDefault="00061339" w:rsidP="002275DB">
            <w:pPr>
              <w:rPr>
                <w:rFonts w:eastAsia="Times New Roman"/>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60799"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E3AE5" w14:textId="77777777" w:rsidR="00061339" w:rsidRDefault="00061339" w:rsidP="002275DB">
            <w:pPr>
              <w:rPr>
                <w:rFonts w:eastAsia="Times New Roman"/>
              </w:rPr>
            </w:pPr>
            <w:r>
              <w:rPr>
                <w:rFonts w:eastAsia="Times New Roman" w:cs="Arial"/>
                <w:color w:val="000000"/>
                <w:sz w:val="16"/>
                <w:szCs w:val="16"/>
              </w:rPr>
              <w:t>3124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63384"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31E00"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D80A" w14:textId="77777777" w:rsidR="00061339" w:rsidRDefault="00061339" w:rsidP="002275DB">
            <w:pPr>
              <w:rPr>
                <w:rFonts w:eastAsia="Times New Roman"/>
              </w:rPr>
            </w:pPr>
            <w:r>
              <w:rPr>
                <w:rFonts w:eastAsia="Times New Roman" w:cs="Arial"/>
                <w:color w:val="000000"/>
                <w:sz w:val="16"/>
                <w:szCs w:val="16"/>
              </w:rPr>
              <w:t>MUSIM capabilities in Emergency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6E302"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F825E"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244B" w14:textId="77777777" w:rsidR="00061339" w:rsidRDefault="00061339" w:rsidP="002275DB">
            <w:pPr>
              <w:rPr>
                <w:rFonts w:eastAsia="Times New Roman"/>
              </w:rPr>
            </w:pPr>
            <w:r>
              <w:rPr>
                <w:rFonts w:eastAsia="Times New Roman" w:cs="Arial"/>
                <w:color w:val="000000"/>
                <w:sz w:val="16"/>
                <w:szCs w:val="16"/>
              </w:rPr>
              <w:t>SP-211551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22A69" w14:textId="77777777" w:rsidR="00061339" w:rsidRDefault="00061339" w:rsidP="002275DB">
            <w:pPr>
              <w:rPr>
                <w:rFonts w:eastAsia="Times New Roman"/>
              </w:rPr>
            </w:pPr>
            <w:r>
              <w:rPr>
                <w:rFonts w:eastAsia="Times New Roman" w:cs="Arial"/>
                <w:color w:val="000000"/>
                <w:sz w:val="16"/>
                <w:szCs w:val="16"/>
              </w:rPr>
              <w:t>Intel,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1DDD5"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7E621" w14:textId="77777777" w:rsidR="00061339" w:rsidRDefault="00061339" w:rsidP="002275DB">
            <w:pPr>
              <w:rPr>
                <w:rFonts w:eastAsia="Times New Roman"/>
              </w:rPr>
            </w:pPr>
            <w:r>
              <w:rPr>
                <w:rFonts w:eastAsia="Times New Roman"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47135" w14:textId="77777777" w:rsidR="00061339" w:rsidRDefault="00061339" w:rsidP="002275DB">
            <w:pPr>
              <w:rPr>
                <w:rFonts w:eastAsia="Times New Roman"/>
              </w:rPr>
            </w:pPr>
          </w:p>
        </w:tc>
      </w:tr>
      <w:tr w:rsidR="00061339" w14:paraId="05D28D5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DA636" w14:textId="77777777" w:rsidR="00061339" w:rsidRDefault="00061339" w:rsidP="002275DB">
            <w:pPr>
              <w:rPr>
                <w:rFonts w:eastAsia="Times New Roman"/>
                <w:sz w:val="24"/>
                <w:szCs w:val="24"/>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E5C02"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C6BE7" w14:textId="77777777" w:rsidR="00061339" w:rsidRDefault="00061339" w:rsidP="002275DB">
            <w:pPr>
              <w:rPr>
                <w:rFonts w:eastAsia="Times New Roman"/>
              </w:rPr>
            </w:pPr>
            <w:r>
              <w:rPr>
                <w:rFonts w:eastAsia="Times New Roman" w:cs="Arial"/>
                <w:color w:val="000000"/>
                <w:sz w:val="16"/>
                <w:szCs w:val="16"/>
              </w:rPr>
              <w:t>3216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45914" w14:textId="77777777" w:rsidR="00061339" w:rsidRDefault="00061339" w:rsidP="002275D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A3E24"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EB7CF" w14:textId="77777777" w:rsidR="00061339" w:rsidRDefault="00061339" w:rsidP="002275DB">
            <w:pPr>
              <w:rPr>
                <w:rFonts w:eastAsia="Times New Roman"/>
              </w:rPr>
            </w:pPr>
            <w:r>
              <w:rPr>
                <w:rFonts w:eastAsia="Times New Roman" w:cs="Arial"/>
                <w:color w:val="000000"/>
                <w:sz w:val="16"/>
                <w:szCs w:val="16"/>
              </w:rPr>
              <w:t>Support of Paging subgrouping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E33AD" w14:textId="77777777" w:rsidR="00061339" w:rsidRDefault="00061339" w:rsidP="002275D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14586"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4D8B5" w14:textId="77777777" w:rsidR="00061339" w:rsidRDefault="00061339" w:rsidP="002275DB">
            <w:pPr>
              <w:rPr>
                <w:rFonts w:eastAsia="Times New Roman"/>
              </w:rPr>
            </w:pPr>
            <w:r>
              <w:rPr>
                <w:rFonts w:eastAsia="Times New Roman" w:cs="Arial"/>
                <w:color w:val="000000"/>
                <w:sz w:val="16"/>
                <w:szCs w:val="16"/>
              </w:rPr>
              <w:t>SP-211623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A65FB" w14:textId="77777777" w:rsidR="00061339" w:rsidRDefault="00061339" w:rsidP="002275DB">
            <w:pPr>
              <w:rPr>
                <w:rFonts w:eastAsia="Times New Roman"/>
              </w:rPr>
            </w:pPr>
            <w:r>
              <w:rPr>
                <w:rFonts w:eastAsia="Times New Roman" w:cs="Arial"/>
                <w:color w:val="000000"/>
                <w:sz w:val="16"/>
                <w:szCs w:val="16"/>
              </w:rPr>
              <w:t>Qualcomm Inc., Nokia, Nokia Shanghai, MediaTek Inc., OPPO, Huawei, HiSilicon,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719EF"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AD82A" w14:textId="77777777" w:rsidR="00061339" w:rsidRDefault="00061339" w:rsidP="002275DB">
            <w:pPr>
              <w:rPr>
                <w:rFonts w:eastAsia="Times New Roman"/>
              </w:rPr>
            </w:pPr>
            <w:r>
              <w:rPr>
                <w:rFonts w:eastAsia="Times New Roman" w:cs="Arial"/>
                <w:color w:val="000000"/>
                <w:sz w:val="16"/>
                <w:szCs w:val="16"/>
              </w:rPr>
              <w:t>TEI17, NR_UE_pow_sav_enh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3A44A" w14:textId="77777777" w:rsidR="00061339" w:rsidRDefault="00061339" w:rsidP="002275DB">
            <w:pPr>
              <w:rPr>
                <w:rFonts w:eastAsia="Times New Roman"/>
              </w:rPr>
            </w:pPr>
          </w:p>
        </w:tc>
      </w:tr>
      <w:tr w:rsidR="00061339" w14:paraId="4A8EDF4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51001" w14:textId="77777777" w:rsidR="00061339" w:rsidRDefault="00061339" w:rsidP="002275DB">
            <w:pPr>
              <w:rPr>
                <w:rFonts w:eastAsia="Times New Roman"/>
                <w:sz w:val="24"/>
                <w:szCs w:val="24"/>
              </w:rPr>
            </w:pPr>
            <w:r>
              <w:rPr>
                <w:rFonts w:eastAsia="Times New Roman" w:cs="Arial"/>
                <w:color w:val="000000"/>
                <w:sz w:val="16"/>
                <w:szCs w:val="16"/>
              </w:rPr>
              <w:t>SP-94E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3E88F" w14:textId="77777777" w:rsidR="00061339" w:rsidRDefault="00061339" w:rsidP="002275D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D6287" w14:textId="77777777" w:rsidR="00061339" w:rsidRDefault="00061339" w:rsidP="002275DB">
            <w:pPr>
              <w:rPr>
                <w:rFonts w:eastAsia="Times New Roman"/>
              </w:rPr>
            </w:pPr>
            <w:r>
              <w:rPr>
                <w:rFonts w:eastAsia="Times New Roman" w:cs="Arial"/>
                <w:color w:val="000000"/>
                <w:sz w:val="16"/>
                <w:szCs w:val="16"/>
              </w:rPr>
              <w:t>3281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9D82B" w14:textId="77777777" w:rsidR="00061339" w:rsidRDefault="00061339" w:rsidP="002275D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6CA0F" w14:textId="77777777" w:rsidR="00061339" w:rsidRDefault="00061339" w:rsidP="002275D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24C28" w14:textId="77777777" w:rsidR="00061339" w:rsidRDefault="00061339" w:rsidP="002275DB">
            <w:pPr>
              <w:rPr>
                <w:rFonts w:eastAsia="Times New Roman"/>
              </w:rPr>
            </w:pPr>
            <w:r>
              <w:rPr>
                <w:rFonts w:eastAsia="Times New Roman" w:cs="Arial"/>
                <w:color w:val="000000"/>
                <w:sz w:val="16"/>
                <w:szCs w:val="16"/>
              </w:rPr>
              <w:t>23.502 Update procedure of Registration with Onboarding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088E6" w14:textId="77777777" w:rsidR="00061339" w:rsidRDefault="00061339" w:rsidP="002275D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CED3" w14:textId="77777777" w:rsidR="00061339" w:rsidRDefault="00061339" w:rsidP="002275DB">
            <w:pPr>
              <w:rPr>
                <w:rFonts w:eastAsia="Times New Roman"/>
              </w:rPr>
            </w:pPr>
            <w:r>
              <w:rPr>
                <w:rFonts w:eastAsia="Times New Roman" w:cs="Arial"/>
                <w:color w:val="000000"/>
                <w:sz w:val="16"/>
                <w:szCs w:val="16"/>
              </w:rPr>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B4461" w14:textId="77777777" w:rsidR="00061339" w:rsidRDefault="00061339" w:rsidP="002275DB">
            <w:pPr>
              <w:rPr>
                <w:rFonts w:eastAsia="Times New Roman"/>
              </w:rPr>
            </w:pPr>
            <w:r>
              <w:rPr>
                <w:rFonts w:eastAsia="Times New Roman" w:cs="Arial"/>
                <w:color w:val="000000"/>
                <w:sz w:val="16"/>
                <w:szCs w:val="16"/>
              </w:rPr>
              <w:t>SP-211625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AFAE8" w14:textId="77777777" w:rsidR="00061339" w:rsidRDefault="00061339" w:rsidP="002275DB">
            <w:pPr>
              <w:rPr>
                <w:rFonts w:eastAsia="Times New Roman"/>
              </w:rPr>
            </w:pPr>
            <w:r>
              <w:rPr>
                <w:rFonts w:eastAsia="Times New Roman" w:cs="Arial"/>
                <w:color w:val="000000"/>
                <w:sz w:val="16"/>
                <w:szCs w:val="16"/>
              </w:rPr>
              <w:t>Intel,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85C91" w14:textId="77777777" w:rsidR="00061339" w:rsidRDefault="00061339" w:rsidP="002275D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3E8B0" w14:textId="77777777" w:rsidR="00061339" w:rsidRDefault="00061339" w:rsidP="002275DB">
            <w:pPr>
              <w:rPr>
                <w:rFonts w:eastAsia="Times New Roman"/>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282C0" w14:textId="77777777" w:rsidR="00061339" w:rsidRDefault="00061339" w:rsidP="002275DB">
            <w:pPr>
              <w:rPr>
                <w:rFonts w:eastAsia="Times New Roman"/>
              </w:rPr>
            </w:pPr>
          </w:p>
        </w:tc>
      </w:tr>
    </w:tbl>
    <w:p w14:paraId="6618BDB2" w14:textId="77777777" w:rsidR="00061339" w:rsidRDefault="00061339" w:rsidP="00061339">
      <w:pPr>
        <w:divId w:val="398745793"/>
        <w:rPr>
          <w:rFonts w:eastAsia="Times New Roman"/>
          <w:sz w:val="24"/>
          <w:szCs w:val="24"/>
        </w:rPr>
      </w:pPr>
      <w:r>
        <w:rPr>
          <w:rFonts w:eastAsia="Times New Roman"/>
        </w:rPr>
        <w:br/>
        <w:t>21 Entries</w:t>
      </w:r>
    </w:p>
    <w:p w14:paraId="4BCCFB69" w14:textId="77777777" w:rsidR="00061339" w:rsidRDefault="00061339">
      <w:pPr>
        <w:tabs>
          <w:tab w:val="clear" w:pos="567"/>
          <w:tab w:val="clear" w:pos="851"/>
          <w:tab w:val="clear" w:pos="1134"/>
          <w:tab w:val="clear" w:pos="1418"/>
          <w:tab w:val="clear" w:pos="1701"/>
        </w:tabs>
        <w:spacing w:after="0"/>
        <w:rPr>
          <w:rFonts w:eastAsia="Times New Roman"/>
          <w:b/>
          <w:lang w:eastAsia="en-US"/>
        </w:rPr>
      </w:pPr>
      <w:r>
        <w:br w:type="page"/>
      </w:r>
    </w:p>
    <w:p w14:paraId="5E324F1F" w14:textId="781B565C" w:rsidR="00061339" w:rsidRDefault="00061339" w:rsidP="00061339">
      <w:pPr>
        <w:pStyle w:val="Heading9"/>
        <w:divId w:val="398745793"/>
        <w:rPr>
          <w:rFonts w:eastAsiaTheme="minorEastAsia"/>
        </w:rPr>
      </w:pPr>
      <w:bookmarkStart w:id="302" w:name="_Toc97638990"/>
      <w:bookmarkStart w:id="303" w:name="_Toc97639474"/>
      <w:r>
        <w:lastRenderedPageBreak/>
        <w:t>Annex F</w:t>
      </w:r>
      <w:r>
        <w:tab/>
      </w:r>
      <w:r>
        <w:t>List of new and revised WIDs / SIDs</w:t>
      </w:r>
      <w:bookmarkEnd w:id="302"/>
      <w:bookmarkEnd w:id="303"/>
    </w:p>
    <w:p w14:paraId="4B1242F6" w14:textId="0177D708" w:rsidR="00061339" w:rsidRDefault="00061339" w:rsidP="00061339">
      <w:pPr>
        <w:pStyle w:val="Heading1"/>
        <w:divId w:val="398745793"/>
      </w:pPr>
      <w:bookmarkStart w:id="304" w:name="_Toc97638991"/>
      <w:bookmarkStart w:id="305" w:name="_Toc97639475"/>
      <w:r>
        <w:t>F.1</w:t>
      </w:r>
      <w:r>
        <w:tab/>
      </w:r>
      <w:r>
        <w:t>List of Approved WIDs / SIDs</w:t>
      </w:r>
      <w:bookmarkEnd w:id="304"/>
      <w:bookmarkEnd w:id="305"/>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25"/>
        <w:gridCol w:w="484"/>
        <w:gridCol w:w="2807"/>
        <w:gridCol w:w="8135"/>
        <w:gridCol w:w="467"/>
        <w:gridCol w:w="1767"/>
        <w:gridCol w:w="715"/>
      </w:tblGrid>
      <w:tr w:rsidR="00061339" w14:paraId="79722F49"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9FA406"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6426B1"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2D03BA"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F4F5F3"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38C3D07" w14:textId="77777777" w:rsidR="00061339" w:rsidRDefault="00061339" w:rsidP="002275D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0DEF8A"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AB4B3C" w14:textId="77777777" w:rsidR="00061339" w:rsidRDefault="00061339" w:rsidP="002275DB">
            <w:pPr>
              <w:rPr>
                <w:rFonts w:eastAsia="Times New Roman"/>
              </w:rPr>
            </w:pPr>
            <w:r>
              <w:rPr>
                <w:rFonts w:eastAsia="Times New Roman" w:cs="Arial"/>
                <w:color w:val="000000"/>
                <w:sz w:val="16"/>
                <w:szCs w:val="16"/>
              </w:rPr>
              <w:t>Decision</w:t>
            </w:r>
          </w:p>
        </w:tc>
      </w:tr>
      <w:tr w:rsidR="00061339" w14:paraId="78079C9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CF257" w14:textId="77777777" w:rsidR="00061339" w:rsidRDefault="00061339" w:rsidP="002275DB">
            <w:pPr>
              <w:rPr>
                <w:rFonts w:eastAsia="Times New Roman"/>
              </w:rPr>
            </w:pPr>
            <w:r>
              <w:rPr>
                <w:rFonts w:eastAsia="Times New Roman" w:cs="Arial"/>
                <w:color w:val="000000"/>
                <w:sz w:val="16"/>
                <w:szCs w:val="16"/>
              </w:rPr>
              <w:t>SP-211335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9BFF5"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5F75D" w14:textId="77777777" w:rsidR="00061339" w:rsidRDefault="00061339" w:rsidP="002275DB">
            <w:pPr>
              <w:rPr>
                <w:rFonts w:eastAsia="Times New Roman"/>
              </w:rPr>
            </w:pPr>
            <w:r>
              <w:rPr>
                <w:rFonts w:eastAsia="Times New Roman" w:cs="Arial"/>
                <w:color w:val="000000"/>
                <w:sz w:val="16"/>
                <w:szCs w:val="16"/>
              </w:rPr>
              <w:t>WID New: 5G Multicast-Broadcast Protocols [WI Code: 5MBP3; UID: 940008]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F9111"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CEA54"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6785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3D463" w14:textId="77777777" w:rsidR="00061339" w:rsidRDefault="00061339" w:rsidP="002275DB">
            <w:pPr>
              <w:rPr>
                <w:rFonts w:eastAsia="Times New Roman"/>
              </w:rPr>
            </w:pPr>
            <w:r>
              <w:rPr>
                <w:rFonts w:eastAsia="Times New Roman" w:cs="Arial"/>
                <w:color w:val="000000"/>
                <w:sz w:val="16"/>
                <w:szCs w:val="16"/>
              </w:rPr>
              <w:t>Approved</w:t>
            </w:r>
          </w:p>
        </w:tc>
      </w:tr>
      <w:tr w:rsidR="00061339" w14:paraId="5EBB438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E9F99" w14:textId="77777777" w:rsidR="00061339" w:rsidRDefault="00061339" w:rsidP="002275DB">
            <w:pPr>
              <w:rPr>
                <w:rFonts w:eastAsia="Times New Roman"/>
              </w:rPr>
            </w:pPr>
            <w:r>
              <w:rPr>
                <w:rFonts w:eastAsia="Times New Roman" w:cs="Arial"/>
                <w:color w:val="000000"/>
                <w:sz w:val="16"/>
                <w:szCs w:val="16"/>
              </w:rPr>
              <w:t>SP-211336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D9582"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D8FC5" w14:textId="77777777" w:rsidR="00061339" w:rsidRDefault="00061339" w:rsidP="002275DB">
            <w:pPr>
              <w:rPr>
                <w:rFonts w:eastAsia="Times New Roman"/>
              </w:rPr>
            </w:pPr>
            <w:r>
              <w:rPr>
                <w:rFonts w:eastAsia="Times New Roman" w:cs="Arial"/>
                <w:color w:val="000000"/>
                <w:sz w:val="16"/>
                <w:szCs w:val="16"/>
              </w:rPr>
              <w:t>WID New: Edge Extensions to 5GMS Stage 3 [WI Code: 5GMS_EDGE_3; UID: 940009]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2F7D"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7ADB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0477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31938" w14:textId="77777777" w:rsidR="00061339" w:rsidRDefault="00061339" w:rsidP="002275DB">
            <w:pPr>
              <w:rPr>
                <w:rFonts w:eastAsia="Times New Roman"/>
              </w:rPr>
            </w:pPr>
            <w:r>
              <w:rPr>
                <w:rFonts w:eastAsia="Times New Roman" w:cs="Arial"/>
                <w:color w:val="000000"/>
                <w:sz w:val="16"/>
                <w:szCs w:val="16"/>
              </w:rPr>
              <w:t>Approved</w:t>
            </w:r>
          </w:p>
        </w:tc>
      </w:tr>
      <w:tr w:rsidR="00061339" w14:paraId="4F2CD87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A3EC6" w14:textId="77777777" w:rsidR="00061339" w:rsidRDefault="00061339" w:rsidP="002275DB">
            <w:pPr>
              <w:rPr>
                <w:rFonts w:eastAsia="Times New Roman"/>
              </w:rPr>
            </w:pPr>
            <w:r>
              <w:rPr>
                <w:rFonts w:eastAsia="Times New Roman" w:cs="Arial"/>
                <w:color w:val="000000"/>
                <w:sz w:val="16"/>
                <w:szCs w:val="16"/>
              </w:rPr>
              <w:t>SP-211338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1CA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21924" w14:textId="77777777" w:rsidR="00061339" w:rsidRDefault="00061339" w:rsidP="002275DB">
            <w:pPr>
              <w:rPr>
                <w:rFonts w:eastAsia="Times New Roman"/>
              </w:rPr>
            </w:pPr>
            <w:r>
              <w:rPr>
                <w:rFonts w:eastAsia="Times New Roman" w:cs="Arial"/>
                <w:color w:val="000000"/>
                <w:sz w:val="16"/>
                <w:szCs w:val="16"/>
              </w:rPr>
              <w:t>SID New: Feasibility Study on 5G Media Service Enablers [WI Code: FS_5G_MSE; UID: 940010]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B4D06"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6BBF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4E17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9A49C" w14:textId="77777777" w:rsidR="00061339" w:rsidRDefault="00061339" w:rsidP="002275DB">
            <w:pPr>
              <w:rPr>
                <w:rFonts w:eastAsia="Times New Roman"/>
              </w:rPr>
            </w:pPr>
            <w:r>
              <w:rPr>
                <w:rFonts w:eastAsia="Times New Roman" w:cs="Arial"/>
                <w:color w:val="000000"/>
                <w:sz w:val="16"/>
                <w:szCs w:val="16"/>
              </w:rPr>
              <w:t>Approved</w:t>
            </w:r>
          </w:p>
        </w:tc>
      </w:tr>
      <w:tr w:rsidR="00061339" w14:paraId="50160E7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99811" w14:textId="77777777" w:rsidR="00061339" w:rsidRDefault="00061339" w:rsidP="002275DB">
            <w:pPr>
              <w:rPr>
                <w:rFonts w:eastAsia="Times New Roman"/>
              </w:rPr>
            </w:pPr>
            <w:r>
              <w:rPr>
                <w:rFonts w:eastAsia="Times New Roman" w:cs="Arial"/>
                <w:color w:val="000000"/>
                <w:sz w:val="16"/>
                <w:szCs w:val="16"/>
              </w:rPr>
              <w:t>SP-211358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B6C31"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24720" w14:textId="77777777" w:rsidR="00061339" w:rsidRDefault="00061339" w:rsidP="002275DB">
            <w:pPr>
              <w:rPr>
                <w:rFonts w:eastAsia="Times New Roman"/>
              </w:rPr>
            </w:pPr>
            <w:r>
              <w:rPr>
                <w:rFonts w:eastAsia="Times New Roman" w:cs="Arial"/>
                <w:color w:val="000000"/>
                <w:sz w:val="16"/>
                <w:szCs w:val="16"/>
              </w:rPr>
              <w:t>New WID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F80B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A31EA"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9CFB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3C840" w14:textId="77777777" w:rsidR="00061339" w:rsidRDefault="00061339" w:rsidP="002275DB">
            <w:pPr>
              <w:rPr>
                <w:rFonts w:eastAsia="Times New Roman"/>
              </w:rPr>
            </w:pPr>
            <w:r>
              <w:rPr>
                <w:rFonts w:eastAsia="Times New Roman" w:cs="Arial"/>
                <w:color w:val="000000"/>
                <w:sz w:val="16"/>
                <w:szCs w:val="16"/>
              </w:rPr>
              <w:t>Approved</w:t>
            </w:r>
          </w:p>
        </w:tc>
      </w:tr>
      <w:tr w:rsidR="00061339" w14:paraId="37F9BF8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52B63" w14:textId="77777777" w:rsidR="00061339" w:rsidRDefault="00061339" w:rsidP="002275DB">
            <w:pPr>
              <w:rPr>
                <w:rFonts w:eastAsia="Times New Roman"/>
              </w:rPr>
            </w:pPr>
            <w:r>
              <w:rPr>
                <w:rFonts w:eastAsia="Times New Roman" w:cs="Arial"/>
                <w:color w:val="000000"/>
                <w:sz w:val="16"/>
                <w:szCs w:val="16"/>
              </w:rPr>
              <w:t>SP-211360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7E76"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63456" w14:textId="77777777" w:rsidR="00061339" w:rsidRDefault="00061339" w:rsidP="002275DB">
            <w:pPr>
              <w:rPr>
                <w:rFonts w:eastAsia="Times New Roman"/>
              </w:rPr>
            </w:pPr>
            <w:r>
              <w:rPr>
                <w:rFonts w:eastAsia="Times New Roman" w:cs="Arial"/>
                <w:color w:val="000000"/>
                <w:sz w:val="16"/>
                <w:szCs w:val="16"/>
              </w:rPr>
              <w:t>New WID on Authentication enhancements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74F4"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D607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AE5C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D4194" w14:textId="77777777" w:rsidR="00061339" w:rsidRDefault="00061339" w:rsidP="002275DB">
            <w:pPr>
              <w:rPr>
                <w:rFonts w:eastAsia="Times New Roman"/>
              </w:rPr>
            </w:pPr>
            <w:r>
              <w:rPr>
                <w:rFonts w:eastAsia="Times New Roman" w:cs="Arial"/>
                <w:color w:val="000000"/>
                <w:sz w:val="16"/>
                <w:szCs w:val="16"/>
              </w:rPr>
              <w:t>Approved</w:t>
            </w:r>
          </w:p>
        </w:tc>
      </w:tr>
      <w:tr w:rsidR="00061339" w14:paraId="60F999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4918E" w14:textId="77777777" w:rsidR="00061339" w:rsidRDefault="00061339" w:rsidP="002275DB">
            <w:pPr>
              <w:rPr>
                <w:rFonts w:eastAsia="Times New Roman"/>
              </w:rPr>
            </w:pPr>
            <w:r>
              <w:rPr>
                <w:rFonts w:eastAsia="Times New Roman" w:cs="Arial"/>
                <w:color w:val="000000"/>
                <w:sz w:val="16"/>
                <w:szCs w:val="16"/>
              </w:rPr>
              <w:t>SP-211361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0B853"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C036D" w14:textId="77777777" w:rsidR="00061339" w:rsidRDefault="00061339" w:rsidP="002275DB">
            <w:pPr>
              <w:rPr>
                <w:rFonts w:eastAsia="Times New Roman"/>
              </w:rPr>
            </w:pPr>
            <w:r>
              <w:rPr>
                <w:rFonts w:eastAsia="Times New Roman" w:cs="Arial"/>
                <w:color w:val="000000"/>
                <w:sz w:val="16"/>
                <w:szCs w:val="16"/>
              </w:rPr>
              <w:t>New WID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C2AB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F783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37F4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630C3" w14:textId="77777777" w:rsidR="00061339" w:rsidRDefault="00061339" w:rsidP="002275DB">
            <w:pPr>
              <w:rPr>
                <w:rFonts w:eastAsia="Times New Roman"/>
              </w:rPr>
            </w:pPr>
            <w:r>
              <w:rPr>
                <w:rFonts w:eastAsia="Times New Roman" w:cs="Arial"/>
                <w:color w:val="000000"/>
                <w:sz w:val="16"/>
                <w:szCs w:val="16"/>
              </w:rPr>
              <w:t>Approved</w:t>
            </w:r>
          </w:p>
        </w:tc>
      </w:tr>
      <w:tr w:rsidR="00061339" w14:paraId="140DC23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6B74F" w14:textId="77777777" w:rsidR="00061339" w:rsidRDefault="00061339" w:rsidP="002275DB">
            <w:pPr>
              <w:rPr>
                <w:rFonts w:eastAsia="Times New Roman"/>
              </w:rPr>
            </w:pPr>
            <w:r>
              <w:rPr>
                <w:rFonts w:eastAsia="Times New Roman" w:cs="Arial"/>
                <w:color w:val="000000"/>
                <w:sz w:val="16"/>
                <w:szCs w:val="16"/>
              </w:rPr>
              <w:t>SP-211362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33008"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6970B" w14:textId="77777777" w:rsidR="00061339" w:rsidRDefault="00061339" w:rsidP="002275DB">
            <w:pPr>
              <w:rPr>
                <w:rFonts w:eastAsia="Times New Roman"/>
              </w:rPr>
            </w:pPr>
            <w:r>
              <w:rPr>
                <w:rFonts w:eastAsia="Times New Roman" w:cs="Arial"/>
                <w:color w:val="000000"/>
                <w:sz w:val="16"/>
                <w:szCs w:val="16"/>
              </w:rPr>
              <w:t>New WID on Security Assurance Specification for Management Function (MnF)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D6FAB"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1B18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4BA6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EB40B" w14:textId="77777777" w:rsidR="00061339" w:rsidRDefault="00061339" w:rsidP="002275DB">
            <w:pPr>
              <w:rPr>
                <w:rFonts w:eastAsia="Times New Roman"/>
              </w:rPr>
            </w:pPr>
            <w:r>
              <w:rPr>
                <w:rFonts w:eastAsia="Times New Roman" w:cs="Arial"/>
                <w:color w:val="000000"/>
                <w:sz w:val="16"/>
                <w:szCs w:val="16"/>
              </w:rPr>
              <w:t>Approved</w:t>
            </w:r>
          </w:p>
        </w:tc>
      </w:tr>
      <w:tr w:rsidR="00061339" w14:paraId="15C0FCA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FB47B" w14:textId="77777777" w:rsidR="00061339" w:rsidRDefault="00061339" w:rsidP="002275DB">
            <w:pPr>
              <w:rPr>
                <w:rFonts w:eastAsia="Times New Roman"/>
              </w:rPr>
            </w:pPr>
            <w:r>
              <w:rPr>
                <w:rFonts w:eastAsia="Times New Roman" w:cs="Arial"/>
                <w:color w:val="000000"/>
                <w:sz w:val="16"/>
                <w:szCs w:val="16"/>
              </w:rPr>
              <w:t>SP-211363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BB4FE"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33BD" w14:textId="77777777" w:rsidR="00061339" w:rsidRDefault="00061339" w:rsidP="002275DB">
            <w:pPr>
              <w:rPr>
                <w:rFonts w:eastAsia="Times New Roman"/>
              </w:rPr>
            </w:pPr>
            <w:r>
              <w:rPr>
                <w:rFonts w:eastAsia="Times New Roman" w:cs="Arial"/>
                <w:color w:val="000000"/>
                <w:sz w:val="16"/>
                <w:szCs w:val="16"/>
              </w:rPr>
              <w:t>New WID on Mission critical security enhancements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CADBA"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1B12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522D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77D5B" w14:textId="77777777" w:rsidR="00061339" w:rsidRDefault="00061339" w:rsidP="002275DB">
            <w:pPr>
              <w:rPr>
                <w:rFonts w:eastAsia="Times New Roman"/>
              </w:rPr>
            </w:pPr>
            <w:r>
              <w:rPr>
                <w:rFonts w:eastAsia="Times New Roman" w:cs="Arial"/>
                <w:color w:val="000000"/>
                <w:sz w:val="16"/>
                <w:szCs w:val="16"/>
              </w:rPr>
              <w:t>Approved</w:t>
            </w:r>
          </w:p>
        </w:tc>
      </w:tr>
      <w:tr w:rsidR="00061339" w14:paraId="139C4C9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A52EA" w14:textId="77777777" w:rsidR="00061339" w:rsidRDefault="00061339" w:rsidP="002275DB">
            <w:pPr>
              <w:rPr>
                <w:rFonts w:eastAsia="Times New Roman"/>
              </w:rPr>
            </w:pPr>
            <w:r>
              <w:rPr>
                <w:rFonts w:eastAsia="Times New Roman" w:cs="Arial"/>
                <w:color w:val="000000"/>
                <w:sz w:val="16"/>
                <w:szCs w:val="16"/>
              </w:rPr>
              <w:t>SP-211364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B9B3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EA6BC" w14:textId="77777777" w:rsidR="00061339" w:rsidRDefault="00061339" w:rsidP="002275DB">
            <w:pPr>
              <w:rPr>
                <w:rFonts w:eastAsia="Times New Roman"/>
              </w:rPr>
            </w:pPr>
            <w:r>
              <w:rPr>
                <w:rFonts w:eastAsia="Times New Roman" w:cs="Arial"/>
                <w:color w:val="000000"/>
                <w:sz w:val="16"/>
                <w:szCs w:val="16"/>
              </w:rPr>
              <w:t>New SID on privacy of identifiers over radio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F49A6"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9267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68AA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25BE6" w14:textId="77777777" w:rsidR="00061339" w:rsidRDefault="00061339" w:rsidP="002275DB">
            <w:pPr>
              <w:rPr>
                <w:rFonts w:eastAsia="Times New Roman"/>
              </w:rPr>
            </w:pPr>
            <w:r>
              <w:rPr>
                <w:rFonts w:eastAsia="Times New Roman" w:cs="Arial"/>
                <w:color w:val="000000"/>
                <w:sz w:val="16"/>
                <w:szCs w:val="16"/>
              </w:rPr>
              <w:t>Approved</w:t>
            </w:r>
          </w:p>
        </w:tc>
      </w:tr>
      <w:tr w:rsidR="00061339" w14:paraId="09B54E1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3F681" w14:textId="77777777" w:rsidR="00061339" w:rsidRDefault="00061339" w:rsidP="002275DB">
            <w:pPr>
              <w:rPr>
                <w:rFonts w:eastAsia="Times New Roman"/>
              </w:rPr>
            </w:pPr>
            <w:r>
              <w:rPr>
                <w:rFonts w:eastAsia="Times New Roman" w:cs="Arial"/>
                <w:color w:val="000000"/>
                <w:sz w:val="16"/>
                <w:szCs w:val="16"/>
              </w:rPr>
              <w:t>SP-211365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49A0A"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6501E" w14:textId="77777777" w:rsidR="00061339" w:rsidRDefault="00061339" w:rsidP="002275DB">
            <w:pPr>
              <w:rPr>
                <w:rFonts w:eastAsia="Times New Roman"/>
              </w:rPr>
            </w:pPr>
            <w:r>
              <w:rPr>
                <w:rFonts w:eastAsia="Times New Roman" w:cs="Arial"/>
                <w:color w:val="000000"/>
                <w:sz w:val="16"/>
                <w:szCs w:val="16"/>
              </w:rPr>
              <w:t>New WID on SECAM and SCAS for 3GPP virtualized network products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C6A9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2C91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9A99C"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CA43B" w14:textId="77777777" w:rsidR="00061339" w:rsidRDefault="00061339" w:rsidP="002275DB">
            <w:pPr>
              <w:rPr>
                <w:rFonts w:eastAsia="Times New Roman"/>
              </w:rPr>
            </w:pPr>
            <w:r>
              <w:rPr>
                <w:rFonts w:eastAsia="Times New Roman" w:cs="Arial"/>
                <w:color w:val="000000"/>
                <w:sz w:val="16"/>
                <w:szCs w:val="16"/>
              </w:rPr>
              <w:t>Approved</w:t>
            </w:r>
          </w:p>
        </w:tc>
      </w:tr>
      <w:tr w:rsidR="00061339" w14:paraId="45A6519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290D8" w14:textId="77777777" w:rsidR="00061339" w:rsidRDefault="00061339" w:rsidP="002275DB">
            <w:pPr>
              <w:rPr>
                <w:rFonts w:eastAsia="Times New Roman"/>
              </w:rPr>
            </w:pPr>
            <w:r>
              <w:rPr>
                <w:rFonts w:eastAsia="Times New Roman" w:cs="Arial"/>
                <w:color w:val="000000"/>
                <w:sz w:val="16"/>
                <w:szCs w:val="16"/>
              </w:rPr>
              <w:t>SP-211366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B6DEF"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53DE6" w14:textId="77777777" w:rsidR="00061339" w:rsidRDefault="00061339" w:rsidP="002275DB">
            <w:pPr>
              <w:rPr>
                <w:rFonts w:eastAsia="Times New Roman"/>
              </w:rPr>
            </w:pPr>
            <w:r>
              <w:rPr>
                <w:rFonts w:eastAsia="Times New Roman" w:cs="Arial"/>
                <w:color w:val="000000"/>
                <w:sz w:val="16"/>
                <w:szCs w:val="16"/>
              </w:rPr>
              <w:t>New WID on Security enhancement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44C63"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355C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3E4E"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92B14" w14:textId="77777777" w:rsidR="00061339" w:rsidRDefault="00061339" w:rsidP="002275DB">
            <w:pPr>
              <w:rPr>
                <w:rFonts w:eastAsia="Times New Roman"/>
              </w:rPr>
            </w:pPr>
            <w:r>
              <w:rPr>
                <w:rFonts w:eastAsia="Times New Roman" w:cs="Arial"/>
                <w:color w:val="000000"/>
                <w:sz w:val="16"/>
                <w:szCs w:val="16"/>
              </w:rPr>
              <w:t>Approved</w:t>
            </w:r>
          </w:p>
        </w:tc>
      </w:tr>
      <w:tr w:rsidR="00061339" w14:paraId="4CF0B15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4F7F5" w14:textId="77777777" w:rsidR="00061339" w:rsidRDefault="00061339" w:rsidP="002275DB">
            <w:pPr>
              <w:rPr>
                <w:rFonts w:eastAsia="Times New Roman"/>
              </w:rPr>
            </w:pPr>
            <w:r>
              <w:rPr>
                <w:rFonts w:eastAsia="Times New Roman" w:cs="Arial"/>
                <w:color w:val="000000"/>
                <w:sz w:val="16"/>
                <w:szCs w:val="16"/>
              </w:rPr>
              <w:t>SP-211427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92D4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AA3E7" w14:textId="77777777" w:rsidR="00061339" w:rsidRDefault="00061339" w:rsidP="002275DB">
            <w:pPr>
              <w:rPr>
                <w:rFonts w:eastAsia="Times New Roman"/>
              </w:rPr>
            </w:pPr>
            <w:r>
              <w:rPr>
                <w:rFonts w:eastAsia="Times New Roman" w:cs="Arial"/>
                <w:color w:val="000000"/>
                <w:sz w:val="16"/>
                <w:szCs w:val="16"/>
              </w:rPr>
              <w:t>New SID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ECE14"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4A4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7E37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F2A26" w14:textId="77777777" w:rsidR="00061339" w:rsidRDefault="00061339" w:rsidP="002275DB">
            <w:pPr>
              <w:rPr>
                <w:rFonts w:eastAsia="Times New Roman"/>
              </w:rPr>
            </w:pPr>
            <w:r>
              <w:rPr>
                <w:rFonts w:eastAsia="Times New Roman" w:cs="Arial"/>
                <w:color w:val="000000"/>
                <w:sz w:val="16"/>
                <w:szCs w:val="16"/>
              </w:rPr>
              <w:t>Approved</w:t>
            </w:r>
          </w:p>
        </w:tc>
      </w:tr>
      <w:tr w:rsidR="00061339" w14:paraId="7F3101C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F7580" w14:textId="77777777" w:rsidR="00061339" w:rsidRDefault="00061339" w:rsidP="002275DB">
            <w:pPr>
              <w:rPr>
                <w:rFonts w:eastAsia="Times New Roman"/>
              </w:rPr>
            </w:pPr>
            <w:r>
              <w:rPr>
                <w:rFonts w:eastAsia="Times New Roman" w:cs="Arial"/>
                <w:color w:val="000000"/>
                <w:sz w:val="16"/>
                <w:szCs w:val="16"/>
              </w:rPr>
              <w:lastRenderedPageBreak/>
              <w:t>SP-211428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B79C1"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ABB2D" w14:textId="77777777" w:rsidR="00061339" w:rsidRDefault="00061339" w:rsidP="002275DB">
            <w:pPr>
              <w:rPr>
                <w:rFonts w:eastAsia="Times New Roman"/>
              </w:rPr>
            </w:pPr>
            <w:r>
              <w:rPr>
                <w:rFonts w:eastAsia="Times New Roman" w:cs="Arial"/>
                <w:color w:val="000000"/>
                <w:sz w:val="16"/>
                <w:szCs w:val="16"/>
              </w:rPr>
              <w:t>New WID on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B93E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6B82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272F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1A202" w14:textId="77777777" w:rsidR="00061339" w:rsidRDefault="00061339" w:rsidP="002275DB">
            <w:pPr>
              <w:rPr>
                <w:rFonts w:eastAsia="Times New Roman"/>
              </w:rPr>
            </w:pPr>
            <w:r>
              <w:rPr>
                <w:rFonts w:eastAsia="Times New Roman" w:cs="Arial"/>
                <w:color w:val="000000"/>
                <w:sz w:val="16"/>
                <w:szCs w:val="16"/>
              </w:rPr>
              <w:t>Approved</w:t>
            </w:r>
          </w:p>
        </w:tc>
      </w:tr>
      <w:tr w:rsidR="00061339" w14:paraId="01B754D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D8A48" w14:textId="77777777" w:rsidR="00061339" w:rsidRDefault="00061339" w:rsidP="002275DB">
            <w:pPr>
              <w:rPr>
                <w:rFonts w:eastAsia="Times New Roman"/>
              </w:rPr>
            </w:pPr>
            <w:r>
              <w:rPr>
                <w:rFonts w:eastAsia="Times New Roman" w:cs="Arial"/>
                <w:color w:val="000000"/>
                <w:sz w:val="16"/>
                <w:szCs w:val="16"/>
              </w:rPr>
              <w:t>SP-211429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EAA20"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1496C" w14:textId="77777777" w:rsidR="00061339" w:rsidRDefault="00061339" w:rsidP="002275DB">
            <w:pPr>
              <w:rPr>
                <w:rFonts w:eastAsia="Times New Roman"/>
              </w:rPr>
            </w:pPr>
            <w:r>
              <w:rPr>
                <w:rFonts w:eastAsia="Times New Roman" w:cs="Arial"/>
                <w:color w:val="000000"/>
                <w:sz w:val="16"/>
                <w:szCs w:val="16"/>
              </w:rPr>
              <w:t>New WID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A65C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EC626"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4979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94CE2" w14:textId="77777777" w:rsidR="00061339" w:rsidRDefault="00061339" w:rsidP="002275DB">
            <w:pPr>
              <w:rPr>
                <w:rFonts w:eastAsia="Times New Roman"/>
              </w:rPr>
            </w:pPr>
            <w:r>
              <w:rPr>
                <w:rFonts w:eastAsia="Times New Roman" w:cs="Arial"/>
                <w:color w:val="000000"/>
                <w:sz w:val="16"/>
                <w:szCs w:val="16"/>
              </w:rPr>
              <w:t>Approved</w:t>
            </w:r>
          </w:p>
        </w:tc>
      </w:tr>
      <w:tr w:rsidR="00061339" w14:paraId="05EFE8D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E94AB" w14:textId="77777777" w:rsidR="00061339" w:rsidRDefault="00061339" w:rsidP="002275DB">
            <w:pPr>
              <w:rPr>
                <w:rFonts w:eastAsia="Times New Roman"/>
              </w:rPr>
            </w:pPr>
            <w:r>
              <w:rPr>
                <w:rFonts w:eastAsia="Times New Roman" w:cs="Arial"/>
                <w:color w:val="000000"/>
                <w:sz w:val="16"/>
                <w:szCs w:val="16"/>
              </w:rPr>
              <w:t>SP-211430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A58CA"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D00BE" w14:textId="77777777" w:rsidR="00061339" w:rsidRDefault="00061339" w:rsidP="002275DB">
            <w:pPr>
              <w:rPr>
                <w:rFonts w:eastAsia="Times New Roman"/>
              </w:rPr>
            </w:pPr>
            <w:r>
              <w:rPr>
                <w:rFonts w:eastAsia="Times New Roman" w:cs="Arial"/>
                <w:color w:val="000000"/>
                <w:sz w:val="16"/>
                <w:szCs w:val="16"/>
              </w:rPr>
              <w:t>New WID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25E2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3C66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03AE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D089" w14:textId="77777777" w:rsidR="00061339" w:rsidRDefault="00061339" w:rsidP="002275DB">
            <w:pPr>
              <w:rPr>
                <w:rFonts w:eastAsia="Times New Roman"/>
              </w:rPr>
            </w:pPr>
            <w:r>
              <w:rPr>
                <w:rFonts w:eastAsia="Times New Roman" w:cs="Arial"/>
                <w:color w:val="000000"/>
                <w:sz w:val="16"/>
                <w:szCs w:val="16"/>
              </w:rPr>
              <w:t>Approved</w:t>
            </w:r>
          </w:p>
        </w:tc>
      </w:tr>
      <w:tr w:rsidR="00061339" w14:paraId="5E94513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46E79" w14:textId="77777777" w:rsidR="00061339" w:rsidRDefault="00061339" w:rsidP="002275DB">
            <w:pPr>
              <w:rPr>
                <w:rFonts w:eastAsia="Times New Roman"/>
              </w:rPr>
            </w:pPr>
            <w:r>
              <w:rPr>
                <w:rFonts w:eastAsia="Times New Roman" w:cs="Arial"/>
                <w:color w:val="000000"/>
                <w:sz w:val="16"/>
                <w:szCs w:val="16"/>
              </w:rPr>
              <w:t>SP-211431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F0727"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22BEC" w14:textId="77777777" w:rsidR="00061339" w:rsidRDefault="00061339" w:rsidP="002275DB">
            <w:pPr>
              <w:rPr>
                <w:rFonts w:eastAsia="Times New Roman"/>
              </w:rPr>
            </w:pPr>
            <w:r>
              <w:rPr>
                <w:rFonts w:eastAsia="Times New Roman" w:cs="Arial"/>
                <w:color w:val="000000"/>
                <w:sz w:val="16"/>
                <w:szCs w:val="16"/>
              </w:rPr>
              <w:t>New WID on Self-Configuration of RAN 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BE4E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89E5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08E6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41B33" w14:textId="77777777" w:rsidR="00061339" w:rsidRDefault="00061339" w:rsidP="002275DB">
            <w:pPr>
              <w:rPr>
                <w:rFonts w:eastAsia="Times New Roman"/>
              </w:rPr>
            </w:pPr>
            <w:r>
              <w:rPr>
                <w:rFonts w:eastAsia="Times New Roman" w:cs="Arial"/>
                <w:color w:val="000000"/>
                <w:sz w:val="16"/>
                <w:szCs w:val="16"/>
              </w:rPr>
              <w:t>Approved</w:t>
            </w:r>
          </w:p>
        </w:tc>
      </w:tr>
      <w:tr w:rsidR="00061339" w14:paraId="1B0CEE2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B7A39" w14:textId="77777777" w:rsidR="00061339" w:rsidRDefault="00061339" w:rsidP="002275DB">
            <w:pPr>
              <w:rPr>
                <w:rFonts w:eastAsia="Times New Roman"/>
              </w:rPr>
            </w:pPr>
            <w:r>
              <w:rPr>
                <w:rFonts w:eastAsia="Times New Roman" w:cs="Arial"/>
                <w:color w:val="000000"/>
                <w:sz w:val="16"/>
                <w:szCs w:val="16"/>
              </w:rPr>
              <w:t>SP-211433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CCA1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228C7" w14:textId="77777777" w:rsidR="00061339" w:rsidRDefault="00061339" w:rsidP="002275DB">
            <w:pPr>
              <w:rPr>
                <w:rFonts w:eastAsia="Times New Roman"/>
              </w:rPr>
            </w:pPr>
            <w:r>
              <w:rPr>
                <w:rFonts w:eastAsia="Times New Roman" w:cs="Arial"/>
                <w:color w:val="000000"/>
                <w:sz w:val="16"/>
                <w:szCs w:val="16"/>
              </w:rPr>
              <w:t>New Study on Key Quality Indicators (KQIs) for 5G service experience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33241"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F142"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33E6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CDB12" w14:textId="77777777" w:rsidR="00061339" w:rsidRDefault="00061339" w:rsidP="002275DB">
            <w:pPr>
              <w:rPr>
                <w:rFonts w:eastAsia="Times New Roman"/>
              </w:rPr>
            </w:pPr>
            <w:r>
              <w:rPr>
                <w:rFonts w:eastAsia="Times New Roman" w:cs="Arial"/>
                <w:color w:val="000000"/>
                <w:sz w:val="16"/>
                <w:szCs w:val="16"/>
              </w:rPr>
              <w:t>Approved</w:t>
            </w:r>
          </w:p>
        </w:tc>
      </w:tr>
      <w:tr w:rsidR="00061339" w14:paraId="4C3FB67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F806" w14:textId="77777777" w:rsidR="00061339" w:rsidRDefault="00061339" w:rsidP="002275DB">
            <w:pPr>
              <w:rPr>
                <w:rFonts w:eastAsia="Times New Roman"/>
              </w:rPr>
            </w:pPr>
            <w:r>
              <w:rPr>
                <w:rFonts w:eastAsia="Times New Roman" w:cs="Arial"/>
                <w:color w:val="000000"/>
                <w:sz w:val="16"/>
                <w:szCs w:val="16"/>
              </w:rPr>
              <w:t>SP-211434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2D312"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85205" w14:textId="77777777" w:rsidR="00061339" w:rsidRDefault="00061339" w:rsidP="002275DB">
            <w:pPr>
              <w:rPr>
                <w:rFonts w:eastAsia="Times New Roman"/>
              </w:rPr>
            </w:pPr>
            <w:r>
              <w:rPr>
                <w:rFonts w:eastAsia="Times New Roman" w:cs="Arial"/>
                <w:color w:val="000000"/>
                <w:sz w:val="16"/>
                <w:szCs w:val="16"/>
              </w:rPr>
              <w:t>New WID on Network slice provisioning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F8D0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AE63"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C074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0C7DA" w14:textId="77777777" w:rsidR="00061339" w:rsidRDefault="00061339" w:rsidP="002275DB">
            <w:pPr>
              <w:rPr>
                <w:rFonts w:eastAsia="Times New Roman"/>
              </w:rPr>
            </w:pPr>
            <w:r>
              <w:rPr>
                <w:rFonts w:eastAsia="Times New Roman" w:cs="Arial"/>
                <w:color w:val="000000"/>
                <w:sz w:val="16"/>
                <w:szCs w:val="16"/>
              </w:rPr>
              <w:t>Approved</w:t>
            </w:r>
          </w:p>
        </w:tc>
      </w:tr>
      <w:tr w:rsidR="00061339" w14:paraId="301719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8870B" w14:textId="77777777" w:rsidR="00061339" w:rsidRDefault="00061339" w:rsidP="002275DB">
            <w:pPr>
              <w:rPr>
                <w:rFonts w:eastAsia="Times New Roman"/>
              </w:rPr>
            </w:pPr>
            <w:r>
              <w:rPr>
                <w:rFonts w:eastAsia="Times New Roman" w:cs="Arial"/>
                <w:color w:val="000000"/>
                <w:sz w:val="16"/>
                <w:szCs w:val="16"/>
              </w:rPr>
              <w:t>SP-211435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17C39"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77EA2" w14:textId="77777777" w:rsidR="00061339" w:rsidRDefault="00061339" w:rsidP="002275DB">
            <w:pPr>
              <w:rPr>
                <w:rFonts w:eastAsia="Times New Roman"/>
              </w:rPr>
            </w:pPr>
            <w:r>
              <w:rPr>
                <w:rFonts w:eastAsia="Times New Roman" w:cs="Arial"/>
                <w:color w:val="000000"/>
                <w:sz w:val="16"/>
                <w:szCs w:val="16"/>
              </w:rPr>
              <w:t>New Study on Enhancement of the management aspects related to 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1E439"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D0A3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EB474"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DAE5E" w14:textId="77777777" w:rsidR="00061339" w:rsidRDefault="00061339" w:rsidP="002275DB">
            <w:pPr>
              <w:rPr>
                <w:rFonts w:eastAsia="Times New Roman"/>
              </w:rPr>
            </w:pPr>
            <w:r>
              <w:rPr>
                <w:rFonts w:eastAsia="Times New Roman" w:cs="Arial"/>
                <w:color w:val="000000"/>
                <w:sz w:val="16"/>
                <w:szCs w:val="16"/>
              </w:rPr>
              <w:t>Approved</w:t>
            </w:r>
          </w:p>
        </w:tc>
      </w:tr>
      <w:tr w:rsidR="00061339" w14:paraId="19373BB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7E2F6" w14:textId="77777777" w:rsidR="00061339" w:rsidRDefault="00061339" w:rsidP="002275DB">
            <w:pPr>
              <w:rPr>
                <w:rFonts w:eastAsia="Times New Roman"/>
              </w:rPr>
            </w:pPr>
            <w:r>
              <w:rPr>
                <w:rFonts w:eastAsia="Times New Roman" w:cs="Arial"/>
                <w:color w:val="000000"/>
                <w:sz w:val="16"/>
                <w:szCs w:val="16"/>
              </w:rPr>
              <w:t>SP-211436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A9A6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36E77" w14:textId="77777777" w:rsidR="00061339" w:rsidRDefault="00061339" w:rsidP="002275DB">
            <w:pPr>
              <w:rPr>
                <w:rFonts w:eastAsia="Times New Roman"/>
              </w:rPr>
            </w:pPr>
            <w:r>
              <w:rPr>
                <w:rFonts w:eastAsia="Times New Roman" w:cs="Arial"/>
                <w:color w:val="000000"/>
                <w:sz w:val="16"/>
                <w:szCs w:val="16"/>
              </w:rPr>
              <w:t>New Study on enhancement of management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19E0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8415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0904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C11E4" w14:textId="77777777" w:rsidR="00061339" w:rsidRDefault="00061339" w:rsidP="002275DB">
            <w:pPr>
              <w:rPr>
                <w:rFonts w:eastAsia="Times New Roman"/>
              </w:rPr>
            </w:pPr>
            <w:r>
              <w:rPr>
                <w:rFonts w:eastAsia="Times New Roman" w:cs="Arial"/>
                <w:color w:val="000000"/>
                <w:sz w:val="16"/>
                <w:szCs w:val="16"/>
              </w:rPr>
              <w:t>Approved</w:t>
            </w:r>
          </w:p>
        </w:tc>
      </w:tr>
      <w:tr w:rsidR="00061339" w14:paraId="45A5659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A6D76" w14:textId="77777777" w:rsidR="00061339" w:rsidRDefault="00061339" w:rsidP="002275DB">
            <w:pPr>
              <w:rPr>
                <w:rFonts w:eastAsia="Times New Roman"/>
              </w:rPr>
            </w:pPr>
            <w:r>
              <w:rPr>
                <w:rFonts w:eastAsia="Times New Roman" w:cs="Arial"/>
                <w:color w:val="000000"/>
                <w:sz w:val="16"/>
                <w:szCs w:val="16"/>
              </w:rPr>
              <w:t>SP-211440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6387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1C730" w14:textId="77777777" w:rsidR="00061339" w:rsidRDefault="00061339" w:rsidP="002275DB">
            <w:pPr>
              <w:rPr>
                <w:rFonts w:eastAsia="Times New Roman"/>
              </w:rPr>
            </w:pPr>
            <w:r>
              <w:rPr>
                <w:rFonts w:eastAsia="Times New Roman" w:cs="Arial"/>
                <w:color w:val="000000"/>
                <w:sz w:val="16"/>
                <w:szCs w:val="16"/>
              </w:rPr>
              <w:t>New Study on new aspects of EE for 5G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3439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020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99E1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2AB61" w14:textId="77777777" w:rsidR="00061339" w:rsidRDefault="00061339" w:rsidP="002275DB">
            <w:pPr>
              <w:rPr>
                <w:rFonts w:eastAsia="Times New Roman"/>
              </w:rPr>
            </w:pPr>
            <w:r>
              <w:rPr>
                <w:rFonts w:eastAsia="Times New Roman" w:cs="Arial"/>
                <w:color w:val="000000"/>
                <w:sz w:val="16"/>
                <w:szCs w:val="16"/>
              </w:rPr>
              <w:t>Approved</w:t>
            </w:r>
          </w:p>
        </w:tc>
      </w:tr>
      <w:tr w:rsidR="00061339" w14:paraId="2AF8721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7BC14" w14:textId="77777777" w:rsidR="00061339" w:rsidRDefault="00061339" w:rsidP="002275DB">
            <w:pPr>
              <w:rPr>
                <w:rFonts w:eastAsia="Times New Roman"/>
              </w:rPr>
            </w:pPr>
            <w:r>
              <w:rPr>
                <w:rFonts w:eastAsia="Times New Roman" w:cs="Arial"/>
                <w:color w:val="000000"/>
                <w:sz w:val="16"/>
                <w:szCs w:val="16"/>
              </w:rPr>
              <w:t>SP-211441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7441F"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D5904" w14:textId="77777777" w:rsidR="00061339" w:rsidRDefault="00061339" w:rsidP="002275DB">
            <w:pPr>
              <w:rPr>
                <w:rFonts w:eastAsia="Times New Roman"/>
              </w:rPr>
            </w:pPr>
            <w:r>
              <w:rPr>
                <w:rFonts w:eastAsia="Times New Roman" w:cs="Arial"/>
                <w:color w:val="000000"/>
                <w:sz w:val="16"/>
                <w:szCs w:val="16"/>
              </w:rPr>
              <w:t>New WID on Enhancements of EE for 5G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CBCC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0AD5"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67B9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07DD8" w14:textId="77777777" w:rsidR="00061339" w:rsidRDefault="00061339" w:rsidP="002275DB">
            <w:pPr>
              <w:rPr>
                <w:rFonts w:eastAsia="Times New Roman"/>
              </w:rPr>
            </w:pPr>
            <w:r>
              <w:rPr>
                <w:rFonts w:eastAsia="Times New Roman" w:cs="Arial"/>
                <w:color w:val="000000"/>
                <w:sz w:val="16"/>
                <w:szCs w:val="16"/>
              </w:rPr>
              <w:t>Approved</w:t>
            </w:r>
          </w:p>
        </w:tc>
      </w:tr>
      <w:tr w:rsidR="00061339" w14:paraId="4038C85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E36DA" w14:textId="77777777" w:rsidR="00061339" w:rsidRDefault="00061339" w:rsidP="002275DB">
            <w:pPr>
              <w:rPr>
                <w:rFonts w:eastAsia="Times New Roman"/>
              </w:rPr>
            </w:pPr>
            <w:r>
              <w:rPr>
                <w:rFonts w:eastAsia="Times New Roman" w:cs="Arial"/>
                <w:color w:val="000000"/>
                <w:sz w:val="16"/>
                <w:szCs w:val="16"/>
              </w:rPr>
              <w:t>SP-211442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AFE2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5A191" w14:textId="77777777" w:rsidR="00061339" w:rsidRDefault="00061339" w:rsidP="002275DB">
            <w:pPr>
              <w:rPr>
                <w:rFonts w:eastAsia="Times New Roman"/>
              </w:rPr>
            </w:pPr>
            <w:r>
              <w:rPr>
                <w:rFonts w:eastAsia="Times New Roman" w:cs="Arial"/>
                <w:color w:val="000000"/>
                <w:sz w:val="16"/>
                <w:szCs w:val="16"/>
              </w:rPr>
              <w:t>New Study on Deterministic Communication Service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431B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4CF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97E5F"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1D442" w14:textId="77777777" w:rsidR="00061339" w:rsidRDefault="00061339" w:rsidP="002275DB">
            <w:pPr>
              <w:rPr>
                <w:rFonts w:eastAsia="Times New Roman"/>
              </w:rPr>
            </w:pPr>
            <w:r>
              <w:rPr>
                <w:rFonts w:eastAsia="Times New Roman" w:cs="Arial"/>
                <w:color w:val="000000"/>
                <w:sz w:val="16"/>
                <w:szCs w:val="16"/>
              </w:rPr>
              <w:t>Approved</w:t>
            </w:r>
          </w:p>
        </w:tc>
      </w:tr>
      <w:tr w:rsidR="00061339" w14:paraId="43A532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A557F" w14:textId="77777777" w:rsidR="00061339" w:rsidRDefault="00061339" w:rsidP="002275DB">
            <w:pPr>
              <w:rPr>
                <w:rFonts w:eastAsia="Times New Roman"/>
              </w:rPr>
            </w:pPr>
            <w:r>
              <w:rPr>
                <w:rFonts w:eastAsia="Times New Roman" w:cs="Arial"/>
                <w:color w:val="000000"/>
                <w:sz w:val="16"/>
                <w:szCs w:val="16"/>
              </w:rPr>
              <w:t>SP-211443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EC33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3621A" w14:textId="77777777" w:rsidR="00061339" w:rsidRDefault="00061339" w:rsidP="002275DB">
            <w:pPr>
              <w:rPr>
                <w:rFonts w:eastAsia="Times New Roman"/>
              </w:rPr>
            </w:pPr>
            <w:r>
              <w:rPr>
                <w:rFonts w:eastAsia="Times New Roman" w:cs="Arial"/>
                <w:color w:val="000000"/>
                <w:sz w:val="16"/>
                <w:szCs w:val="16"/>
              </w:rPr>
              <w:t>New Study on AI/ 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772D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D4B1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698E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4D751" w14:textId="77777777" w:rsidR="00061339" w:rsidRDefault="00061339" w:rsidP="002275DB">
            <w:pPr>
              <w:rPr>
                <w:rFonts w:eastAsia="Times New Roman"/>
              </w:rPr>
            </w:pPr>
            <w:r>
              <w:rPr>
                <w:rFonts w:eastAsia="Times New Roman" w:cs="Arial"/>
                <w:color w:val="000000"/>
                <w:sz w:val="16"/>
                <w:szCs w:val="16"/>
              </w:rPr>
              <w:t>Approved</w:t>
            </w:r>
          </w:p>
        </w:tc>
      </w:tr>
      <w:tr w:rsidR="00061339" w14:paraId="4FF42B1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D2C9D" w14:textId="77777777" w:rsidR="00061339" w:rsidRDefault="00061339" w:rsidP="002275DB">
            <w:pPr>
              <w:rPr>
                <w:rFonts w:eastAsia="Times New Roman"/>
              </w:rPr>
            </w:pPr>
            <w:r>
              <w:rPr>
                <w:rFonts w:eastAsia="Times New Roman" w:cs="Arial"/>
                <w:color w:val="000000"/>
                <w:sz w:val="16"/>
                <w:szCs w:val="16"/>
              </w:rPr>
              <w:t>SP-211445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56531"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7E0B1" w14:textId="77777777" w:rsidR="00061339" w:rsidRDefault="00061339" w:rsidP="002275DB">
            <w:pPr>
              <w:rPr>
                <w:rFonts w:eastAsia="Times New Roman"/>
              </w:rPr>
            </w:pPr>
            <w:r>
              <w:rPr>
                <w:rFonts w:eastAsia="Times New Roman" w:cs="Arial"/>
                <w:color w:val="000000"/>
                <w:sz w:val="16"/>
                <w:szCs w:val="16"/>
              </w:rPr>
              <w:t>New Study on evaluation of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3C29E"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DD27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0A38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E7324" w14:textId="77777777" w:rsidR="00061339" w:rsidRDefault="00061339" w:rsidP="002275DB">
            <w:pPr>
              <w:rPr>
                <w:rFonts w:eastAsia="Times New Roman"/>
              </w:rPr>
            </w:pPr>
            <w:r>
              <w:rPr>
                <w:rFonts w:eastAsia="Times New Roman" w:cs="Arial"/>
                <w:color w:val="000000"/>
                <w:sz w:val="16"/>
                <w:szCs w:val="16"/>
              </w:rPr>
              <w:t>Approved</w:t>
            </w:r>
          </w:p>
        </w:tc>
      </w:tr>
      <w:tr w:rsidR="00061339" w14:paraId="24E1853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99F8" w14:textId="77777777" w:rsidR="00061339" w:rsidRDefault="00061339" w:rsidP="002275DB">
            <w:pPr>
              <w:rPr>
                <w:rFonts w:eastAsia="Times New Roman"/>
              </w:rPr>
            </w:pPr>
            <w:r>
              <w:rPr>
                <w:rFonts w:eastAsia="Times New Roman" w:cs="Arial"/>
                <w:color w:val="000000"/>
                <w:sz w:val="16"/>
                <w:szCs w:val="16"/>
              </w:rPr>
              <w:t>SP-211446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0BB0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3BFA7" w14:textId="77777777" w:rsidR="00061339" w:rsidRDefault="00061339" w:rsidP="002275DB">
            <w:pPr>
              <w:rPr>
                <w:rFonts w:eastAsia="Times New Roman"/>
              </w:rPr>
            </w:pPr>
            <w:r>
              <w:rPr>
                <w:rFonts w:eastAsia="Times New Roman" w:cs="Arial"/>
                <w:color w:val="000000"/>
                <w:sz w:val="16"/>
                <w:szCs w:val="16"/>
              </w:rPr>
              <w:t>New Study on enhancement of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C47D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5C6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E859A"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848E6" w14:textId="77777777" w:rsidR="00061339" w:rsidRDefault="00061339" w:rsidP="002275DB">
            <w:pPr>
              <w:rPr>
                <w:rFonts w:eastAsia="Times New Roman"/>
              </w:rPr>
            </w:pPr>
            <w:r>
              <w:rPr>
                <w:rFonts w:eastAsia="Times New Roman" w:cs="Arial"/>
                <w:color w:val="000000"/>
                <w:sz w:val="16"/>
                <w:szCs w:val="16"/>
              </w:rPr>
              <w:t>Approved</w:t>
            </w:r>
          </w:p>
        </w:tc>
      </w:tr>
      <w:tr w:rsidR="00061339" w14:paraId="1F1E6BE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114ED" w14:textId="77777777" w:rsidR="00061339" w:rsidRDefault="00061339" w:rsidP="002275DB">
            <w:pPr>
              <w:rPr>
                <w:rFonts w:eastAsia="Times New Roman"/>
              </w:rPr>
            </w:pPr>
            <w:r>
              <w:rPr>
                <w:rFonts w:eastAsia="Times New Roman" w:cs="Arial"/>
                <w:color w:val="000000"/>
                <w:sz w:val="16"/>
                <w:szCs w:val="16"/>
              </w:rPr>
              <w:lastRenderedPageBreak/>
              <w:t>SP-211447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CC8E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402B0" w14:textId="77777777" w:rsidR="00061339" w:rsidRDefault="00061339" w:rsidP="002275DB">
            <w:pPr>
              <w:rPr>
                <w:rFonts w:eastAsia="Times New Roman"/>
              </w:rPr>
            </w:pPr>
            <w:r>
              <w:rPr>
                <w:rFonts w:eastAsia="Times New Roman" w:cs="Arial"/>
                <w:color w:val="000000"/>
                <w:sz w:val="16"/>
                <w:szCs w:val="16"/>
              </w:rPr>
              <w:t>New Study on Charging Aspects for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7D953"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9389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DDBB8"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2DEE9" w14:textId="77777777" w:rsidR="00061339" w:rsidRDefault="00061339" w:rsidP="002275DB">
            <w:pPr>
              <w:rPr>
                <w:rFonts w:eastAsia="Times New Roman"/>
              </w:rPr>
            </w:pPr>
            <w:r>
              <w:rPr>
                <w:rFonts w:eastAsia="Times New Roman" w:cs="Arial"/>
                <w:color w:val="000000"/>
                <w:sz w:val="16"/>
                <w:szCs w:val="16"/>
              </w:rPr>
              <w:t>Approved</w:t>
            </w:r>
          </w:p>
        </w:tc>
      </w:tr>
      <w:tr w:rsidR="00061339" w14:paraId="768F80C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E93E5" w14:textId="77777777" w:rsidR="00061339" w:rsidRDefault="00061339" w:rsidP="002275DB">
            <w:pPr>
              <w:rPr>
                <w:rFonts w:eastAsia="Times New Roman"/>
              </w:rPr>
            </w:pPr>
            <w:r>
              <w:rPr>
                <w:rFonts w:eastAsia="Times New Roman" w:cs="Arial"/>
                <w:color w:val="000000"/>
                <w:sz w:val="16"/>
                <w:szCs w:val="16"/>
              </w:rPr>
              <w:t>SP-211448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CB89E"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36C1F" w14:textId="77777777" w:rsidR="00061339" w:rsidRDefault="00061339" w:rsidP="002275DB">
            <w:pPr>
              <w:rPr>
                <w:rFonts w:eastAsia="Times New Roman"/>
              </w:rPr>
            </w:pPr>
            <w:r>
              <w:rPr>
                <w:rFonts w:eastAsia="Times New Roman" w:cs="Arial"/>
                <w:color w:val="000000"/>
                <w:sz w:val="16"/>
                <w:szCs w:val="16"/>
              </w:rPr>
              <w:t>New WID on Charging enhancements for 5G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7E29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C821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86269"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421BF" w14:textId="77777777" w:rsidR="00061339" w:rsidRDefault="00061339" w:rsidP="002275DB">
            <w:pPr>
              <w:rPr>
                <w:rFonts w:eastAsia="Times New Roman"/>
              </w:rPr>
            </w:pPr>
            <w:r>
              <w:rPr>
                <w:rFonts w:eastAsia="Times New Roman" w:cs="Arial"/>
                <w:color w:val="000000"/>
                <w:sz w:val="16"/>
                <w:szCs w:val="16"/>
              </w:rPr>
              <w:t>Approved</w:t>
            </w:r>
          </w:p>
        </w:tc>
      </w:tr>
      <w:tr w:rsidR="00061339" w14:paraId="5F757AD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CAE81" w14:textId="77777777" w:rsidR="00061339" w:rsidRDefault="00061339" w:rsidP="002275DB">
            <w:pPr>
              <w:rPr>
                <w:rFonts w:eastAsia="Times New Roman"/>
              </w:rPr>
            </w:pPr>
            <w:r>
              <w:rPr>
                <w:rFonts w:eastAsia="Times New Roman" w:cs="Arial"/>
                <w:color w:val="000000"/>
                <w:sz w:val="16"/>
                <w:szCs w:val="16"/>
              </w:rPr>
              <w:t>SP-211449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F8512"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0E745" w14:textId="77777777" w:rsidR="00061339" w:rsidRDefault="00061339" w:rsidP="002275DB">
            <w:pPr>
              <w:rPr>
                <w:rFonts w:eastAsia="Times New Roman"/>
              </w:rPr>
            </w:pPr>
            <w:r>
              <w:rPr>
                <w:rFonts w:eastAsia="Times New Roman" w:cs="Arial"/>
                <w:color w:val="000000"/>
                <w:sz w:val="16"/>
                <w:szCs w:val="16"/>
              </w:rPr>
              <w:t>New WID on Network slicing provisioning rules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512EB"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37478"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81B27"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66ECC" w14:textId="77777777" w:rsidR="00061339" w:rsidRDefault="00061339" w:rsidP="002275DB">
            <w:pPr>
              <w:rPr>
                <w:rFonts w:eastAsia="Times New Roman"/>
              </w:rPr>
            </w:pPr>
            <w:r>
              <w:rPr>
                <w:rFonts w:eastAsia="Times New Roman" w:cs="Arial"/>
                <w:color w:val="000000"/>
                <w:sz w:val="16"/>
                <w:szCs w:val="16"/>
              </w:rPr>
              <w:t>Approved</w:t>
            </w:r>
          </w:p>
        </w:tc>
      </w:tr>
      <w:tr w:rsidR="00061339" w14:paraId="14776B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5CE04" w14:textId="77777777" w:rsidR="00061339" w:rsidRDefault="00061339" w:rsidP="002275DB">
            <w:pPr>
              <w:rPr>
                <w:rFonts w:eastAsia="Times New Roman"/>
              </w:rPr>
            </w:pPr>
            <w:r>
              <w:rPr>
                <w:rFonts w:eastAsia="Times New Roman" w:cs="Arial"/>
                <w:color w:val="000000"/>
                <w:sz w:val="16"/>
                <w:szCs w:val="16"/>
              </w:rPr>
              <w:t>SP-211450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D2F5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00AA" w14:textId="77777777" w:rsidR="00061339" w:rsidRDefault="00061339" w:rsidP="002275DB">
            <w:pPr>
              <w:rPr>
                <w:rFonts w:eastAsia="Times New Roman"/>
              </w:rPr>
            </w:pPr>
            <w:r>
              <w:rPr>
                <w:rFonts w:eastAsia="Times New Roman" w:cs="Arial"/>
                <w:color w:val="000000"/>
                <w:sz w:val="16"/>
                <w:szCs w:val="16"/>
              </w:rPr>
              <w:t>New Study on enhanced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95997"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EDBE9"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73C43"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F75D0" w14:textId="77777777" w:rsidR="00061339" w:rsidRDefault="00061339" w:rsidP="002275DB">
            <w:pPr>
              <w:rPr>
                <w:rFonts w:eastAsia="Times New Roman"/>
              </w:rPr>
            </w:pPr>
            <w:r>
              <w:rPr>
                <w:rFonts w:eastAsia="Times New Roman" w:cs="Arial"/>
                <w:color w:val="000000"/>
                <w:sz w:val="16"/>
                <w:szCs w:val="16"/>
              </w:rPr>
              <w:t>Approved</w:t>
            </w:r>
          </w:p>
        </w:tc>
      </w:tr>
      <w:tr w:rsidR="00061339" w14:paraId="355574C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59E2A" w14:textId="77777777" w:rsidR="00061339" w:rsidRDefault="00061339" w:rsidP="002275DB">
            <w:pPr>
              <w:rPr>
                <w:rFonts w:eastAsia="Times New Roman"/>
              </w:rPr>
            </w:pPr>
            <w:r>
              <w:rPr>
                <w:rFonts w:eastAsia="Times New Roman" w:cs="Arial"/>
                <w:color w:val="000000"/>
                <w:sz w:val="16"/>
                <w:szCs w:val="16"/>
              </w:rPr>
              <w:t>SP-211512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18E8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649CF" w14:textId="77777777" w:rsidR="00061339" w:rsidRDefault="00061339" w:rsidP="002275DB">
            <w:pPr>
              <w:rPr>
                <w:rFonts w:eastAsia="Times New Roman"/>
              </w:rPr>
            </w:pPr>
            <w:r>
              <w:rPr>
                <w:rFonts w:eastAsia="Times New Roman" w:cs="Arial"/>
                <w:color w:val="000000"/>
                <w:sz w:val="16"/>
                <w:szCs w:val="16"/>
              </w:rPr>
              <w:t>Revised SID on 5G-enabled fused location service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A3F7A"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1E46B"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4A015"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E1CD8" w14:textId="77777777" w:rsidR="00061339" w:rsidRDefault="00061339" w:rsidP="002275DB">
            <w:pPr>
              <w:rPr>
                <w:rFonts w:eastAsia="Times New Roman"/>
              </w:rPr>
            </w:pPr>
            <w:r>
              <w:rPr>
                <w:rFonts w:eastAsia="Times New Roman" w:cs="Arial"/>
                <w:color w:val="000000"/>
                <w:sz w:val="16"/>
                <w:szCs w:val="16"/>
              </w:rPr>
              <w:t>Approved</w:t>
            </w:r>
          </w:p>
        </w:tc>
      </w:tr>
      <w:tr w:rsidR="00061339" w14:paraId="65ADFDA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E5FEC" w14:textId="77777777" w:rsidR="00061339" w:rsidRDefault="00061339" w:rsidP="002275DB">
            <w:pPr>
              <w:rPr>
                <w:rFonts w:eastAsia="Times New Roman"/>
              </w:rPr>
            </w:pPr>
            <w:r>
              <w:rPr>
                <w:rFonts w:eastAsia="Times New Roman" w:cs="Arial"/>
                <w:color w:val="000000"/>
                <w:sz w:val="16"/>
                <w:szCs w:val="16"/>
              </w:rPr>
              <w:t>SP-211513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2A1D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7D5C0" w14:textId="77777777" w:rsidR="00061339" w:rsidRDefault="00061339" w:rsidP="002275DB">
            <w:pPr>
              <w:rPr>
                <w:rFonts w:eastAsia="Times New Roman"/>
              </w:rPr>
            </w:pPr>
            <w:r>
              <w:rPr>
                <w:rFonts w:eastAsia="Times New Roman" w:cs="Arial"/>
                <w:color w:val="000000"/>
                <w:sz w:val="16"/>
                <w:szCs w:val="16"/>
              </w:rPr>
              <w:t>New SID on Application Data Analytics Enablement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0115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7558E"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A25F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E63F8" w14:textId="77777777" w:rsidR="00061339" w:rsidRDefault="00061339" w:rsidP="002275DB">
            <w:pPr>
              <w:rPr>
                <w:rFonts w:eastAsia="Times New Roman"/>
              </w:rPr>
            </w:pPr>
            <w:r>
              <w:rPr>
                <w:rFonts w:eastAsia="Times New Roman" w:cs="Arial"/>
                <w:color w:val="000000"/>
                <w:sz w:val="16"/>
                <w:szCs w:val="16"/>
              </w:rPr>
              <w:t>Approved</w:t>
            </w:r>
          </w:p>
        </w:tc>
      </w:tr>
      <w:tr w:rsidR="00061339" w14:paraId="3BDABB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7EFD7" w14:textId="77777777" w:rsidR="00061339" w:rsidRDefault="00061339" w:rsidP="002275DB">
            <w:pPr>
              <w:rPr>
                <w:rFonts w:eastAsia="Times New Roman"/>
              </w:rPr>
            </w:pPr>
            <w:r>
              <w:rPr>
                <w:rFonts w:eastAsia="Times New Roman" w:cs="Arial"/>
                <w:color w:val="000000"/>
                <w:sz w:val="16"/>
                <w:szCs w:val="16"/>
              </w:rPr>
              <w:t>SP-211514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8E99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62191" w14:textId="77777777" w:rsidR="00061339" w:rsidRDefault="00061339" w:rsidP="002275DB">
            <w:pPr>
              <w:rPr>
                <w:rFonts w:eastAsia="Times New Roman"/>
              </w:rPr>
            </w:pPr>
            <w:r>
              <w:rPr>
                <w:rFonts w:eastAsia="Times New Roman" w:cs="Arial"/>
                <w:color w:val="000000"/>
                <w:sz w:val="16"/>
                <w:szCs w:val="16"/>
              </w:rPr>
              <w:t>New SID on Sharing of administrative configuration between interconnected MC service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29E1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847E7"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B3772"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D1AD" w14:textId="77777777" w:rsidR="00061339" w:rsidRDefault="00061339" w:rsidP="002275DB">
            <w:pPr>
              <w:rPr>
                <w:rFonts w:eastAsia="Times New Roman"/>
              </w:rPr>
            </w:pPr>
            <w:r>
              <w:rPr>
                <w:rFonts w:eastAsia="Times New Roman" w:cs="Arial"/>
                <w:color w:val="000000"/>
                <w:sz w:val="16"/>
                <w:szCs w:val="16"/>
              </w:rPr>
              <w:t>Approved</w:t>
            </w:r>
          </w:p>
        </w:tc>
      </w:tr>
      <w:tr w:rsidR="00061339" w14:paraId="2755AC5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FCAEC" w14:textId="77777777" w:rsidR="00061339" w:rsidRDefault="00061339" w:rsidP="002275DB">
            <w:pPr>
              <w:rPr>
                <w:rFonts w:eastAsia="Times New Roman"/>
              </w:rPr>
            </w:pPr>
            <w:r>
              <w:rPr>
                <w:rFonts w:eastAsia="Times New Roman" w:cs="Arial"/>
                <w:color w:val="000000"/>
                <w:sz w:val="16"/>
                <w:szCs w:val="16"/>
              </w:rPr>
              <w:t>SP-211515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941A"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69783" w14:textId="77777777" w:rsidR="00061339" w:rsidRDefault="00061339" w:rsidP="002275DB">
            <w:pPr>
              <w:rPr>
                <w:rFonts w:eastAsia="Times New Roman"/>
              </w:rPr>
            </w:pPr>
            <w:r>
              <w:rPr>
                <w:rFonts w:eastAsia="Times New Roman" w:cs="Arial"/>
                <w:color w:val="000000"/>
                <w:sz w:val="16"/>
                <w:szCs w:val="16"/>
              </w:rPr>
              <w:t>New SID on Application layer support for Personal IoT and Residential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F7647"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934A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66AC6"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B01ED" w14:textId="77777777" w:rsidR="00061339" w:rsidRDefault="00061339" w:rsidP="002275DB">
            <w:pPr>
              <w:rPr>
                <w:rFonts w:eastAsia="Times New Roman"/>
              </w:rPr>
            </w:pPr>
            <w:r>
              <w:rPr>
                <w:rFonts w:eastAsia="Times New Roman" w:cs="Arial"/>
                <w:color w:val="000000"/>
                <w:sz w:val="16"/>
                <w:szCs w:val="16"/>
              </w:rPr>
              <w:t>Approved</w:t>
            </w:r>
          </w:p>
        </w:tc>
      </w:tr>
      <w:tr w:rsidR="00061339" w14:paraId="7F5CCAC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0D415" w14:textId="77777777" w:rsidR="00061339" w:rsidRDefault="00061339" w:rsidP="002275DB">
            <w:pPr>
              <w:rPr>
                <w:rFonts w:eastAsia="Times New Roman"/>
              </w:rPr>
            </w:pPr>
            <w:r>
              <w:rPr>
                <w:rFonts w:eastAsia="Times New Roman" w:cs="Arial"/>
                <w:color w:val="000000"/>
                <w:sz w:val="16"/>
                <w:szCs w:val="16"/>
              </w:rPr>
              <w:t>SP-211516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4DAA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44ABF" w14:textId="77777777" w:rsidR="00061339" w:rsidRDefault="00061339" w:rsidP="002275DB">
            <w:pPr>
              <w:rPr>
                <w:rFonts w:eastAsia="Times New Roman"/>
              </w:rPr>
            </w:pPr>
            <w:r>
              <w:rPr>
                <w:rFonts w:eastAsia="Times New Roman" w:cs="Arial"/>
                <w:color w:val="000000"/>
                <w:sz w:val="16"/>
                <w:szCs w:val="16"/>
              </w:rPr>
              <w:t>New SID on Mission Critical ad hoc group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46FAF"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D4E70"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6EB90"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7DB17" w14:textId="77777777" w:rsidR="00061339" w:rsidRDefault="00061339" w:rsidP="002275DB">
            <w:pPr>
              <w:rPr>
                <w:rFonts w:eastAsia="Times New Roman"/>
              </w:rPr>
            </w:pPr>
            <w:r>
              <w:rPr>
                <w:rFonts w:eastAsia="Times New Roman" w:cs="Arial"/>
                <w:color w:val="000000"/>
                <w:sz w:val="16"/>
                <w:szCs w:val="16"/>
              </w:rPr>
              <w:t>Approved</w:t>
            </w:r>
          </w:p>
        </w:tc>
      </w:tr>
      <w:tr w:rsidR="00061339" w14:paraId="4660F94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C5B29" w14:textId="77777777" w:rsidR="00061339" w:rsidRDefault="00061339" w:rsidP="002275DB">
            <w:pPr>
              <w:rPr>
                <w:rFonts w:eastAsia="Times New Roman"/>
              </w:rPr>
            </w:pPr>
            <w:r>
              <w:rPr>
                <w:rFonts w:eastAsia="Times New Roman" w:cs="Arial"/>
                <w:color w:val="000000"/>
                <w:sz w:val="16"/>
                <w:szCs w:val="16"/>
              </w:rPr>
              <w:t>SP-211517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1FB28"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D70B" w14:textId="77777777" w:rsidR="00061339" w:rsidRDefault="00061339" w:rsidP="002275DB">
            <w:pPr>
              <w:rPr>
                <w:rFonts w:eastAsia="Times New Roman"/>
              </w:rPr>
            </w:pPr>
            <w:r>
              <w:rPr>
                <w:rFonts w:eastAsia="Times New Roman" w:cs="Arial"/>
                <w:color w:val="000000"/>
                <w:sz w:val="16"/>
                <w:szCs w:val="16"/>
              </w:rPr>
              <w:t>New WID on Mission Critical Services over 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28C99"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8ADFD"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785AD"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FEB42" w14:textId="77777777" w:rsidR="00061339" w:rsidRDefault="00061339" w:rsidP="002275DB">
            <w:pPr>
              <w:rPr>
                <w:rFonts w:eastAsia="Times New Roman"/>
              </w:rPr>
            </w:pPr>
            <w:r>
              <w:rPr>
                <w:rFonts w:eastAsia="Times New Roman" w:cs="Arial"/>
                <w:color w:val="000000"/>
                <w:sz w:val="16"/>
                <w:szCs w:val="16"/>
              </w:rPr>
              <w:t>Approved</w:t>
            </w:r>
          </w:p>
        </w:tc>
      </w:tr>
      <w:tr w:rsidR="00061339" w14:paraId="4B2888F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8E3E7" w14:textId="77777777" w:rsidR="00061339" w:rsidRDefault="00061339" w:rsidP="002275DB">
            <w:pPr>
              <w:rPr>
                <w:rFonts w:eastAsia="Times New Roman"/>
              </w:rPr>
            </w:pPr>
            <w:r>
              <w:rPr>
                <w:rFonts w:eastAsia="Times New Roman" w:cs="Arial"/>
                <w:color w:val="000000"/>
                <w:sz w:val="16"/>
                <w:szCs w:val="16"/>
              </w:rPr>
              <w:t>SP-211518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BE218"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D9001" w14:textId="77777777" w:rsidR="00061339" w:rsidRDefault="00061339" w:rsidP="002275DB">
            <w:pPr>
              <w:rPr>
                <w:rFonts w:eastAsia="Times New Roman"/>
              </w:rPr>
            </w:pPr>
            <w:r>
              <w:rPr>
                <w:rFonts w:eastAsia="Times New Roman" w:cs="Arial"/>
                <w:color w:val="000000"/>
                <w:sz w:val="16"/>
                <w:szCs w:val="16"/>
              </w:rPr>
              <w:t>New WID on Enhanced Service Enabler Architecture Layer for Verticals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A55AB"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5831F"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41BC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B2B4B" w14:textId="77777777" w:rsidR="00061339" w:rsidRDefault="00061339" w:rsidP="002275DB">
            <w:pPr>
              <w:rPr>
                <w:rFonts w:eastAsia="Times New Roman"/>
              </w:rPr>
            </w:pPr>
            <w:r>
              <w:rPr>
                <w:rFonts w:eastAsia="Times New Roman" w:cs="Arial"/>
                <w:color w:val="000000"/>
                <w:sz w:val="16"/>
                <w:szCs w:val="16"/>
              </w:rPr>
              <w:t>Approved</w:t>
            </w:r>
          </w:p>
        </w:tc>
      </w:tr>
      <w:tr w:rsidR="00061339" w14:paraId="0878594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BC984" w14:textId="77777777" w:rsidR="00061339" w:rsidRDefault="00061339" w:rsidP="002275DB">
            <w:pPr>
              <w:rPr>
                <w:rFonts w:eastAsia="Times New Roman"/>
              </w:rPr>
            </w:pPr>
            <w:r>
              <w:rPr>
                <w:rFonts w:eastAsia="Times New Roman" w:cs="Arial"/>
                <w:color w:val="000000"/>
                <w:sz w:val="16"/>
                <w:szCs w:val="16"/>
              </w:rPr>
              <w:t>SP-211519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EBFF7"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6009" w14:textId="77777777" w:rsidR="00061339" w:rsidRDefault="00061339" w:rsidP="002275DB">
            <w:pPr>
              <w:rPr>
                <w:rFonts w:eastAsia="Times New Roman"/>
              </w:rPr>
            </w:pPr>
            <w:r>
              <w:rPr>
                <w:rFonts w:eastAsia="Times New Roman" w:cs="Arial"/>
                <w:color w:val="000000"/>
                <w:sz w:val="16"/>
                <w:szCs w:val="16"/>
              </w:rPr>
              <w:t>New WID on Enhanced Mission Critical Push-To-Talk architecture phase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C3C65"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5C3BC"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2E35B" w14:textId="77777777" w:rsidR="00061339" w:rsidRDefault="00061339" w:rsidP="002275DB">
            <w:pPr>
              <w:rPr>
                <w:rFonts w:eastAsia="Times New Roman"/>
                <w:sz w:val="24"/>
                <w:szCs w:val="24"/>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8EEA8" w14:textId="77777777" w:rsidR="00061339" w:rsidRDefault="00061339" w:rsidP="002275DB">
            <w:pPr>
              <w:rPr>
                <w:rFonts w:eastAsia="Times New Roman"/>
              </w:rPr>
            </w:pPr>
            <w:r>
              <w:rPr>
                <w:rFonts w:eastAsia="Times New Roman" w:cs="Arial"/>
                <w:color w:val="000000"/>
                <w:sz w:val="16"/>
                <w:szCs w:val="16"/>
              </w:rPr>
              <w:t>Approved</w:t>
            </w:r>
          </w:p>
        </w:tc>
      </w:tr>
      <w:tr w:rsidR="00061339" w14:paraId="215612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5E61E" w14:textId="77777777" w:rsidR="00061339" w:rsidRDefault="00061339" w:rsidP="002275DB">
            <w:pPr>
              <w:rPr>
                <w:rFonts w:eastAsia="Times New Roman"/>
              </w:rPr>
            </w:pPr>
            <w:r>
              <w:rPr>
                <w:rFonts w:eastAsia="Times New Roman" w:cs="Arial"/>
                <w:color w:val="000000"/>
                <w:sz w:val="16"/>
                <w:szCs w:val="16"/>
              </w:rPr>
              <w:t>SP-211594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9C0E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A13A4" w14:textId="77777777" w:rsidR="00061339" w:rsidRDefault="00061339" w:rsidP="002275DB">
            <w:pPr>
              <w:rPr>
                <w:rFonts w:eastAsia="Times New Roman"/>
              </w:rPr>
            </w:pPr>
            <w:r>
              <w:rPr>
                <w:rFonts w:eastAsia="Times New Roman"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05D7C" w14:textId="77777777" w:rsidR="00061339" w:rsidRDefault="00061339" w:rsidP="002275DB">
            <w:pPr>
              <w:rPr>
                <w:rFonts w:eastAsia="Times New Roman"/>
              </w:rPr>
            </w:pPr>
            <w:r>
              <w:rPr>
                <w:rFonts w:eastAsia="Times New Roman"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F2EE5"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6E0A9" w14:textId="77777777" w:rsidR="00061339" w:rsidRDefault="00061339" w:rsidP="002275DB">
            <w:pPr>
              <w:rPr>
                <w:rFonts w:eastAsia="Times New Roman"/>
              </w:rPr>
            </w:pPr>
            <w:r>
              <w:rPr>
                <w:rFonts w:eastAsia="Times New Roman" w:cs="Arial"/>
                <w:color w:val="000000"/>
                <w:sz w:val="16"/>
                <w:szCs w:val="16"/>
              </w:rPr>
              <w:t>Revision of SP-211309_rev06.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623A" w14:textId="77777777" w:rsidR="00061339" w:rsidRDefault="00061339" w:rsidP="002275DB">
            <w:pPr>
              <w:rPr>
                <w:rFonts w:eastAsia="Times New Roman"/>
              </w:rPr>
            </w:pPr>
            <w:r>
              <w:rPr>
                <w:rFonts w:eastAsia="Times New Roman" w:cs="Arial"/>
                <w:color w:val="000000"/>
                <w:sz w:val="16"/>
                <w:szCs w:val="16"/>
              </w:rPr>
              <w:t>Approved</w:t>
            </w:r>
          </w:p>
        </w:tc>
      </w:tr>
      <w:tr w:rsidR="00061339" w14:paraId="45CB62F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84FBD" w14:textId="77777777" w:rsidR="00061339" w:rsidRDefault="00061339" w:rsidP="002275DB">
            <w:pPr>
              <w:rPr>
                <w:rFonts w:eastAsia="Times New Roman"/>
              </w:rPr>
            </w:pPr>
            <w:r>
              <w:rPr>
                <w:rFonts w:eastAsia="Times New Roman" w:cs="Arial"/>
                <w:color w:val="000000"/>
                <w:sz w:val="16"/>
                <w:szCs w:val="16"/>
              </w:rPr>
              <w:lastRenderedPageBreak/>
              <w:t>SP-211595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80963" w14:textId="77777777" w:rsidR="00061339" w:rsidRDefault="00061339" w:rsidP="002275D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CDB08" w14:textId="77777777" w:rsidR="00061339" w:rsidRDefault="00061339" w:rsidP="002275DB">
            <w:pPr>
              <w:rPr>
                <w:rFonts w:eastAsia="Times New Roman"/>
              </w:rPr>
            </w:pPr>
            <w:r>
              <w:rPr>
                <w:rFonts w:eastAsia="Times New Roman" w:cs="Arial"/>
                <w:color w:val="000000"/>
                <w:sz w:val="16"/>
                <w:szCs w:val="16"/>
              </w:rPr>
              <w:t>New WID: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B8100" w14:textId="77777777" w:rsidR="00061339" w:rsidRDefault="00061339" w:rsidP="002275DB">
            <w:pPr>
              <w:rPr>
                <w:rFonts w:eastAsia="Times New Roman"/>
              </w:rPr>
            </w:pPr>
            <w:r>
              <w:rPr>
                <w:rFonts w:eastAsia="Times New Roman" w:cs="Arial"/>
                <w:color w:val="000000"/>
                <w:sz w:val="16"/>
                <w:szCs w:val="16"/>
              </w:rPr>
              <w:t>Peraton Labs, CISA ECD, Verizon UK Ltd, AT&amp;T, T-Mobile USA, Dish Networks, MITRE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08E3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D3C41" w14:textId="77777777" w:rsidR="00061339" w:rsidRDefault="00061339" w:rsidP="002275DB">
            <w:pPr>
              <w:rPr>
                <w:rFonts w:eastAsia="Times New Roman"/>
              </w:rPr>
            </w:pPr>
            <w:r>
              <w:rPr>
                <w:rFonts w:eastAsia="Times New Roman" w:cs="Arial"/>
                <w:color w:val="000000"/>
                <w:sz w:val="16"/>
                <w:szCs w:val="16"/>
              </w:rPr>
              <w:t>Revision of SP-211310_rev01.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D8D1D" w14:textId="77777777" w:rsidR="00061339" w:rsidRDefault="00061339" w:rsidP="002275DB">
            <w:pPr>
              <w:rPr>
                <w:rFonts w:eastAsia="Times New Roman"/>
              </w:rPr>
            </w:pPr>
            <w:r>
              <w:rPr>
                <w:rFonts w:eastAsia="Times New Roman" w:cs="Arial"/>
                <w:color w:val="000000"/>
                <w:sz w:val="16"/>
                <w:szCs w:val="16"/>
              </w:rPr>
              <w:t>Approved</w:t>
            </w:r>
          </w:p>
        </w:tc>
      </w:tr>
      <w:tr w:rsidR="00061339" w14:paraId="414DC27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2209" w14:textId="77777777" w:rsidR="00061339" w:rsidRDefault="00061339" w:rsidP="002275DB">
            <w:pPr>
              <w:rPr>
                <w:rFonts w:eastAsia="Times New Roman"/>
              </w:rPr>
            </w:pPr>
            <w:r>
              <w:rPr>
                <w:rFonts w:eastAsia="Times New Roman" w:cs="Arial"/>
                <w:color w:val="000000"/>
                <w:sz w:val="16"/>
                <w:szCs w:val="16"/>
              </w:rPr>
              <w:t>SP-211603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3677F"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3DC4" w14:textId="77777777" w:rsidR="00061339" w:rsidRDefault="00061339" w:rsidP="002275DB">
            <w:pPr>
              <w:rPr>
                <w:rFonts w:eastAsia="Times New Roman"/>
              </w:rPr>
            </w:pPr>
            <w:r>
              <w:rPr>
                <w:rFonts w:eastAsia="Times New Roman" w:cs="Arial"/>
                <w:color w:val="000000"/>
                <w:sz w:val="16"/>
                <w:szCs w:val="16"/>
              </w:rPr>
              <w:t>New SID: Study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C5EBF" w14:textId="77777777" w:rsidR="00061339" w:rsidRDefault="00061339" w:rsidP="002275DB">
            <w:pPr>
              <w:rPr>
                <w:rFonts w:eastAsia="Times New Roman"/>
              </w:rPr>
            </w:pPr>
            <w:r>
              <w:rPr>
                <w:rFonts w:eastAsia="Times New Roman" w:cs="Arial"/>
                <w:color w:val="000000"/>
                <w:sz w:val="16"/>
                <w:szCs w:val="16"/>
              </w:rPr>
              <w:t>Huawei, HiSilicon, Samsung, CATT, China Mobile, China Telecom, China Unicom, ZTE, Juniper, SK Telecom, KT Corp, LG Uplus, KPN, Siemens, Robert Bosch GmbH, LGE, Spreadtrum Communications, ETRI, CAICT, China Southern Power Grid, CEPRI, CBN, SIA, DISH Network, Volkswagen AG, Quectel, EDF, 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975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7353" w14:textId="77777777" w:rsidR="00061339" w:rsidRDefault="00061339" w:rsidP="002275DB">
            <w:pPr>
              <w:rPr>
                <w:rFonts w:eastAsia="Times New Roman"/>
              </w:rPr>
            </w:pPr>
            <w:r>
              <w:rPr>
                <w:rFonts w:eastAsia="Times New Roman" w:cs="Arial"/>
                <w:color w:val="000000"/>
                <w:sz w:val="16"/>
                <w:szCs w:val="16"/>
              </w:rPr>
              <w:t>Revision of SP-211318_rev06.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F4E5" w14:textId="77777777" w:rsidR="00061339" w:rsidRDefault="00061339" w:rsidP="002275DB">
            <w:pPr>
              <w:rPr>
                <w:rFonts w:eastAsia="Times New Roman"/>
              </w:rPr>
            </w:pPr>
            <w:r>
              <w:rPr>
                <w:rFonts w:eastAsia="Times New Roman" w:cs="Arial"/>
                <w:color w:val="000000"/>
                <w:sz w:val="16"/>
                <w:szCs w:val="16"/>
              </w:rPr>
              <w:t>Approved</w:t>
            </w:r>
          </w:p>
        </w:tc>
      </w:tr>
      <w:tr w:rsidR="00061339" w14:paraId="1B79EA6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94D4E" w14:textId="77777777" w:rsidR="00061339" w:rsidRDefault="00061339" w:rsidP="002275DB">
            <w:pPr>
              <w:rPr>
                <w:rFonts w:eastAsia="Times New Roman"/>
              </w:rPr>
            </w:pPr>
            <w:r>
              <w:rPr>
                <w:rFonts w:eastAsia="Times New Roman" w:cs="Arial"/>
                <w:color w:val="000000"/>
                <w:sz w:val="16"/>
                <w:szCs w:val="16"/>
              </w:rPr>
              <w:t>SP-211612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848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3E4B1" w14:textId="77777777" w:rsidR="00061339" w:rsidRDefault="00061339" w:rsidP="002275DB">
            <w:pPr>
              <w:rPr>
                <w:rFonts w:eastAsia="Times New Roman"/>
              </w:rPr>
            </w:pPr>
            <w:r>
              <w:rPr>
                <w:rFonts w:eastAsia="Times New Roman"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9363E" w14:textId="77777777" w:rsidR="00061339" w:rsidRDefault="00061339" w:rsidP="002275DB">
            <w:pPr>
              <w:rPr>
                <w:rFonts w:eastAsia="Times New Roman"/>
              </w:rPr>
            </w:pPr>
            <w:r>
              <w:rPr>
                <w:rFonts w:eastAsia="Times New Roman" w:cs="Arial"/>
                <w:color w:val="000000"/>
                <w:sz w:val="16"/>
                <w:szCs w:val="16"/>
              </w:rPr>
              <w:t>Lenovo, Motorola Mobility, ZTE, Broadcom, Apple, Alibaba, Tencent, China Mobile, Convida Wireless, Deutsche Telekom, Nokia, Nokia Shanghai Bell, Samsung, Interdigital, MATRIXX Software, Cisco Systems, Charter Communications, CableLabs, Comcast, CATT, Intelsat, Vivo, BT, Thales, HPE, Tessares, Telefonica, KPN, Orange, MediaTek Inc., Rogers Communications Canada, Huawei, Xiaomi, Bouygues Telecom, US Cellular, ETRI, NEC, UMA, Telstra, Tejas Networks, UIC, 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29721"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CA613" w14:textId="77777777" w:rsidR="00061339" w:rsidRDefault="00061339" w:rsidP="002275DB">
            <w:pPr>
              <w:rPr>
                <w:rFonts w:eastAsia="Times New Roman"/>
              </w:rPr>
            </w:pPr>
            <w:r>
              <w:rPr>
                <w:rFonts w:eastAsia="Times New Roman" w:cs="Arial"/>
                <w:color w:val="000000"/>
                <w:sz w:val="16"/>
                <w:szCs w:val="16"/>
              </w:rPr>
              <w:t>Revision of SP-211327_rev02.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C25FB" w14:textId="77777777" w:rsidR="00061339" w:rsidRDefault="00061339" w:rsidP="002275DB">
            <w:pPr>
              <w:rPr>
                <w:rFonts w:eastAsia="Times New Roman"/>
              </w:rPr>
            </w:pPr>
            <w:r>
              <w:rPr>
                <w:rFonts w:eastAsia="Times New Roman" w:cs="Arial"/>
                <w:color w:val="000000"/>
                <w:sz w:val="16"/>
                <w:szCs w:val="16"/>
              </w:rPr>
              <w:t>Approved</w:t>
            </w:r>
          </w:p>
        </w:tc>
      </w:tr>
      <w:tr w:rsidR="00061339" w14:paraId="049FF2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2FBB7" w14:textId="77777777" w:rsidR="00061339" w:rsidRDefault="00061339" w:rsidP="002275DB">
            <w:pPr>
              <w:rPr>
                <w:rFonts w:eastAsia="Times New Roman"/>
              </w:rPr>
            </w:pPr>
            <w:r>
              <w:rPr>
                <w:rFonts w:eastAsia="Times New Roman" w:cs="Arial"/>
                <w:color w:val="000000"/>
                <w:sz w:val="16"/>
                <w:szCs w:val="16"/>
              </w:rPr>
              <w:t>SP-211622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F641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F7A36" w14:textId="77777777" w:rsidR="00061339" w:rsidRDefault="00061339" w:rsidP="002275DB">
            <w:pPr>
              <w:rPr>
                <w:rFonts w:eastAsia="Times New Roman"/>
              </w:rPr>
            </w:pPr>
            <w:r>
              <w:rPr>
                <w:rFonts w:eastAsia="Times New Roman" w:cs="Arial"/>
                <w:color w:val="000000"/>
                <w:sz w:val="16"/>
                <w:szCs w:val="16"/>
              </w:rPr>
              <w:t>New Study on Network and Service Operations for Energy Utilities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01168"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88791" w14:textId="77777777" w:rsidR="00061339" w:rsidRDefault="00061339" w:rsidP="002275D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595C7" w14:textId="77777777" w:rsidR="00061339" w:rsidRDefault="00061339" w:rsidP="002275DB">
            <w:pPr>
              <w:rPr>
                <w:rFonts w:eastAsia="Times New Roman"/>
                <w:sz w:val="24"/>
                <w:szCs w:val="24"/>
              </w:rPr>
            </w:pPr>
            <w:r>
              <w:rPr>
                <w:rFonts w:eastAsia="Times New Roman" w:cs="Arial"/>
                <w:color w:val="000000"/>
                <w:sz w:val="16"/>
                <w:szCs w:val="16"/>
              </w:rPr>
              <w:t>Revision of SP-211444r03.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FC471" w14:textId="77777777" w:rsidR="00061339" w:rsidRDefault="00061339" w:rsidP="002275DB">
            <w:pPr>
              <w:rPr>
                <w:rFonts w:eastAsia="Times New Roman"/>
              </w:rPr>
            </w:pPr>
            <w:r>
              <w:rPr>
                <w:rFonts w:eastAsia="Times New Roman" w:cs="Arial"/>
                <w:color w:val="000000"/>
                <w:sz w:val="16"/>
                <w:szCs w:val="16"/>
              </w:rPr>
              <w:t>Approved</w:t>
            </w:r>
          </w:p>
        </w:tc>
      </w:tr>
      <w:tr w:rsidR="00061339" w14:paraId="7CF5710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BB42" w14:textId="77777777" w:rsidR="00061339" w:rsidRDefault="00061339" w:rsidP="002275DB">
            <w:pPr>
              <w:rPr>
                <w:rFonts w:eastAsia="Times New Roman"/>
              </w:rPr>
            </w:pPr>
            <w:r>
              <w:rPr>
                <w:rFonts w:eastAsia="Times New Roman" w:cs="Arial"/>
                <w:color w:val="000000"/>
                <w:sz w:val="16"/>
                <w:szCs w:val="16"/>
              </w:rPr>
              <w:t>SP-211632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075B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1DEA7" w14:textId="77777777" w:rsidR="00061339" w:rsidRDefault="00061339" w:rsidP="002275DB">
            <w:pPr>
              <w:rPr>
                <w:rFonts w:eastAsia="Times New Roman"/>
              </w:rPr>
            </w:pPr>
            <w:r>
              <w:rPr>
                <w:rFonts w:eastAsia="Times New Roman" w:cs="Arial"/>
                <w:color w:val="000000"/>
                <w:sz w:val="16"/>
                <w:szCs w:val="16"/>
              </w:rPr>
              <w:t>New SID: Study on Phase 2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78455" w14:textId="77777777" w:rsidR="00061339" w:rsidRDefault="00061339" w:rsidP="002275D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C9EA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F2430" w14:textId="77777777" w:rsidR="00061339" w:rsidRDefault="00061339" w:rsidP="002275DB">
            <w:pPr>
              <w:rPr>
                <w:rFonts w:eastAsia="Times New Roman"/>
              </w:rPr>
            </w:pPr>
            <w:r>
              <w:rPr>
                <w:rFonts w:eastAsia="Times New Roman" w:cs="Arial"/>
                <w:color w:val="000000"/>
                <w:sz w:val="16"/>
                <w:szCs w:val="16"/>
              </w:rPr>
              <w:t>Revision of SP-211593.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C3622" w14:textId="77777777" w:rsidR="00061339" w:rsidRDefault="00061339" w:rsidP="002275DB">
            <w:pPr>
              <w:rPr>
                <w:rFonts w:eastAsia="Times New Roman"/>
              </w:rPr>
            </w:pPr>
            <w:r>
              <w:rPr>
                <w:rFonts w:eastAsia="Times New Roman" w:cs="Arial"/>
                <w:color w:val="000000"/>
                <w:sz w:val="16"/>
                <w:szCs w:val="16"/>
              </w:rPr>
              <w:t>Approved</w:t>
            </w:r>
          </w:p>
        </w:tc>
      </w:tr>
      <w:tr w:rsidR="00061339" w14:paraId="6DC722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DAF45" w14:textId="77777777" w:rsidR="00061339" w:rsidRDefault="00061339" w:rsidP="002275DB">
            <w:pPr>
              <w:rPr>
                <w:rFonts w:eastAsia="Times New Roman"/>
              </w:rPr>
            </w:pPr>
            <w:r>
              <w:rPr>
                <w:rFonts w:eastAsia="Times New Roman" w:cs="Arial"/>
                <w:color w:val="000000"/>
                <w:sz w:val="16"/>
                <w:szCs w:val="16"/>
              </w:rPr>
              <w:t>SP-211633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9DDF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5C005" w14:textId="77777777" w:rsidR="00061339" w:rsidRDefault="00061339" w:rsidP="002275DB">
            <w:pPr>
              <w:rPr>
                <w:rFonts w:eastAsia="Times New Roman"/>
              </w:rPr>
            </w:pPr>
            <w:r>
              <w:rPr>
                <w:rFonts w:eastAsia="Times New Roman" w:cs="Arial"/>
                <w:color w:val="000000"/>
                <w:sz w:val="16"/>
                <w:szCs w:val="16"/>
              </w:rPr>
              <w:t>New SID: Study on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477DA" w14:textId="77777777" w:rsidR="00061339" w:rsidRDefault="00061339" w:rsidP="002275D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6BF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0ABB7" w14:textId="77777777" w:rsidR="00061339" w:rsidRDefault="00061339" w:rsidP="002275DB">
            <w:pPr>
              <w:rPr>
                <w:rFonts w:eastAsia="Times New Roman"/>
              </w:rPr>
            </w:pPr>
            <w:r>
              <w:rPr>
                <w:rFonts w:eastAsia="Times New Roman" w:cs="Arial"/>
                <w:color w:val="000000"/>
                <w:sz w:val="16"/>
                <w:szCs w:val="16"/>
              </w:rPr>
              <w:t>Revision of SP-211596.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87D98" w14:textId="77777777" w:rsidR="00061339" w:rsidRDefault="00061339" w:rsidP="002275DB">
            <w:pPr>
              <w:rPr>
                <w:rFonts w:eastAsia="Times New Roman"/>
              </w:rPr>
            </w:pPr>
            <w:r>
              <w:rPr>
                <w:rFonts w:eastAsia="Times New Roman" w:cs="Arial"/>
                <w:color w:val="000000"/>
                <w:sz w:val="16"/>
                <w:szCs w:val="16"/>
              </w:rPr>
              <w:t>Approved</w:t>
            </w:r>
          </w:p>
        </w:tc>
      </w:tr>
      <w:tr w:rsidR="00061339" w14:paraId="68C961B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5A8FC" w14:textId="77777777" w:rsidR="00061339" w:rsidRDefault="00061339" w:rsidP="002275DB">
            <w:pPr>
              <w:rPr>
                <w:rFonts w:eastAsia="Times New Roman"/>
              </w:rPr>
            </w:pPr>
            <w:r>
              <w:rPr>
                <w:rFonts w:eastAsia="Times New Roman" w:cs="Arial"/>
                <w:color w:val="000000"/>
                <w:sz w:val="16"/>
                <w:szCs w:val="16"/>
              </w:rPr>
              <w:t>SP-211634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087B7"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34BDA" w14:textId="77777777" w:rsidR="00061339" w:rsidRDefault="00061339" w:rsidP="002275DB">
            <w:pPr>
              <w:rPr>
                <w:rFonts w:eastAsia="Times New Roman"/>
              </w:rPr>
            </w:pPr>
            <w:r>
              <w:rPr>
                <w:rFonts w:eastAsia="Times New Roman" w:cs="Arial"/>
                <w:color w:val="000000"/>
                <w:sz w:val="16"/>
                <w:szCs w:val="16"/>
              </w:rPr>
              <w:t>New SID: Study on 5G Timing Resiliency and TSC &amp; URLLC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1B1E6" w14:textId="77777777" w:rsidR="00061339" w:rsidRDefault="00061339" w:rsidP="002275DB">
            <w:pPr>
              <w:rPr>
                <w:rFonts w:eastAsia="Times New Roman"/>
              </w:rPr>
            </w:pPr>
            <w:r>
              <w:rPr>
                <w:rFonts w:eastAsia="Times New Roman" w:cs="Arial"/>
                <w:color w:val="000000"/>
                <w:sz w:val="16"/>
                <w:szCs w:val="16"/>
              </w:rPr>
              <w:t>Nokia, Nokia Shanghai Bell, Verizon, AT&amp;T, Sennheiser, Huawei, HiSilicon, Matrixx, ZTE, China Unicom, Vivo, NTT Docomo, ETRI, Xiaomi, Orange, China Mobile, KDDI, Tencent, T-Mobile USA, Interdigital, Samsung, CATT, Deutsche Telekom, Ericsson, Denso, BMWi, SK Telecom, Oracle, CBN, Broadcom, LG Electronics, NICT, Mediatek Inc, 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2BE3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0367" w14:textId="77777777" w:rsidR="00061339" w:rsidRDefault="00061339" w:rsidP="002275DB">
            <w:pPr>
              <w:rPr>
                <w:rFonts w:eastAsia="Times New Roman"/>
              </w:rPr>
            </w:pPr>
            <w:r>
              <w:rPr>
                <w:rFonts w:eastAsia="Times New Roman" w:cs="Arial"/>
                <w:color w:val="000000"/>
                <w:sz w:val="16"/>
                <w:szCs w:val="16"/>
              </w:rPr>
              <w:t>Revision of SP-211597.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446B5" w14:textId="77777777" w:rsidR="00061339" w:rsidRDefault="00061339" w:rsidP="002275DB">
            <w:pPr>
              <w:rPr>
                <w:rFonts w:eastAsia="Times New Roman"/>
              </w:rPr>
            </w:pPr>
            <w:r>
              <w:rPr>
                <w:rFonts w:eastAsia="Times New Roman" w:cs="Arial"/>
                <w:color w:val="000000"/>
                <w:sz w:val="16"/>
                <w:szCs w:val="16"/>
              </w:rPr>
              <w:t>Approved</w:t>
            </w:r>
          </w:p>
        </w:tc>
      </w:tr>
      <w:tr w:rsidR="00061339" w14:paraId="50E8D58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7CDFB" w14:textId="77777777" w:rsidR="00061339" w:rsidRDefault="00061339" w:rsidP="002275DB">
            <w:pPr>
              <w:rPr>
                <w:rFonts w:eastAsia="Times New Roman"/>
              </w:rPr>
            </w:pPr>
            <w:r>
              <w:rPr>
                <w:rFonts w:eastAsia="Times New Roman" w:cs="Arial"/>
                <w:color w:val="000000"/>
                <w:sz w:val="16"/>
                <w:szCs w:val="16"/>
              </w:rPr>
              <w:t>SP-211635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5D7B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291C1" w14:textId="77777777" w:rsidR="00061339" w:rsidRDefault="00061339" w:rsidP="002275DB">
            <w:pPr>
              <w:rPr>
                <w:rFonts w:eastAsia="Times New Roman"/>
              </w:rPr>
            </w:pPr>
            <w:r>
              <w:rPr>
                <w:rFonts w:eastAsia="Times New Roman" w:cs="Arial"/>
                <w:color w:val="000000"/>
                <w:sz w:val="16"/>
                <w:szCs w:val="16"/>
              </w:rPr>
              <w:t>New SID: Study on RedCap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E6B29" w14:textId="77777777" w:rsidR="00061339" w:rsidRDefault="00061339" w:rsidP="002275DB">
            <w:pPr>
              <w:rPr>
                <w:rFonts w:eastAsia="Times New Roman"/>
              </w:rPr>
            </w:pPr>
            <w:r>
              <w:rPr>
                <w:rFonts w:eastAsia="Times New Roman" w:cs="Arial"/>
                <w:color w:val="000000"/>
                <w:sz w:val="16"/>
                <w:szCs w:val="16"/>
              </w:rPr>
              <w:t>Ericsson, Deutsche Telekom, Verizon, Xiaomi, Sony, Nokia, Nokia Shanghai Bell, MediaTek, AT&amp;T, Apple, Qualcomm, Vodafone, InterDigital, China Mobile, OPPO, DISH Network,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1D9C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BEDD2" w14:textId="77777777" w:rsidR="00061339" w:rsidRDefault="00061339" w:rsidP="002275DB">
            <w:pPr>
              <w:rPr>
                <w:rFonts w:eastAsia="Times New Roman"/>
              </w:rPr>
            </w:pPr>
            <w:r>
              <w:rPr>
                <w:rFonts w:eastAsia="Times New Roman" w:cs="Arial"/>
                <w:color w:val="000000"/>
                <w:sz w:val="16"/>
                <w:szCs w:val="16"/>
              </w:rPr>
              <w:t>Revision of SP-211598.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8547" w14:textId="77777777" w:rsidR="00061339" w:rsidRDefault="00061339" w:rsidP="002275DB">
            <w:pPr>
              <w:rPr>
                <w:rFonts w:eastAsia="Times New Roman"/>
              </w:rPr>
            </w:pPr>
            <w:r>
              <w:rPr>
                <w:rFonts w:eastAsia="Times New Roman" w:cs="Arial"/>
                <w:color w:val="000000"/>
                <w:sz w:val="16"/>
                <w:szCs w:val="16"/>
              </w:rPr>
              <w:t>Approved</w:t>
            </w:r>
          </w:p>
        </w:tc>
      </w:tr>
      <w:tr w:rsidR="00061339" w14:paraId="7481FDB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462A1" w14:textId="77777777" w:rsidR="00061339" w:rsidRDefault="00061339" w:rsidP="002275DB">
            <w:pPr>
              <w:rPr>
                <w:rFonts w:eastAsia="Times New Roman"/>
              </w:rPr>
            </w:pPr>
            <w:r>
              <w:rPr>
                <w:rFonts w:eastAsia="Times New Roman" w:cs="Arial"/>
                <w:color w:val="000000"/>
                <w:sz w:val="16"/>
                <w:szCs w:val="16"/>
              </w:rPr>
              <w:t>SP-211636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8720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AA76B" w14:textId="77777777" w:rsidR="00061339" w:rsidRDefault="00061339" w:rsidP="002275DB">
            <w:pPr>
              <w:rPr>
                <w:rFonts w:eastAsia="Times New Roman"/>
              </w:rPr>
            </w:pPr>
            <w:r>
              <w:rPr>
                <w:rFonts w:eastAsia="Times New Roman" w:cs="Arial"/>
                <w:color w:val="000000"/>
                <w:sz w:val="16"/>
                <w:szCs w:val="16"/>
              </w:rPr>
              <w:t>New SID: Study on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594E8" w14:textId="77777777" w:rsidR="00061339" w:rsidRDefault="00061339" w:rsidP="002275DB">
            <w:pPr>
              <w:rPr>
                <w:rFonts w:eastAsia="Times New Roman"/>
              </w:rPr>
            </w:pPr>
            <w:r>
              <w:rPr>
                <w:rFonts w:eastAsia="Times New Roman" w:cs="Arial"/>
                <w:color w:val="000000"/>
                <w:sz w:val="16"/>
                <w:szCs w:val="16"/>
              </w:rPr>
              <w:t>Qualcomm Incorporated, Sony, InterDigital Inc. AT&amp;T, Verizon UK Ltd, ZTE Corporation, Telstra, vivo Mobile Communications Ltd, Volkswagen AG, Philips International B.V., Xiaomi, SyncTechno Inc., FirstNet, Lenovo/Motorola Mobility, LG Electronics, Rakuten Mobile Inc., Thales, TNO, Apple, NOKIA, NOKIA SHANGHAI BELL, Intel,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E445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E446" w14:textId="77777777" w:rsidR="00061339" w:rsidRDefault="00061339" w:rsidP="002275DB">
            <w:pPr>
              <w:rPr>
                <w:rFonts w:eastAsia="Times New Roman"/>
              </w:rPr>
            </w:pPr>
            <w:r>
              <w:rPr>
                <w:rFonts w:eastAsia="Times New Roman" w:cs="Arial"/>
                <w:color w:val="000000"/>
                <w:sz w:val="16"/>
                <w:szCs w:val="16"/>
              </w:rPr>
              <w:t>Revision of SP-211599.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F43A0" w14:textId="77777777" w:rsidR="00061339" w:rsidRDefault="00061339" w:rsidP="002275DB">
            <w:pPr>
              <w:rPr>
                <w:rFonts w:eastAsia="Times New Roman"/>
              </w:rPr>
            </w:pPr>
            <w:r>
              <w:rPr>
                <w:rFonts w:eastAsia="Times New Roman" w:cs="Arial"/>
                <w:color w:val="000000"/>
                <w:sz w:val="16"/>
                <w:szCs w:val="16"/>
              </w:rPr>
              <w:t>Approved</w:t>
            </w:r>
          </w:p>
        </w:tc>
      </w:tr>
      <w:tr w:rsidR="00061339" w14:paraId="5C05640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EE584" w14:textId="77777777" w:rsidR="00061339" w:rsidRDefault="00061339" w:rsidP="002275DB">
            <w:pPr>
              <w:rPr>
                <w:rFonts w:eastAsia="Times New Roman"/>
              </w:rPr>
            </w:pPr>
            <w:r>
              <w:rPr>
                <w:rFonts w:eastAsia="Times New Roman" w:cs="Arial"/>
                <w:color w:val="000000"/>
                <w:sz w:val="16"/>
                <w:szCs w:val="16"/>
              </w:rPr>
              <w:t>SP-211637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7CE0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68FB3" w14:textId="77777777" w:rsidR="00061339" w:rsidRDefault="00061339" w:rsidP="002275DB">
            <w:pPr>
              <w:rPr>
                <w:rFonts w:eastAsia="Times New Roman"/>
              </w:rPr>
            </w:pPr>
            <w:r>
              <w:rPr>
                <w:rFonts w:eastAsia="Times New Roman" w:cs="Arial"/>
                <w:color w:val="000000"/>
                <w:sz w:val="16"/>
                <w:szCs w:val="16"/>
              </w:rPr>
              <w:t>New SID: Study on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7442" w14:textId="77777777" w:rsidR="00061339" w:rsidRDefault="00061339" w:rsidP="002275DB">
            <w:pPr>
              <w:rPr>
                <w:rFonts w:eastAsia="Times New Roman"/>
              </w:rPr>
            </w:pPr>
            <w:r>
              <w:rPr>
                <w:rFonts w:eastAsia="Times New Roman"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FE49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13BD1" w14:textId="77777777" w:rsidR="00061339" w:rsidRDefault="00061339" w:rsidP="002275DB">
            <w:pPr>
              <w:rPr>
                <w:rFonts w:eastAsia="Times New Roman"/>
              </w:rPr>
            </w:pPr>
            <w:r>
              <w:rPr>
                <w:rFonts w:eastAsia="Times New Roman" w:cs="Arial"/>
                <w:color w:val="000000"/>
                <w:sz w:val="16"/>
                <w:szCs w:val="16"/>
              </w:rPr>
              <w:t>Revision of SP-211600.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07501" w14:textId="77777777" w:rsidR="00061339" w:rsidRDefault="00061339" w:rsidP="002275DB">
            <w:pPr>
              <w:rPr>
                <w:rFonts w:eastAsia="Times New Roman"/>
              </w:rPr>
            </w:pPr>
            <w:r>
              <w:rPr>
                <w:rFonts w:eastAsia="Times New Roman" w:cs="Arial"/>
                <w:color w:val="000000"/>
                <w:sz w:val="16"/>
                <w:szCs w:val="16"/>
              </w:rPr>
              <w:t>Approved</w:t>
            </w:r>
          </w:p>
        </w:tc>
      </w:tr>
      <w:tr w:rsidR="00061339" w14:paraId="2B108E2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C4BDF" w14:textId="77777777" w:rsidR="00061339" w:rsidRDefault="00061339" w:rsidP="002275DB">
            <w:pPr>
              <w:rPr>
                <w:rFonts w:eastAsia="Times New Roman"/>
              </w:rPr>
            </w:pPr>
            <w:r>
              <w:rPr>
                <w:rFonts w:eastAsia="Times New Roman" w:cs="Arial"/>
                <w:color w:val="000000"/>
                <w:sz w:val="16"/>
                <w:szCs w:val="16"/>
              </w:rPr>
              <w:lastRenderedPageBreak/>
              <w:t>SP-211638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77B3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F82BD" w14:textId="77777777" w:rsidR="00061339" w:rsidRDefault="00061339" w:rsidP="002275DB">
            <w:pPr>
              <w:rPr>
                <w:rFonts w:eastAsia="Times New Roman"/>
              </w:rPr>
            </w:pPr>
            <w:r>
              <w:rPr>
                <w:rFonts w:eastAsia="Times New Roman" w:cs="Arial"/>
                <w:color w:val="000000"/>
                <w:sz w:val="16"/>
                <w:szCs w:val="16"/>
              </w:rPr>
              <w:t>New SID: Study on Edge Computing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773B1" w14:textId="77777777" w:rsidR="00061339" w:rsidRDefault="00061339" w:rsidP="002275DB">
            <w:pPr>
              <w:rPr>
                <w:rFonts w:eastAsia="Times New Roman"/>
              </w:rPr>
            </w:pPr>
            <w:r>
              <w:rPr>
                <w:rFonts w:eastAsia="Times New Roman"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DF76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95422" w14:textId="77777777" w:rsidR="00061339" w:rsidRDefault="00061339" w:rsidP="002275DB">
            <w:pPr>
              <w:rPr>
                <w:rFonts w:eastAsia="Times New Roman"/>
              </w:rPr>
            </w:pPr>
            <w:r>
              <w:rPr>
                <w:rFonts w:eastAsia="Times New Roman" w:cs="Arial"/>
                <w:color w:val="000000"/>
                <w:sz w:val="16"/>
                <w:szCs w:val="16"/>
              </w:rPr>
              <w:t>Revision of SP-211601.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D5FC9" w14:textId="77777777" w:rsidR="00061339" w:rsidRDefault="00061339" w:rsidP="002275DB">
            <w:pPr>
              <w:rPr>
                <w:rFonts w:eastAsia="Times New Roman"/>
              </w:rPr>
            </w:pPr>
            <w:r>
              <w:rPr>
                <w:rFonts w:eastAsia="Times New Roman" w:cs="Arial"/>
                <w:color w:val="000000"/>
                <w:sz w:val="16"/>
                <w:szCs w:val="16"/>
              </w:rPr>
              <w:t>Approved</w:t>
            </w:r>
          </w:p>
        </w:tc>
      </w:tr>
      <w:tr w:rsidR="00061339" w14:paraId="2300FD6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9D91D" w14:textId="77777777" w:rsidR="00061339" w:rsidRDefault="00061339" w:rsidP="002275DB">
            <w:pPr>
              <w:rPr>
                <w:rFonts w:eastAsia="Times New Roman"/>
              </w:rPr>
            </w:pPr>
            <w:r>
              <w:rPr>
                <w:rFonts w:eastAsia="Times New Roman" w:cs="Arial"/>
                <w:color w:val="000000"/>
                <w:sz w:val="16"/>
                <w:szCs w:val="16"/>
              </w:rPr>
              <w:t>SP-211639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B05C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A6244" w14:textId="77777777" w:rsidR="00061339" w:rsidRDefault="00061339" w:rsidP="002275DB">
            <w:pPr>
              <w:rPr>
                <w:rFonts w:eastAsia="Times New Roman"/>
              </w:rPr>
            </w:pPr>
            <w:r>
              <w:rPr>
                <w:rFonts w:eastAsia="Times New Roman" w:cs="Arial"/>
                <w:color w:val="000000"/>
                <w:sz w:val="16"/>
                <w:szCs w:val="16"/>
              </w:rPr>
              <w:t>New SID: Study on 5G System with Satellite Backhaul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8878B" w14:textId="77777777" w:rsidR="00061339" w:rsidRDefault="00061339" w:rsidP="002275D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4CC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B4954" w14:textId="77777777" w:rsidR="00061339" w:rsidRDefault="00061339" w:rsidP="002275DB">
            <w:pPr>
              <w:rPr>
                <w:rFonts w:eastAsia="Times New Roman"/>
              </w:rPr>
            </w:pPr>
            <w:r>
              <w:rPr>
                <w:rFonts w:eastAsia="Times New Roman" w:cs="Arial"/>
                <w:color w:val="000000"/>
                <w:sz w:val="16"/>
                <w:szCs w:val="16"/>
              </w:rPr>
              <w:t>Revision of SP-211602.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8CBD9" w14:textId="77777777" w:rsidR="00061339" w:rsidRDefault="00061339" w:rsidP="002275DB">
            <w:pPr>
              <w:rPr>
                <w:rFonts w:eastAsia="Times New Roman"/>
              </w:rPr>
            </w:pPr>
            <w:r>
              <w:rPr>
                <w:rFonts w:eastAsia="Times New Roman" w:cs="Arial"/>
                <w:color w:val="000000"/>
                <w:sz w:val="16"/>
                <w:szCs w:val="16"/>
              </w:rPr>
              <w:t>Approved</w:t>
            </w:r>
          </w:p>
        </w:tc>
      </w:tr>
      <w:tr w:rsidR="00061339" w14:paraId="1A9A07E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38E4" w14:textId="77777777" w:rsidR="00061339" w:rsidRDefault="00061339" w:rsidP="002275DB">
            <w:pPr>
              <w:rPr>
                <w:rFonts w:eastAsia="Times New Roman"/>
              </w:rPr>
            </w:pPr>
            <w:r>
              <w:rPr>
                <w:rFonts w:eastAsia="Times New Roman" w:cs="Arial"/>
                <w:color w:val="000000"/>
                <w:sz w:val="16"/>
                <w:szCs w:val="16"/>
              </w:rPr>
              <w:t>SP-211640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48E0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A28B7" w14:textId="77777777" w:rsidR="00061339" w:rsidRDefault="00061339" w:rsidP="002275DB">
            <w:pPr>
              <w:rPr>
                <w:rFonts w:eastAsia="Times New Roman"/>
              </w:rPr>
            </w:pPr>
            <w:r>
              <w:rPr>
                <w:rFonts w:eastAsia="Times New Roman" w:cs="Arial"/>
                <w:color w:val="000000"/>
                <w:sz w:val="16"/>
                <w:szCs w:val="16"/>
              </w:rPr>
              <w:t>New SID: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8E3E7" w14:textId="77777777" w:rsidR="00061339" w:rsidRDefault="00061339" w:rsidP="002275D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BCC37"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635C5" w14:textId="77777777" w:rsidR="00061339" w:rsidRDefault="00061339" w:rsidP="002275DB">
            <w:pPr>
              <w:rPr>
                <w:rFonts w:eastAsia="Times New Roman"/>
              </w:rPr>
            </w:pPr>
            <w:r>
              <w:rPr>
                <w:rFonts w:eastAsia="Times New Roman" w:cs="Arial"/>
                <w:color w:val="000000"/>
                <w:sz w:val="16"/>
                <w:szCs w:val="16"/>
              </w:rPr>
              <w:t>Revision of SP-211604.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98D9A" w14:textId="77777777" w:rsidR="00061339" w:rsidRDefault="00061339" w:rsidP="002275DB">
            <w:pPr>
              <w:rPr>
                <w:rFonts w:eastAsia="Times New Roman"/>
              </w:rPr>
            </w:pPr>
            <w:r>
              <w:rPr>
                <w:rFonts w:eastAsia="Times New Roman" w:cs="Arial"/>
                <w:color w:val="000000"/>
                <w:sz w:val="16"/>
                <w:szCs w:val="16"/>
              </w:rPr>
              <w:t>Approved</w:t>
            </w:r>
          </w:p>
        </w:tc>
      </w:tr>
      <w:tr w:rsidR="00061339" w14:paraId="5715EC2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E73FA" w14:textId="77777777" w:rsidR="00061339" w:rsidRDefault="00061339" w:rsidP="002275DB">
            <w:pPr>
              <w:rPr>
                <w:rFonts w:eastAsia="Times New Roman"/>
              </w:rPr>
            </w:pPr>
            <w:r>
              <w:rPr>
                <w:rFonts w:eastAsia="Times New Roman" w:cs="Arial"/>
                <w:color w:val="000000"/>
                <w:sz w:val="16"/>
                <w:szCs w:val="16"/>
              </w:rPr>
              <w:t>SP-211641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3FAB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6F1FC" w14:textId="77777777" w:rsidR="00061339" w:rsidRDefault="00061339" w:rsidP="002275DB">
            <w:pPr>
              <w:rPr>
                <w:rFonts w:eastAsia="Times New Roman"/>
              </w:rPr>
            </w:pPr>
            <w:r>
              <w:rPr>
                <w:rFonts w:eastAsia="Times New Roman" w:cs="Arial"/>
                <w:color w:val="000000"/>
                <w:sz w:val="16"/>
                <w:szCs w:val="16"/>
              </w:rPr>
              <w:t>New SID: Study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E3BC5" w14:textId="77777777" w:rsidR="00061339" w:rsidRDefault="00061339" w:rsidP="002275DB">
            <w:pPr>
              <w:rPr>
                <w:rFonts w:eastAsia="Times New Roman"/>
              </w:rPr>
            </w:pPr>
            <w:r>
              <w:rPr>
                <w:rFonts w:eastAsia="Times New Roman" w:cs="Arial"/>
                <w:color w:val="000000"/>
                <w:sz w:val="16"/>
                <w:szCs w:val="16"/>
              </w:rPr>
              <w:t>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7CBA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BE23D" w14:textId="77777777" w:rsidR="00061339" w:rsidRDefault="00061339" w:rsidP="002275DB">
            <w:pPr>
              <w:rPr>
                <w:rFonts w:eastAsia="Times New Roman"/>
              </w:rPr>
            </w:pPr>
            <w:r>
              <w:rPr>
                <w:rFonts w:eastAsia="Times New Roman" w:cs="Arial"/>
                <w:color w:val="000000"/>
                <w:sz w:val="16"/>
                <w:szCs w:val="16"/>
              </w:rPr>
              <w:t>Revision of SP-211605.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31693" w14:textId="77777777" w:rsidR="00061339" w:rsidRDefault="00061339" w:rsidP="002275DB">
            <w:pPr>
              <w:rPr>
                <w:rFonts w:eastAsia="Times New Roman"/>
              </w:rPr>
            </w:pPr>
            <w:r>
              <w:rPr>
                <w:rFonts w:eastAsia="Times New Roman" w:cs="Arial"/>
                <w:color w:val="000000"/>
                <w:sz w:val="16"/>
                <w:szCs w:val="16"/>
              </w:rPr>
              <w:t>Approved</w:t>
            </w:r>
          </w:p>
        </w:tc>
      </w:tr>
      <w:tr w:rsidR="00061339" w14:paraId="6C87228C"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088F3" w14:textId="77777777" w:rsidR="00061339" w:rsidRDefault="00061339" w:rsidP="002275DB">
            <w:pPr>
              <w:rPr>
                <w:rFonts w:eastAsia="Times New Roman"/>
              </w:rPr>
            </w:pPr>
            <w:r>
              <w:rPr>
                <w:rFonts w:eastAsia="Times New Roman" w:cs="Arial"/>
                <w:color w:val="000000"/>
                <w:sz w:val="16"/>
                <w:szCs w:val="16"/>
              </w:rPr>
              <w:t>SP-211642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2BFC0"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2EAC3" w14:textId="77777777" w:rsidR="00061339" w:rsidRDefault="00061339" w:rsidP="002275DB">
            <w:pPr>
              <w:rPr>
                <w:rFonts w:eastAsia="Times New Roman"/>
              </w:rPr>
            </w:pPr>
            <w:r>
              <w:rPr>
                <w:rFonts w:eastAsia="Times New Roman" w:cs="Arial"/>
                <w:color w:val="000000"/>
                <w:sz w:val="16"/>
                <w:szCs w:val="16"/>
              </w:rPr>
              <w:t>New SID: Study on 5G AM Policy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515A7" w14:textId="77777777" w:rsidR="00061339" w:rsidRDefault="00061339" w:rsidP="002275DB">
            <w:pPr>
              <w:rPr>
                <w:rFonts w:eastAsia="Times New Roman"/>
              </w:rPr>
            </w:pPr>
            <w:r>
              <w:rPr>
                <w:rFonts w:eastAsia="Times New Roman" w:cs="Arial"/>
                <w:color w:val="000000"/>
                <w:sz w:val="16"/>
                <w:szCs w:val="16"/>
              </w:rPr>
              <w:t>China Telecom, CATT, China Mobile, China Unicom, Ericsson, Huawei, Intel, Oracle, Tencent, vivo, ZTE, CAICT, CEPRI, Inspur, Vodafone, Facebook, Charter, Telstra,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C8734"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BA013" w14:textId="77777777" w:rsidR="00061339" w:rsidRDefault="00061339" w:rsidP="002275DB">
            <w:pPr>
              <w:rPr>
                <w:rFonts w:eastAsia="Times New Roman"/>
              </w:rPr>
            </w:pPr>
            <w:r>
              <w:rPr>
                <w:rFonts w:eastAsia="Times New Roman" w:cs="Arial"/>
                <w:color w:val="000000"/>
                <w:sz w:val="16"/>
                <w:szCs w:val="16"/>
              </w:rPr>
              <w:t>Revision of SP-211606.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8A5A3" w14:textId="77777777" w:rsidR="00061339" w:rsidRDefault="00061339" w:rsidP="002275DB">
            <w:pPr>
              <w:rPr>
                <w:rFonts w:eastAsia="Times New Roman"/>
              </w:rPr>
            </w:pPr>
            <w:r>
              <w:rPr>
                <w:rFonts w:eastAsia="Times New Roman" w:cs="Arial"/>
                <w:color w:val="000000"/>
                <w:sz w:val="16"/>
                <w:szCs w:val="16"/>
              </w:rPr>
              <w:t>Approved</w:t>
            </w:r>
          </w:p>
        </w:tc>
      </w:tr>
      <w:tr w:rsidR="00061339" w14:paraId="202DF5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547E1" w14:textId="77777777" w:rsidR="00061339" w:rsidRDefault="00061339" w:rsidP="002275DB">
            <w:pPr>
              <w:rPr>
                <w:rFonts w:eastAsia="Times New Roman"/>
              </w:rPr>
            </w:pPr>
            <w:r>
              <w:rPr>
                <w:rFonts w:eastAsia="Times New Roman" w:cs="Arial"/>
                <w:color w:val="000000"/>
                <w:sz w:val="16"/>
                <w:szCs w:val="16"/>
              </w:rPr>
              <w:t>SP-211643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32F52"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B398D" w14:textId="77777777" w:rsidR="00061339" w:rsidRDefault="00061339" w:rsidP="002275DB">
            <w:pPr>
              <w:rPr>
                <w:rFonts w:eastAsia="Times New Roman"/>
              </w:rPr>
            </w:pPr>
            <w:r>
              <w:rPr>
                <w:rFonts w:eastAsia="Times New Roman" w:cs="Arial"/>
                <w:color w:val="000000"/>
                <w:sz w:val="16"/>
                <w:szCs w:val="16"/>
              </w:rPr>
              <w:t>New SID: Study on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BAB1D" w14:textId="77777777" w:rsidR="00061339" w:rsidRDefault="00061339" w:rsidP="002275DB">
            <w:pPr>
              <w:rPr>
                <w:rFonts w:eastAsia="Times New Roman"/>
              </w:rPr>
            </w:pPr>
            <w:r>
              <w:rPr>
                <w:rFonts w:eastAsia="Times New Roman" w:cs="Arial"/>
                <w:color w:val="000000"/>
                <w:sz w:val="16"/>
                <w:szCs w:val="16"/>
              </w:rPr>
              <w:t>Vivo Mobile Communications Co. Ltd, CATT, China Mobile, China Telecom, Convida Wireless, InterDigital, KPN, OPPO, Philips, Spreadtrum Communications, T-Mobile USA, Tencent, Futurewei, Xiaomi, Inspur, Guangdong Genius,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07006"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64CA6" w14:textId="77777777" w:rsidR="00061339" w:rsidRDefault="00061339" w:rsidP="002275DB">
            <w:pPr>
              <w:rPr>
                <w:rFonts w:eastAsia="Times New Roman"/>
              </w:rPr>
            </w:pPr>
            <w:r>
              <w:rPr>
                <w:rFonts w:eastAsia="Times New Roman" w:cs="Arial"/>
                <w:color w:val="000000"/>
                <w:sz w:val="16"/>
                <w:szCs w:val="16"/>
              </w:rPr>
              <w:t>Revision of SP-211607.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77E87" w14:textId="77777777" w:rsidR="00061339" w:rsidRDefault="00061339" w:rsidP="002275DB">
            <w:pPr>
              <w:rPr>
                <w:rFonts w:eastAsia="Times New Roman"/>
              </w:rPr>
            </w:pPr>
            <w:r>
              <w:rPr>
                <w:rFonts w:eastAsia="Times New Roman" w:cs="Arial"/>
                <w:color w:val="000000"/>
                <w:sz w:val="16"/>
                <w:szCs w:val="16"/>
              </w:rPr>
              <w:t>Approved</w:t>
            </w:r>
          </w:p>
        </w:tc>
      </w:tr>
      <w:tr w:rsidR="00061339" w14:paraId="3351AC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233BC" w14:textId="77777777" w:rsidR="00061339" w:rsidRDefault="00061339" w:rsidP="002275DB">
            <w:pPr>
              <w:rPr>
                <w:rFonts w:eastAsia="Times New Roman"/>
              </w:rPr>
            </w:pPr>
            <w:r>
              <w:rPr>
                <w:rFonts w:eastAsia="Times New Roman" w:cs="Arial"/>
                <w:color w:val="000000"/>
                <w:sz w:val="16"/>
                <w:szCs w:val="16"/>
              </w:rPr>
              <w:t>SP-211644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7836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89A33" w14:textId="77777777" w:rsidR="00061339" w:rsidRDefault="00061339" w:rsidP="002275DB">
            <w:pPr>
              <w:rPr>
                <w:rFonts w:eastAsia="Times New Roman"/>
              </w:rPr>
            </w:pPr>
            <w:r>
              <w:rPr>
                <w:rFonts w:eastAsia="Times New Roman" w:cs="Arial"/>
                <w:color w:val="000000"/>
                <w:sz w:val="16"/>
                <w:szCs w:val="16"/>
              </w:rPr>
              <w:t>New SID: Study on evolution of IMS multimedia telephony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06E92" w14:textId="77777777" w:rsidR="00061339" w:rsidRDefault="00061339" w:rsidP="002275DB">
            <w:pPr>
              <w:rPr>
                <w:rFonts w:eastAsia="Times New Roman"/>
              </w:rPr>
            </w:pPr>
            <w:r>
              <w:rPr>
                <w:rFonts w:eastAsia="Times New Roman" w:cs="Arial"/>
                <w:color w:val="000000"/>
                <w:sz w:val="16"/>
                <w:szCs w:val="16"/>
              </w:rPr>
              <w:t>China Mobile, China Unicom, Huawei, Hisilicon, ZTE, CATT, Vivo, Deutsche Telekom, T-Mobile USA, Ericsson, AT&amp;T, HONOR, KPN, Telefonica, Telecom Italia, Vodafone, Spreadtrum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E9AED"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A3F4E" w14:textId="77777777" w:rsidR="00061339" w:rsidRDefault="00061339" w:rsidP="002275DB">
            <w:pPr>
              <w:rPr>
                <w:rFonts w:eastAsia="Times New Roman"/>
              </w:rPr>
            </w:pPr>
            <w:r>
              <w:rPr>
                <w:rFonts w:eastAsia="Times New Roman" w:cs="Arial"/>
                <w:color w:val="000000"/>
                <w:sz w:val="16"/>
                <w:szCs w:val="16"/>
              </w:rPr>
              <w:t>Revision of SP-211608.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B5892" w14:textId="77777777" w:rsidR="00061339" w:rsidRDefault="00061339" w:rsidP="002275DB">
            <w:pPr>
              <w:rPr>
                <w:rFonts w:eastAsia="Times New Roman"/>
              </w:rPr>
            </w:pPr>
            <w:r>
              <w:rPr>
                <w:rFonts w:eastAsia="Times New Roman" w:cs="Arial"/>
                <w:color w:val="000000"/>
                <w:sz w:val="16"/>
                <w:szCs w:val="16"/>
              </w:rPr>
              <w:t>Approved</w:t>
            </w:r>
          </w:p>
        </w:tc>
      </w:tr>
      <w:tr w:rsidR="00061339" w14:paraId="1417B4EA"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6BE46" w14:textId="77777777" w:rsidR="00061339" w:rsidRDefault="00061339" w:rsidP="002275DB">
            <w:pPr>
              <w:rPr>
                <w:rFonts w:eastAsia="Times New Roman"/>
              </w:rPr>
            </w:pPr>
            <w:r>
              <w:rPr>
                <w:rFonts w:eastAsia="Times New Roman" w:cs="Arial"/>
                <w:color w:val="000000"/>
                <w:sz w:val="16"/>
                <w:szCs w:val="16"/>
              </w:rPr>
              <w:t>SP-211645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E5DB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E30F7" w14:textId="77777777" w:rsidR="00061339" w:rsidRDefault="00061339" w:rsidP="002275DB">
            <w:pPr>
              <w:rPr>
                <w:rFonts w:eastAsia="Times New Roman"/>
              </w:rPr>
            </w:pPr>
            <w:r>
              <w:rPr>
                <w:rFonts w:eastAsia="Times New Roman" w:cs="Arial"/>
                <w:color w:val="000000"/>
                <w:sz w:val="16"/>
                <w:szCs w:val="16"/>
              </w:rPr>
              <w:t>New SID: Study on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93465" w14:textId="77777777" w:rsidR="00061339" w:rsidRDefault="00061339" w:rsidP="002275DB">
            <w:pPr>
              <w:rPr>
                <w:rFonts w:eastAsia="Times New Roman"/>
              </w:rPr>
            </w:pPr>
            <w:r>
              <w:rPr>
                <w:rFonts w:eastAsia="Times New Roman" w:cs="Arial"/>
                <w:color w:val="000000"/>
                <w:sz w:val="16"/>
                <w:szCs w:val="16"/>
              </w:rPr>
              <w:t>Huawei, 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BD72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A433E" w14:textId="77777777" w:rsidR="00061339" w:rsidRDefault="00061339" w:rsidP="002275DB">
            <w:pPr>
              <w:rPr>
                <w:rFonts w:eastAsia="Times New Roman"/>
              </w:rPr>
            </w:pPr>
            <w:r>
              <w:rPr>
                <w:rFonts w:eastAsia="Times New Roman" w:cs="Arial"/>
                <w:color w:val="000000"/>
                <w:sz w:val="16"/>
                <w:szCs w:val="16"/>
              </w:rPr>
              <w:t>Revision of SP-211609.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28B53" w14:textId="77777777" w:rsidR="00061339" w:rsidRDefault="00061339" w:rsidP="002275DB">
            <w:pPr>
              <w:rPr>
                <w:rFonts w:eastAsia="Times New Roman"/>
              </w:rPr>
            </w:pPr>
            <w:r>
              <w:rPr>
                <w:rFonts w:eastAsia="Times New Roman" w:cs="Arial"/>
                <w:color w:val="000000"/>
                <w:sz w:val="16"/>
                <w:szCs w:val="16"/>
              </w:rPr>
              <w:t>Approved</w:t>
            </w:r>
          </w:p>
        </w:tc>
      </w:tr>
      <w:tr w:rsidR="00061339" w14:paraId="0C0A2D5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42C9A" w14:textId="77777777" w:rsidR="00061339" w:rsidRDefault="00061339" w:rsidP="002275DB">
            <w:pPr>
              <w:rPr>
                <w:rFonts w:eastAsia="Times New Roman"/>
              </w:rPr>
            </w:pPr>
            <w:r>
              <w:rPr>
                <w:rFonts w:eastAsia="Times New Roman" w:cs="Arial"/>
                <w:color w:val="000000"/>
                <w:sz w:val="16"/>
                <w:szCs w:val="16"/>
              </w:rPr>
              <w:t>SP-211646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0079C"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0A24B" w14:textId="77777777" w:rsidR="00061339" w:rsidRDefault="00061339" w:rsidP="002275DB">
            <w:pPr>
              <w:rPr>
                <w:rFonts w:eastAsia="Times New Roman"/>
              </w:rPr>
            </w:pPr>
            <w:r>
              <w:rPr>
                <w:rFonts w:eastAsia="Times New Roman" w:cs="Arial"/>
                <w:color w:val="000000"/>
                <w:sz w:val="16"/>
                <w:szCs w:val="16"/>
              </w:rPr>
              <w:t>New SID: Study on XR (Extended Reality)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010C" w14:textId="77777777" w:rsidR="00061339" w:rsidRDefault="00061339" w:rsidP="002275DB">
            <w:pPr>
              <w:rPr>
                <w:rFonts w:eastAsia="Times New Roman"/>
              </w:rPr>
            </w:pPr>
            <w:r>
              <w:rPr>
                <w:rFonts w:eastAsia="Times New Roman" w:cs="Arial"/>
                <w:color w:val="000000"/>
                <w:sz w:val="16"/>
                <w:szCs w:val="16"/>
              </w:rPr>
              <w:t>China Mobile, Huawei, Hisilicon,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7EF1E"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D2FDB" w14:textId="77777777" w:rsidR="00061339" w:rsidRDefault="00061339" w:rsidP="002275DB">
            <w:pPr>
              <w:rPr>
                <w:rFonts w:eastAsia="Times New Roman"/>
              </w:rPr>
            </w:pPr>
            <w:r>
              <w:rPr>
                <w:rFonts w:eastAsia="Times New Roman" w:cs="Arial"/>
                <w:color w:val="000000"/>
                <w:sz w:val="16"/>
                <w:szCs w:val="16"/>
              </w:rPr>
              <w:t>Revision of SP-211610.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1DC37" w14:textId="77777777" w:rsidR="00061339" w:rsidRDefault="00061339" w:rsidP="002275DB">
            <w:pPr>
              <w:rPr>
                <w:rFonts w:eastAsia="Times New Roman"/>
              </w:rPr>
            </w:pPr>
            <w:r>
              <w:rPr>
                <w:rFonts w:eastAsia="Times New Roman" w:cs="Arial"/>
                <w:color w:val="000000"/>
                <w:sz w:val="16"/>
                <w:szCs w:val="16"/>
              </w:rPr>
              <w:t>Approved</w:t>
            </w:r>
          </w:p>
        </w:tc>
      </w:tr>
      <w:tr w:rsidR="00061339" w14:paraId="4049B4A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9D963" w14:textId="77777777" w:rsidR="00061339" w:rsidRDefault="00061339" w:rsidP="002275DB">
            <w:pPr>
              <w:rPr>
                <w:rFonts w:eastAsia="Times New Roman"/>
              </w:rPr>
            </w:pPr>
            <w:r>
              <w:rPr>
                <w:rFonts w:eastAsia="Times New Roman" w:cs="Arial"/>
                <w:color w:val="000000"/>
                <w:sz w:val="16"/>
                <w:szCs w:val="16"/>
              </w:rPr>
              <w:t>SP-211647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59E0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D58EC" w14:textId="77777777" w:rsidR="00061339" w:rsidRDefault="00061339" w:rsidP="002275DB">
            <w:pPr>
              <w:rPr>
                <w:rFonts w:eastAsia="Times New Roman"/>
              </w:rPr>
            </w:pPr>
            <w:r>
              <w:rPr>
                <w:rFonts w:eastAsia="Times New Roman" w:cs="Arial"/>
                <w:color w:val="000000"/>
                <w:sz w:val="16"/>
                <w:szCs w:val="16"/>
              </w:rPr>
              <w:t>New SID: Study on Ranging based services and sidelink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4DC4" w14:textId="77777777" w:rsidR="00061339" w:rsidRDefault="00061339" w:rsidP="002275DB">
            <w:pPr>
              <w:rPr>
                <w:rFonts w:eastAsia="Times New Roman"/>
              </w:rPr>
            </w:pPr>
            <w:r>
              <w:rPr>
                <w:rFonts w:eastAsia="Times New Roman" w:cs="Arial"/>
                <w:color w:val="000000"/>
                <w:sz w:val="16"/>
                <w:szCs w:val="16"/>
              </w:rP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9581A"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5DFF8" w14:textId="77777777" w:rsidR="00061339" w:rsidRDefault="00061339" w:rsidP="002275DB">
            <w:pPr>
              <w:rPr>
                <w:rFonts w:eastAsia="Times New Roman"/>
              </w:rPr>
            </w:pPr>
            <w:r>
              <w:rPr>
                <w:rFonts w:eastAsia="Times New Roman" w:cs="Arial"/>
                <w:color w:val="000000"/>
                <w:sz w:val="16"/>
                <w:szCs w:val="16"/>
              </w:rPr>
              <w:t>Revision of SP-211611.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171E" w14:textId="77777777" w:rsidR="00061339" w:rsidRDefault="00061339" w:rsidP="002275DB">
            <w:pPr>
              <w:rPr>
                <w:rFonts w:eastAsia="Times New Roman"/>
              </w:rPr>
            </w:pPr>
            <w:r>
              <w:rPr>
                <w:rFonts w:eastAsia="Times New Roman" w:cs="Arial"/>
                <w:color w:val="000000"/>
                <w:sz w:val="16"/>
                <w:szCs w:val="16"/>
              </w:rPr>
              <w:t>Approved</w:t>
            </w:r>
          </w:p>
        </w:tc>
      </w:tr>
      <w:tr w:rsidR="00061339" w14:paraId="101C0BD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3A9C7" w14:textId="77777777" w:rsidR="00061339" w:rsidRDefault="00061339" w:rsidP="002275DB">
            <w:pPr>
              <w:rPr>
                <w:rFonts w:eastAsia="Times New Roman"/>
              </w:rPr>
            </w:pPr>
            <w:r>
              <w:rPr>
                <w:rFonts w:eastAsia="Times New Roman" w:cs="Arial"/>
                <w:color w:val="000000"/>
                <w:sz w:val="16"/>
                <w:szCs w:val="16"/>
              </w:rPr>
              <w:t>SP-211648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52BF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428B9" w14:textId="77777777" w:rsidR="00061339" w:rsidRDefault="00061339" w:rsidP="002275DB">
            <w:pPr>
              <w:rPr>
                <w:rFonts w:eastAsia="Times New Roman"/>
              </w:rPr>
            </w:pPr>
            <w:r>
              <w:rPr>
                <w:rFonts w:eastAsia="Times New Roman" w:cs="Arial"/>
                <w:color w:val="000000"/>
                <w:sz w:val="16"/>
                <w:szCs w:val="16"/>
              </w:rPr>
              <w:t>New SID: Study on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B2F6E" w14:textId="77777777" w:rsidR="00061339" w:rsidRDefault="00061339" w:rsidP="002275DB">
            <w:pPr>
              <w:rPr>
                <w:rFonts w:eastAsia="Times New Roman"/>
              </w:rPr>
            </w:pPr>
            <w:r>
              <w:rPr>
                <w:rFonts w:eastAsia="Times New Roman" w:cs="Arial"/>
                <w:color w:val="000000"/>
                <w:sz w:val="16"/>
                <w:szCs w:val="16"/>
              </w:rPr>
              <w:t>OPPO,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749DC"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9278F" w14:textId="77777777" w:rsidR="00061339" w:rsidRDefault="00061339" w:rsidP="002275DB">
            <w:pPr>
              <w:rPr>
                <w:rFonts w:eastAsia="Times New Roman"/>
              </w:rPr>
            </w:pPr>
            <w:r>
              <w:rPr>
                <w:rFonts w:eastAsia="Times New Roman" w:cs="Arial"/>
                <w:color w:val="000000"/>
                <w:sz w:val="16"/>
                <w:szCs w:val="16"/>
              </w:rPr>
              <w:t>Revision of SP-211613.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F59FE" w14:textId="77777777" w:rsidR="00061339" w:rsidRDefault="00061339" w:rsidP="002275DB">
            <w:pPr>
              <w:rPr>
                <w:rFonts w:eastAsia="Times New Roman"/>
              </w:rPr>
            </w:pPr>
            <w:r>
              <w:rPr>
                <w:rFonts w:eastAsia="Times New Roman" w:cs="Arial"/>
                <w:color w:val="000000"/>
                <w:sz w:val="16"/>
                <w:szCs w:val="16"/>
              </w:rPr>
              <w:t>Approved</w:t>
            </w:r>
          </w:p>
        </w:tc>
      </w:tr>
      <w:tr w:rsidR="00061339" w14:paraId="40EDEFF3"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FE5AB" w14:textId="77777777" w:rsidR="00061339" w:rsidRDefault="00061339" w:rsidP="002275DB">
            <w:pPr>
              <w:rPr>
                <w:rFonts w:eastAsia="Times New Roman"/>
              </w:rPr>
            </w:pPr>
            <w:r>
              <w:rPr>
                <w:rFonts w:eastAsia="Times New Roman" w:cs="Arial"/>
                <w:color w:val="000000"/>
                <w:sz w:val="16"/>
                <w:szCs w:val="16"/>
              </w:rPr>
              <w:lastRenderedPageBreak/>
              <w:t>SP-211649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A966E"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9D479" w14:textId="77777777" w:rsidR="00061339" w:rsidRDefault="00061339" w:rsidP="002275DB">
            <w:pPr>
              <w:rPr>
                <w:rFonts w:eastAsia="Times New Roman"/>
              </w:rPr>
            </w:pPr>
            <w:r>
              <w:rPr>
                <w:rFonts w:eastAsia="Times New Roman"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0FFC" w14:textId="77777777" w:rsidR="00061339" w:rsidRDefault="00061339" w:rsidP="002275DB">
            <w:pPr>
              <w:rPr>
                <w:rFonts w:eastAsia="Times New Roman"/>
              </w:rPr>
            </w:pPr>
            <w:r>
              <w:rPr>
                <w:rFonts w:eastAsia="Times New Roman" w:cs="Arial"/>
                <w:color w:val="000000"/>
                <w:sz w:val="16"/>
                <w:szCs w:val="16"/>
              </w:rPr>
              <w:t>Intel, Qualcomm Incorporated, OPPO, ZTE, NTT Docomo, vivo, Telecom Italia, China Unicom, Huawei, HiSilicon, Vodafone, CATT, MediaTek, China Telecom, CMCC, KDDI, Xiaomi, Apple, Verizon UK Ltd, Samsung, Lenovo, Motorola Mobility, LG Electronics, Rakuten Mobile Inc., Ericsson, Convida Wireless, Orange, DISH Network,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6EAD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C586E" w14:textId="77777777" w:rsidR="00061339" w:rsidRDefault="00061339" w:rsidP="002275DB">
            <w:pPr>
              <w:rPr>
                <w:rFonts w:eastAsia="Times New Roman"/>
              </w:rPr>
            </w:pPr>
            <w:r>
              <w:rPr>
                <w:rFonts w:eastAsia="Times New Roman" w:cs="Arial"/>
                <w:color w:val="000000"/>
                <w:sz w:val="16"/>
                <w:szCs w:val="16"/>
              </w:rPr>
              <w:t>Revision of SP-211614.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94663" w14:textId="77777777" w:rsidR="00061339" w:rsidRDefault="00061339" w:rsidP="002275DB">
            <w:pPr>
              <w:rPr>
                <w:rFonts w:eastAsia="Times New Roman"/>
              </w:rPr>
            </w:pPr>
            <w:r>
              <w:rPr>
                <w:rFonts w:eastAsia="Times New Roman" w:cs="Arial"/>
                <w:color w:val="000000"/>
                <w:sz w:val="16"/>
                <w:szCs w:val="16"/>
              </w:rPr>
              <w:t>Approved</w:t>
            </w:r>
          </w:p>
        </w:tc>
      </w:tr>
      <w:tr w:rsidR="00061339" w14:paraId="36F4DD6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B08A9" w14:textId="77777777" w:rsidR="00061339" w:rsidRDefault="00061339" w:rsidP="002275DB">
            <w:pPr>
              <w:rPr>
                <w:rFonts w:eastAsia="Times New Roman"/>
              </w:rPr>
            </w:pPr>
            <w:r>
              <w:rPr>
                <w:rFonts w:eastAsia="Times New Roman" w:cs="Arial"/>
                <w:color w:val="000000"/>
                <w:sz w:val="16"/>
                <w:szCs w:val="16"/>
              </w:rPr>
              <w:t>SP-211650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7E488"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70488" w14:textId="77777777" w:rsidR="00061339" w:rsidRDefault="00061339" w:rsidP="002275DB">
            <w:pPr>
              <w:rPr>
                <w:rFonts w:eastAsia="Times New Roman"/>
              </w:rPr>
            </w:pPr>
            <w:r>
              <w:rPr>
                <w:rFonts w:eastAsia="Times New Roman" w:cs="Arial"/>
                <w:color w:val="000000"/>
                <w:sz w:val="16"/>
                <w:szCs w:val="16"/>
              </w:rPr>
              <w:t>New SID: 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5BF0F" w14:textId="77777777" w:rsidR="00061339" w:rsidRDefault="00061339" w:rsidP="002275DB">
            <w:pPr>
              <w:rPr>
                <w:rFonts w:eastAsia="Times New Roman"/>
              </w:rPr>
            </w:pPr>
            <w:r>
              <w:rPr>
                <w:rFonts w:eastAsia="Times New Roman"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F5A6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CAF03" w14:textId="77777777" w:rsidR="00061339" w:rsidRDefault="00061339" w:rsidP="002275DB">
            <w:pPr>
              <w:rPr>
                <w:rFonts w:eastAsia="Times New Roman"/>
              </w:rPr>
            </w:pPr>
            <w:r>
              <w:rPr>
                <w:rFonts w:eastAsia="Times New Roman" w:cs="Arial"/>
                <w:color w:val="000000"/>
                <w:sz w:val="16"/>
                <w:szCs w:val="16"/>
              </w:rPr>
              <w:t>Revision of SP-211615.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2CE65" w14:textId="77777777" w:rsidR="00061339" w:rsidRDefault="00061339" w:rsidP="002275DB">
            <w:pPr>
              <w:rPr>
                <w:rFonts w:eastAsia="Times New Roman"/>
              </w:rPr>
            </w:pPr>
            <w:r>
              <w:rPr>
                <w:rFonts w:eastAsia="Times New Roman" w:cs="Arial"/>
                <w:color w:val="000000"/>
                <w:sz w:val="16"/>
                <w:szCs w:val="16"/>
              </w:rPr>
              <w:t>Approved</w:t>
            </w:r>
          </w:p>
        </w:tc>
      </w:tr>
      <w:tr w:rsidR="00061339" w14:paraId="2045C20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4A53" w14:textId="77777777" w:rsidR="00061339" w:rsidRDefault="00061339" w:rsidP="002275DB">
            <w:pPr>
              <w:rPr>
                <w:rFonts w:eastAsia="Times New Roman"/>
              </w:rPr>
            </w:pPr>
            <w:r>
              <w:rPr>
                <w:rFonts w:eastAsia="Times New Roman" w:cs="Arial"/>
                <w:color w:val="000000"/>
                <w:sz w:val="16"/>
                <w:szCs w:val="16"/>
              </w:rPr>
              <w:t>SP-211651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63BCD"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105CE" w14:textId="77777777" w:rsidR="00061339" w:rsidRDefault="00061339" w:rsidP="002275DB">
            <w:pPr>
              <w:rPr>
                <w:rFonts w:eastAsia="Times New Roman"/>
              </w:rPr>
            </w:pPr>
            <w:r>
              <w:rPr>
                <w:rFonts w:eastAsia="Times New Roman" w:cs="Arial"/>
                <w:color w:val="000000"/>
                <w:sz w:val="16"/>
                <w:szCs w:val="16"/>
              </w:rPr>
              <w:t>New SID: Study on satellite access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8A40D" w14:textId="77777777" w:rsidR="00061339" w:rsidRDefault="00061339" w:rsidP="002275DB">
            <w:pPr>
              <w:rPr>
                <w:rFonts w:eastAsia="Times New Roman"/>
              </w:rPr>
            </w:pPr>
            <w:r>
              <w:rPr>
                <w:rFonts w:eastAsia="Times New Roman" w:cs="Arial"/>
                <w:color w:val="000000"/>
                <w:sz w:val="16"/>
                <w:szCs w:val="16"/>
              </w:rPr>
              <w:t>Thales, Xiaomi, Novamint, TNO, 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A5613"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4D817" w14:textId="77777777" w:rsidR="00061339" w:rsidRDefault="00061339" w:rsidP="002275DB">
            <w:pPr>
              <w:rPr>
                <w:rFonts w:eastAsia="Times New Roman"/>
              </w:rPr>
            </w:pPr>
            <w:r>
              <w:rPr>
                <w:rFonts w:eastAsia="Times New Roman" w:cs="Arial"/>
                <w:color w:val="000000"/>
                <w:sz w:val="16"/>
                <w:szCs w:val="16"/>
              </w:rPr>
              <w:t>Revision of SP-211616.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2C53E" w14:textId="77777777" w:rsidR="00061339" w:rsidRDefault="00061339" w:rsidP="002275DB">
            <w:pPr>
              <w:rPr>
                <w:rFonts w:eastAsia="Times New Roman"/>
              </w:rPr>
            </w:pPr>
            <w:r>
              <w:rPr>
                <w:rFonts w:eastAsia="Times New Roman" w:cs="Arial"/>
                <w:color w:val="000000"/>
                <w:sz w:val="16"/>
                <w:szCs w:val="16"/>
              </w:rPr>
              <w:t>Approved</w:t>
            </w:r>
          </w:p>
        </w:tc>
      </w:tr>
      <w:tr w:rsidR="00061339" w14:paraId="5ED769A2"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14C9A" w14:textId="77777777" w:rsidR="00061339" w:rsidRDefault="00061339" w:rsidP="002275DB">
            <w:pPr>
              <w:rPr>
                <w:rFonts w:eastAsia="Times New Roman"/>
              </w:rPr>
            </w:pPr>
            <w:r>
              <w:rPr>
                <w:rFonts w:eastAsia="Times New Roman" w:cs="Arial"/>
                <w:color w:val="000000"/>
                <w:sz w:val="16"/>
                <w:szCs w:val="16"/>
              </w:rPr>
              <w:t>SP-211652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4836B"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260AE" w14:textId="77777777" w:rsidR="00061339" w:rsidRDefault="00061339" w:rsidP="002275DB">
            <w:pPr>
              <w:rPr>
                <w:rFonts w:eastAsia="Times New Roman"/>
              </w:rPr>
            </w:pPr>
            <w:r>
              <w:rPr>
                <w:rFonts w:eastAsia="Times New Roman" w:cs="Arial"/>
                <w:color w:val="000000"/>
                <w:sz w:val="16"/>
                <w:szCs w:val="16"/>
              </w:rPr>
              <w:t>New SID: Study on UPF enhancement for Exposure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3F7FB" w14:textId="77777777" w:rsidR="00061339" w:rsidRDefault="00061339" w:rsidP="002275DB">
            <w:pPr>
              <w:rPr>
                <w:rFonts w:eastAsia="Times New Roman"/>
              </w:rPr>
            </w:pPr>
            <w:r>
              <w:rPr>
                <w:rFonts w:eastAsia="Times New Roman" w:cs="Arial"/>
                <w:color w:val="000000"/>
                <w:sz w:val="16"/>
                <w:szCs w:val="16"/>
              </w:rPr>
              <w:t>China Mobile, AT&amp;T, Vodafone, CATT, Tencent, Deutsche Telekom, SK Telecom, Sandvine, Matrixx, Siemens, Sennheiser, DISH Network, Telstra, TELUS, Microsoft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D534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12882" w14:textId="77777777" w:rsidR="00061339" w:rsidRDefault="00061339" w:rsidP="002275DB">
            <w:pPr>
              <w:rPr>
                <w:rFonts w:eastAsia="Times New Roman"/>
              </w:rPr>
            </w:pPr>
            <w:r>
              <w:rPr>
                <w:rFonts w:eastAsia="Times New Roman" w:cs="Arial"/>
                <w:color w:val="000000"/>
                <w:sz w:val="16"/>
                <w:szCs w:val="16"/>
              </w:rPr>
              <w:t>Revision of SP-211618.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BC8E9" w14:textId="77777777" w:rsidR="00061339" w:rsidRDefault="00061339" w:rsidP="002275DB">
            <w:pPr>
              <w:rPr>
                <w:rFonts w:eastAsia="Times New Roman"/>
              </w:rPr>
            </w:pPr>
            <w:r>
              <w:rPr>
                <w:rFonts w:eastAsia="Times New Roman" w:cs="Arial"/>
                <w:color w:val="000000"/>
                <w:sz w:val="16"/>
                <w:szCs w:val="16"/>
              </w:rPr>
              <w:t>Approved</w:t>
            </w:r>
          </w:p>
        </w:tc>
      </w:tr>
      <w:tr w:rsidR="00061339" w14:paraId="74608217"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C67A3" w14:textId="77777777" w:rsidR="00061339" w:rsidRDefault="00061339" w:rsidP="002275DB">
            <w:pPr>
              <w:rPr>
                <w:rFonts w:eastAsia="Times New Roman"/>
              </w:rPr>
            </w:pPr>
            <w:r>
              <w:rPr>
                <w:rFonts w:eastAsia="Times New Roman" w:cs="Arial"/>
                <w:color w:val="000000"/>
                <w:sz w:val="16"/>
                <w:szCs w:val="16"/>
              </w:rPr>
              <w:t>SP-211653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08E63"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35251" w14:textId="77777777" w:rsidR="00061339" w:rsidRDefault="00061339" w:rsidP="002275DB">
            <w:pPr>
              <w:rPr>
                <w:rFonts w:eastAsia="Times New Roman"/>
              </w:rPr>
            </w:pPr>
            <w:r>
              <w:rPr>
                <w:rFonts w:eastAsia="Times New Roman" w:cs="Arial"/>
                <w:color w:val="000000"/>
                <w:sz w:val="16"/>
                <w:szCs w:val="16"/>
              </w:rPr>
              <w:t>New SID: Study on Proximity-based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9CBE9" w14:textId="77777777" w:rsidR="00061339" w:rsidRDefault="00061339" w:rsidP="002275DB">
            <w:pPr>
              <w:rPr>
                <w:rFonts w:eastAsia="Times New Roman"/>
              </w:rPr>
            </w:pPr>
            <w:r>
              <w:rPr>
                <w:rFonts w:eastAsia="Times New Roman" w:cs="Arial"/>
                <w:color w:val="000000"/>
                <w:sz w:val="16"/>
                <w:szCs w:val="16"/>
              </w:rPr>
              <w:t>CATT,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0855B"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8DA7C" w14:textId="77777777" w:rsidR="00061339" w:rsidRDefault="00061339" w:rsidP="002275DB">
            <w:pPr>
              <w:rPr>
                <w:rFonts w:eastAsia="Times New Roman"/>
              </w:rPr>
            </w:pPr>
            <w:r>
              <w:rPr>
                <w:rFonts w:eastAsia="Times New Roman" w:cs="Arial"/>
                <w:color w:val="000000"/>
                <w:sz w:val="16"/>
                <w:szCs w:val="16"/>
              </w:rPr>
              <w:t>Revision of SP-211619.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2AC81" w14:textId="77777777" w:rsidR="00061339" w:rsidRDefault="00061339" w:rsidP="002275DB">
            <w:pPr>
              <w:rPr>
                <w:rFonts w:eastAsia="Times New Roman"/>
              </w:rPr>
            </w:pPr>
            <w:r>
              <w:rPr>
                <w:rFonts w:eastAsia="Times New Roman" w:cs="Arial"/>
                <w:color w:val="000000"/>
                <w:sz w:val="16"/>
                <w:szCs w:val="16"/>
              </w:rPr>
              <w:t>Approved</w:t>
            </w:r>
          </w:p>
        </w:tc>
      </w:tr>
      <w:tr w:rsidR="00061339" w14:paraId="4C0527F1"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B9328" w14:textId="77777777" w:rsidR="00061339" w:rsidRDefault="00061339" w:rsidP="002275DB">
            <w:pPr>
              <w:rPr>
                <w:rFonts w:eastAsia="Times New Roman"/>
              </w:rPr>
            </w:pPr>
            <w:r>
              <w:rPr>
                <w:rFonts w:eastAsia="Times New Roman" w:cs="Arial"/>
                <w:color w:val="000000"/>
                <w:sz w:val="16"/>
                <w:szCs w:val="16"/>
              </w:rPr>
              <w:t>SP-211654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94776"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6337" w14:textId="77777777" w:rsidR="00061339" w:rsidRDefault="00061339" w:rsidP="002275DB">
            <w:pPr>
              <w:rPr>
                <w:rFonts w:eastAsia="Times New Roman"/>
              </w:rPr>
            </w:pPr>
            <w:r>
              <w:rPr>
                <w:rFonts w:eastAsia="Times New Roman"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61DCF" w14:textId="77777777" w:rsidR="00061339" w:rsidRDefault="00061339" w:rsidP="002275DB">
            <w:pPr>
              <w:rPr>
                <w:rFonts w:eastAsia="Times New Roman"/>
              </w:rPr>
            </w:pPr>
            <w:r>
              <w:rPr>
                <w:rFonts w:eastAsia="Times New Roman" w:cs="Arial"/>
                <w:color w:val="000000"/>
                <w:sz w:val="16"/>
                <w:szCs w:val="16"/>
              </w:rPr>
              <w:t>Samsung, NEC, CableLabs, Cisco,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24619"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7F3E3" w14:textId="77777777" w:rsidR="00061339" w:rsidRDefault="00061339" w:rsidP="002275DB">
            <w:pPr>
              <w:rPr>
                <w:rFonts w:eastAsia="Times New Roman"/>
              </w:rPr>
            </w:pPr>
            <w:r>
              <w:rPr>
                <w:rFonts w:eastAsia="Times New Roman" w:cs="Arial"/>
                <w:color w:val="000000"/>
                <w:sz w:val="16"/>
                <w:szCs w:val="16"/>
              </w:rPr>
              <w:t>Revision of SP-211620.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43E42" w14:textId="77777777" w:rsidR="00061339" w:rsidRDefault="00061339" w:rsidP="002275DB">
            <w:pPr>
              <w:rPr>
                <w:rFonts w:eastAsia="Times New Roman"/>
              </w:rPr>
            </w:pPr>
            <w:r>
              <w:rPr>
                <w:rFonts w:eastAsia="Times New Roman" w:cs="Arial"/>
                <w:color w:val="000000"/>
                <w:sz w:val="16"/>
                <w:szCs w:val="16"/>
              </w:rPr>
              <w:t>Approved</w:t>
            </w:r>
          </w:p>
        </w:tc>
      </w:tr>
      <w:tr w:rsidR="00061339" w14:paraId="72A9D8B8"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A2AB4" w14:textId="77777777" w:rsidR="00061339" w:rsidRDefault="00061339" w:rsidP="002275DB">
            <w:pPr>
              <w:rPr>
                <w:rFonts w:eastAsia="Times New Roman"/>
              </w:rPr>
            </w:pPr>
            <w:r>
              <w:rPr>
                <w:rFonts w:eastAsia="Times New Roman" w:cs="Arial"/>
                <w:color w:val="000000"/>
                <w:sz w:val="16"/>
                <w:szCs w:val="16"/>
              </w:rPr>
              <w:t>SP-211656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539A5" w14:textId="77777777" w:rsidR="00061339" w:rsidRDefault="00061339" w:rsidP="002275D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14B54" w14:textId="77777777" w:rsidR="00061339" w:rsidRDefault="00061339" w:rsidP="002275DB">
            <w:pPr>
              <w:rPr>
                <w:rFonts w:eastAsia="Times New Roman"/>
              </w:rPr>
            </w:pPr>
            <w:r>
              <w:rPr>
                <w:rFonts w:eastAsia="Times New Roman"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3ADEF" w14:textId="77777777" w:rsidR="00061339" w:rsidRDefault="00061339" w:rsidP="002275DB">
            <w:pPr>
              <w:rPr>
                <w:rFonts w:eastAsia="Times New Roman"/>
              </w:rPr>
            </w:pPr>
            <w:r>
              <w:rPr>
                <w:rFonts w:eastAsia="Times New Roman" w:cs="Arial"/>
                <w:color w:val="000000"/>
                <w:sz w:val="16"/>
                <w:szCs w:val="16"/>
              </w:rPr>
              <w:t>Ericsson, Futurewei, Convida Wireless, Charter, China Unicom, ETRI; Cisco, China Mobile, Lenovo, Motorola Mobility, Qualcomm, ZTE, Philips, Intel, MATRIXX Software, SHARP, InterDigital, LG Electronics, NEC, Samsung, OPPO, T-Mobile USA, NICT, DISH Network, vivo, KPN, CableLabs, Sennheiser, Siemens, MediaTek Inc., Nokia, Nokia Shanghai Bell, Microsoft, MITRE,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46A2F" w14:textId="77777777" w:rsidR="00061339" w:rsidRDefault="00061339" w:rsidP="002275D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A8E66" w14:textId="77777777" w:rsidR="00061339" w:rsidRDefault="00061339" w:rsidP="002275DB">
            <w:pPr>
              <w:rPr>
                <w:rFonts w:eastAsia="Times New Roman"/>
              </w:rPr>
            </w:pPr>
            <w:r>
              <w:rPr>
                <w:rFonts w:eastAsia="Times New Roman" w:cs="Arial"/>
                <w:color w:val="000000"/>
                <w:sz w:val="16"/>
                <w:szCs w:val="16"/>
              </w:rPr>
              <w:t>Revision of SP-211617.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5CCAE" w14:textId="77777777" w:rsidR="00061339" w:rsidRDefault="00061339" w:rsidP="002275DB">
            <w:pPr>
              <w:rPr>
                <w:rFonts w:eastAsia="Times New Roman"/>
              </w:rPr>
            </w:pPr>
            <w:r>
              <w:rPr>
                <w:rFonts w:eastAsia="Times New Roman" w:cs="Arial"/>
                <w:color w:val="000000"/>
                <w:sz w:val="16"/>
                <w:szCs w:val="16"/>
              </w:rPr>
              <w:t>Approved</w:t>
            </w:r>
          </w:p>
        </w:tc>
      </w:tr>
    </w:tbl>
    <w:p w14:paraId="78EBFCCE" w14:textId="77777777" w:rsidR="00061339" w:rsidRDefault="00061339" w:rsidP="00061339">
      <w:pPr>
        <w:divId w:val="398745793"/>
        <w:rPr>
          <w:rFonts w:eastAsia="Times New Roman"/>
        </w:rPr>
      </w:pPr>
      <w:r>
        <w:rPr>
          <w:rFonts w:eastAsia="Times New Roman"/>
        </w:rPr>
        <w:br/>
        <w:t>67 Entries</w:t>
      </w:r>
    </w:p>
    <w:p w14:paraId="104E75AE" w14:textId="51FB3D52" w:rsidR="00061339" w:rsidRDefault="00061339" w:rsidP="00061339">
      <w:pPr>
        <w:pStyle w:val="Heading1"/>
        <w:divId w:val="398745793"/>
        <w:rPr>
          <w:rFonts w:eastAsiaTheme="minorEastAsia"/>
        </w:rPr>
      </w:pPr>
      <w:bookmarkStart w:id="306" w:name="_Toc97638992"/>
      <w:bookmarkStart w:id="307" w:name="_Toc97639476"/>
      <w:r>
        <w:t>F.2</w:t>
      </w:r>
      <w:r>
        <w:tab/>
      </w:r>
      <w:r>
        <w:t>List of Updated WIDs / SIDs</w:t>
      </w:r>
      <w:bookmarkEnd w:id="306"/>
      <w:bookmarkEnd w:id="307"/>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75"/>
        <w:gridCol w:w="1012"/>
        <w:gridCol w:w="7672"/>
        <w:gridCol w:w="628"/>
        <w:gridCol w:w="1613"/>
        <w:gridCol w:w="2585"/>
        <w:gridCol w:w="715"/>
      </w:tblGrid>
      <w:tr w:rsidR="00061339" w14:paraId="14BDA9EE"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055E04"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1F49612"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F2E097A"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42E7E77"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B6595A" w14:textId="77777777" w:rsidR="00061339" w:rsidRDefault="00061339" w:rsidP="002275D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C8E7510" w14:textId="77777777" w:rsidR="00061339" w:rsidRDefault="00061339" w:rsidP="002275D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02DB677" w14:textId="77777777" w:rsidR="00061339" w:rsidRDefault="00061339" w:rsidP="002275DB">
            <w:pPr>
              <w:rPr>
                <w:rFonts w:eastAsia="Times New Roman"/>
              </w:rPr>
            </w:pPr>
            <w:r>
              <w:rPr>
                <w:rFonts w:eastAsia="Times New Roman" w:cs="Arial"/>
                <w:color w:val="000000"/>
                <w:sz w:val="16"/>
                <w:szCs w:val="16"/>
              </w:rPr>
              <w:t>Decision</w:t>
            </w:r>
          </w:p>
        </w:tc>
      </w:tr>
      <w:tr w:rsidR="00061339" w14:paraId="7580ED8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D9DD" w14:textId="77777777" w:rsidR="00061339" w:rsidRDefault="00061339" w:rsidP="002275DB">
            <w:pPr>
              <w:rPr>
                <w:rFonts w:eastAsia="Times New Roman"/>
              </w:rPr>
            </w:pPr>
            <w:r>
              <w:rPr>
                <w:rFonts w:eastAsia="Times New Roman" w:cs="Arial"/>
                <w:color w:val="000000"/>
                <w:sz w:val="16"/>
                <w:szCs w:val="16"/>
              </w:rPr>
              <w:t>SP-211306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EDB4A"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F5DDA" w14:textId="77777777" w:rsidR="00061339" w:rsidRDefault="00061339" w:rsidP="002275DB">
            <w:pPr>
              <w:rPr>
                <w:rFonts w:eastAsia="Times New Roman"/>
              </w:rPr>
            </w:pPr>
            <w:r>
              <w:rPr>
                <w:rFonts w:eastAsia="Times New Roman" w:cs="Arial"/>
                <w:color w:val="000000"/>
                <w:sz w:val="16"/>
                <w:szCs w:val="16"/>
              </w:rPr>
              <w:t>Revised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6856" w14:textId="77777777" w:rsidR="00061339" w:rsidRDefault="00061339" w:rsidP="002275D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738C" w14:textId="77777777" w:rsidR="00061339" w:rsidRDefault="00061339" w:rsidP="002275DB">
            <w:pPr>
              <w:rPr>
                <w:rFonts w:eastAsia="Times New Roman"/>
              </w:rPr>
            </w:pPr>
            <w:r>
              <w:rPr>
                <w:rFonts w:eastAsia="Times New Roman" w:cs="Arial"/>
                <w:color w:val="000000"/>
                <w:sz w:val="16"/>
                <w:szCs w:val="16"/>
              </w:rP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0A690"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2C0F3" w14:textId="77777777" w:rsidR="00061339" w:rsidRDefault="00061339" w:rsidP="002275DB">
            <w:pPr>
              <w:rPr>
                <w:rFonts w:eastAsia="Times New Roman"/>
              </w:rPr>
            </w:pPr>
            <w:r>
              <w:rPr>
                <w:rFonts w:eastAsia="Times New Roman" w:cs="Arial"/>
                <w:color w:val="000000"/>
                <w:sz w:val="16"/>
                <w:szCs w:val="16"/>
              </w:rPr>
              <w:t>Approved</w:t>
            </w:r>
          </w:p>
        </w:tc>
      </w:tr>
      <w:tr w:rsidR="00061339" w14:paraId="4C9CE719"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68B7F" w14:textId="77777777" w:rsidR="00061339" w:rsidRDefault="00061339" w:rsidP="002275DB">
            <w:pPr>
              <w:rPr>
                <w:rFonts w:eastAsia="Times New Roman"/>
              </w:rPr>
            </w:pPr>
            <w:r>
              <w:rPr>
                <w:rFonts w:eastAsia="Times New Roman" w:cs="Arial"/>
                <w:color w:val="000000"/>
                <w:sz w:val="16"/>
                <w:szCs w:val="16"/>
              </w:rPr>
              <w:t>SP-211337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26D6A"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C5319" w14:textId="77777777" w:rsidR="00061339" w:rsidRDefault="00061339" w:rsidP="002275DB">
            <w:pPr>
              <w:rPr>
                <w:rFonts w:eastAsia="Times New Roman"/>
              </w:rPr>
            </w:pPr>
            <w:r>
              <w:rPr>
                <w:rFonts w:eastAsia="Times New Roman" w:cs="Arial"/>
                <w:color w:val="000000"/>
                <w:sz w:val="16"/>
                <w:szCs w:val="16"/>
              </w:rPr>
              <w:t>Revised WID : 5G Multicast-Broadcast User Service Architecture and related 5GMS Extensions [WI Code: 5MBUSA; UID: 920010]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CCCE1" w14:textId="77777777" w:rsidR="00061339" w:rsidRDefault="00061339" w:rsidP="002275D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DC09" w14:textId="77777777" w:rsidR="00061339" w:rsidRDefault="00061339" w:rsidP="002275D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20854"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66E29" w14:textId="77777777" w:rsidR="00061339" w:rsidRDefault="00061339" w:rsidP="002275DB">
            <w:pPr>
              <w:rPr>
                <w:rFonts w:eastAsia="Times New Roman"/>
              </w:rPr>
            </w:pPr>
            <w:r>
              <w:rPr>
                <w:rFonts w:eastAsia="Times New Roman" w:cs="Arial"/>
                <w:color w:val="000000"/>
                <w:sz w:val="16"/>
                <w:szCs w:val="16"/>
              </w:rPr>
              <w:t>Approved</w:t>
            </w:r>
          </w:p>
        </w:tc>
      </w:tr>
      <w:tr w:rsidR="00061339" w14:paraId="128FEF7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A7982" w14:textId="77777777" w:rsidR="00061339" w:rsidRDefault="00061339" w:rsidP="002275DB">
            <w:pPr>
              <w:rPr>
                <w:rFonts w:eastAsia="Times New Roman"/>
              </w:rPr>
            </w:pPr>
            <w:r>
              <w:rPr>
                <w:rFonts w:eastAsia="Times New Roman" w:cs="Arial"/>
                <w:color w:val="000000"/>
                <w:sz w:val="16"/>
                <w:szCs w:val="16"/>
              </w:rPr>
              <w:t>SP-211357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43862"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3DE5F" w14:textId="77777777" w:rsidR="00061339" w:rsidRDefault="00061339" w:rsidP="002275DB">
            <w:pPr>
              <w:rPr>
                <w:rFonts w:eastAsia="Times New Roman"/>
              </w:rPr>
            </w:pPr>
            <w:r>
              <w:rPr>
                <w:rFonts w:eastAsia="Times New Roman" w:cs="Arial"/>
                <w:color w:val="000000"/>
                <w:sz w:val="16"/>
                <w:szCs w:val="16"/>
              </w:rPr>
              <w:t>Revised WID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6A307"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90615" w14:textId="77777777" w:rsidR="00061339" w:rsidRDefault="00061339" w:rsidP="002275DB">
            <w:pPr>
              <w:rPr>
                <w:rFonts w:eastAsia="Times New Roman"/>
              </w:rPr>
            </w:pPr>
            <w:r>
              <w:rPr>
                <w:rFonts w:eastAsia="Times New Roman"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B127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154D3" w14:textId="77777777" w:rsidR="00061339" w:rsidRDefault="00061339" w:rsidP="002275DB">
            <w:pPr>
              <w:rPr>
                <w:rFonts w:eastAsia="Times New Roman"/>
              </w:rPr>
            </w:pPr>
            <w:r>
              <w:rPr>
                <w:rFonts w:eastAsia="Times New Roman" w:cs="Arial"/>
                <w:color w:val="000000"/>
                <w:sz w:val="16"/>
                <w:szCs w:val="16"/>
              </w:rPr>
              <w:t>Approved</w:t>
            </w:r>
          </w:p>
        </w:tc>
      </w:tr>
      <w:tr w:rsidR="00061339" w14:paraId="1598FF0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215F3" w14:textId="77777777" w:rsidR="00061339" w:rsidRDefault="00061339" w:rsidP="002275DB">
            <w:pPr>
              <w:rPr>
                <w:rFonts w:eastAsia="Times New Roman"/>
              </w:rPr>
            </w:pPr>
            <w:r>
              <w:rPr>
                <w:rFonts w:eastAsia="Times New Roman" w:cs="Arial"/>
                <w:color w:val="000000"/>
                <w:sz w:val="16"/>
                <w:szCs w:val="16"/>
              </w:rPr>
              <w:lastRenderedPageBreak/>
              <w:t>SP-211368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0D8D5"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B16C7" w14:textId="77777777" w:rsidR="00061339" w:rsidRDefault="00061339" w:rsidP="002275DB">
            <w:pPr>
              <w:rPr>
                <w:rFonts w:eastAsia="Times New Roman"/>
              </w:rPr>
            </w:pPr>
            <w:r>
              <w:rPr>
                <w:rFonts w:eastAsia="Times New Roman" w:cs="Arial"/>
                <w:color w:val="000000"/>
                <w:sz w:val="16"/>
                <w:szCs w:val="16"/>
              </w:rPr>
              <w:t>Revised Study on enhanced Security Aspects of the 5G Service Based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5C15C" w14:textId="77777777" w:rsidR="00061339" w:rsidRDefault="00061339" w:rsidP="002275D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7C402" w14:textId="77777777" w:rsidR="00061339" w:rsidRDefault="00061339" w:rsidP="002275DB">
            <w:pPr>
              <w:rPr>
                <w:rFonts w:eastAsia="Times New Roman"/>
              </w:rPr>
            </w:pPr>
            <w:r>
              <w:rPr>
                <w:rFonts w:eastAsia="Times New Roman" w:cs="Arial"/>
                <w:color w:val="000000"/>
                <w:sz w:val="16"/>
                <w:szCs w:val="16"/>
              </w:rPr>
              <w:t>FS_eSBA_SEC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7558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9A704" w14:textId="77777777" w:rsidR="00061339" w:rsidRDefault="00061339" w:rsidP="002275DB">
            <w:pPr>
              <w:rPr>
                <w:rFonts w:eastAsia="Times New Roman"/>
              </w:rPr>
            </w:pPr>
            <w:r>
              <w:rPr>
                <w:rFonts w:eastAsia="Times New Roman" w:cs="Arial"/>
                <w:color w:val="000000"/>
                <w:sz w:val="16"/>
                <w:szCs w:val="16"/>
              </w:rPr>
              <w:t>Approved</w:t>
            </w:r>
          </w:p>
        </w:tc>
      </w:tr>
      <w:tr w:rsidR="00061339" w14:paraId="293F7F4F"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D4AD9" w14:textId="77777777" w:rsidR="00061339" w:rsidRDefault="00061339" w:rsidP="002275DB">
            <w:pPr>
              <w:rPr>
                <w:rFonts w:eastAsia="Times New Roman"/>
              </w:rPr>
            </w:pPr>
            <w:r>
              <w:rPr>
                <w:rFonts w:eastAsia="Times New Roman" w:cs="Arial"/>
                <w:color w:val="000000"/>
                <w:sz w:val="16"/>
                <w:szCs w:val="16"/>
              </w:rPr>
              <w:t>SP-211426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D385B"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7C682" w14:textId="77777777" w:rsidR="00061339" w:rsidRDefault="00061339" w:rsidP="002275DB">
            <w:pPr>
              <w:rPr>
                <w:rFonts w:eastAsia="Times New Roman"/>
              </w:rPr>
            </w:pPr>
            <w:r>
              <w:rPr>
                <w:rFonts w:eastAsia="Times New Roman" w:cs="Arial"/>
                <w:color w:val="000000"/>
                <w:sz w:val="16"/>
                <w:szCs w:val="16"/>
              </w:rPr>
              <w:t>Revised WID on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76610"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3189B" w14:textId="77777777" w:rsidR="00061339" w:rsidRDefault="00061339" w:rsidP="002275DB">
            <w:pPr>
              <w:rPr>
                <w:rFonts w:eastAsia="Times New Roman"/>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3ACE7"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CF569" w14:textId="77777777" w:rsidR="00061339" w:rsidRDefault="00061339" w:rsidP="002275DB">
            <w:pPr>
              <w:rPr>
                <w:rFonts w:eastAsia="Times New Roman"/>
              </w:rPr>
            </w:pPr>
            <w:r>
              <w:rPr>
                <w:rFonts w:eastAsia="Times New Roman" w:cs="Arial"/>
                <w:color w:val="000000"/>
                <w:sz w:val="16"/>
                <w:szCs w:val="16"/>
              </w:rPr>
              <w:t>Approved</w:t>
            </w:r>
          </w:p>
        </w:tc>
      </w:tr>
      <w:tr w:rsidR="00061339" w14:paraId="33CEAD3B"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3BC17" w14:textId="77777777" w:rsidR="00061339" w:rsidRDefault="00061339" w:rsidP="002275DB">
            <w:pPr>
              <w:rPr>
                <w:rFonts w:eastAsia="Times New Roman"/>
              </w:rPr>
            </w:pPr>
            <w:r>
              <w:rPr>
                <w:rFonts w:eastAsia="Times New Roman" w:cs="Arial"/>
                <w:color w:val="000000"/>
                <w:sz w:val="16"/>
                <w:szCs w:val="16"/>
              </w:rPr>
              <w:t>SP-211437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36F49"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10E74" w14:textId="77777777" w:rsidR="00061339" w:rsidRDefault="00061339" w:rsidP="002275DB">
            <w:pPr>
              <w:rPr>
                <w:rFonts w:eastAsia="Times New Roman"/>
              </w:rPr>
            </w:pPr>
            <w:r>
              <w:rPr>
                <w:rFonts w:eastAsia="Times New Roman" w:cs="Arial"/>
                <w:color w:val="000000"/>
                <w:sz w:val="16"/>
                <w:szCs w:val="16"/>
              </w:rPr>
              <w:t>Revised Study on new aspects of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41DD5"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935DD" w14:textId="77777777" w:rsidR="00061339" w:rsidRDefault="00061339" w:rsidP="002275DB">
            <w:pPr>
              <w:rPr>
                <w:rFonts w:eastAsia="Times New Roman"/>
              </w:rPr>
            </w:pPr>
            <w:r>
              <w:rPr>
                <w:rFonts w:eastAsia="Times New Roman" w:cs="Arial"/>
                <w:color w:val="000000"/>
                <w:sz w:val="16"/>
                <w:szCs w:val="16"/>
              </w:rPr>
              <w:t>FS_EE5G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6D0D"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858AD" w14:textId="77777777" w:rsidR="00061339" w:rsidRDefault="00061339" w:rsidP="002275DB">
            <w:pPr>
              <w:rPr>
                <w:rFonts w:eastAsia="Times New Roman"/>
              </w:rPr>
            </w:pPr>
            <w:r>
              <w:rPr>
                <w:rFonts w:eastAsia="Times New Roman" w:cs="Arial"/>
                <w:color w:val="000000"/>
                <w:sz w:val="16"/>
                <w:szCs w:val="16"/>
              </w:rPr>
              <w:t>Approved</w:t>
            </w:r>
          </w:p>
        </w:tc>
      </w:tr>
      <w:tr w:rsidR="00061339" w14:paraId="6938E19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875BF" w14:textId="77777777" w:rsidR="00061339" w:rsidRDefault="00061339" w:rsidP="002275DB">
            <w:pPr>
              <w:rPr>
                <w:rFonts w:eastAsia="Times New Roman"/>
              </w:rPr>
            </w:pPr>
            <w:r>
              <w:rPr>
                <w:rFonts w:eastAsia="Times New Roman" w:cs="Arial"/>
                <w:color w:val="000000"/>
                <w:sz w:val="16"/>
                <w:szCs w:val="16"/>
              </w:rPr>
              <w:t>SP-211438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9D489"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B75CB" w14:textId="77777777" w:rsidR="00061339" w:rsidRDefault="00061339" w:rsidP="002275DB">
            <w:pPr>
              <w:rPr>
                <w:rFonts w:eastAsia="Times New Roman"/>
              </w:rPr>
            </w:pPr>
            <w:r>
              <w:rPr>
                <w:rFonts w:eastAsia="Times New Roman" w:cs="Arial"/>
                <w:color w:val="000000"/>
                <w:sz w:val="16"/>
                <w:szCs w:val="16"/>
              </w:rPr>
              <w:t>Revised WID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2C77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BB89E" w14:textId="77777777" w:rsidR="00061339" w:rsidRDefault="00061339" w:rsidP="002275DB">
            <w:pPr>
              <w:rPr>
                <w:rFonts w:eastAsia="Times New Roman"/>
              </w:rPr>
            </w:pPr>
            <w:r>
              <w:rPr>
                <w:rFonts w:eastAsia="Times New Roman"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62D55"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60EF7" w14:textId="77777777" w:rsidR="00061339" w:rsidRDefault="00061339" w:rsidP="002275DB">
            <w:pPr>
              <w:rPr>
                <w:rFonts w:eastAsia="Times New Roman"/>
              </w:rPr>
            </w:pPr>
            <w:r>
              <w:rPr>
                <w:rFonts w:eastAsia="Times New Roman" w:cs="Arial"/>
                <w:color w:val="000000"/>
                <w:sz w:val="16"/>
                <w:szCs w:val="16"/>
              </w:rPr>
              <w:t>Approved</w:t>
            </w:r>
          </w:p>
        </w:tc>
      </w:tr>
      <w:tr w:rsidR="00061339" w14:paraId="2D09B3C4"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318C0" w14:textId="77777777" w:rsidR="00061339" w:rsidRDefault="00061339" w:rsidP="002275DB">
            <w:pPr>
              <w:rPr>
                <w:rFonts w:eastAsia="Times New Roman"/>
              </w:rPr>
            </w:pPr>
            <w:r>
              <w:rPr>
                <w:rFonts w:eastAsia="Times New Roman" w:cs="Arial"/>
                <w:color w:val="000000"/>
                <w:sz w:val="16"/>
                <w:szCs w:val="16"/>
              </w:rPr>
              <w:t>SP-211439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94EC0"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EDCC9" w14:textId="77777777" w:rsidR="00061339" w:rsidRDefault="00061339" w:rsidP="002275DB">
            <w:pPr>
              <w:rPr>
                <w:rFonts w:eastAsia="Times New Roman"/>
              </w:rPr>
            </w:pPr>
            <w:r>
              <w:rPr>
                <w:rFonts w:eastAsia="Times New Roman" w:cs="Arial"/>
                <w:color w:val="000000"/>
                <w:sz w:val="16"/>
                <w:szCs w:val="16"/>
              </w:rPr>
              <w:t>Revised WID on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8FE56"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1F19F" w14:textId="77777777" w:rsidR="00061339" w:rsidRDefault="00061339" w:rsidP="002275DB">
            <w:pPr>
              <w:rPr>
                <w:rFonts w:eastAsia="Times New Roman"/>
              </w:rPr>
            </w:pPr>
            <w:r>
              <w:rPr>
                <w:rFonts w:eastAsia="Times New Roman" w:cs="Arial"/>
                <w:color w:val="000000"/>
                <w:sz w:val="16"/>
                <w:szCs w:val="16"/>
              </w:rPr>
              <w:t>eMDAS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F4C6F"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418D6" w14:textId="77777777" w:rsidR="00061339" w:rsidRDefault="00061339" w:rsidP="002275DB">
            <w:pPr>
              <w:rPr>
                <w:rFonts w:eastAsia="Times New Roman"/>
              </w:rPr>
            </w:pPr>
            <w:r>
              <w:rPr>
                <w:rFonts w:eastAsia="Times New Roman" w:cs="Arial"/>
                <w:color w:val="000000"/>
                <w:sz w:val="16"/>
                <w:szCs w:val="16"/>
              </w:rPr>
              <w:t>Approved</w:t>
            </w:r>
          </w:p>
        </w:tc>
      </w:tr>
      <w:tr w:rsidR="00061339" w14:paraId="5B4F4176"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240DD" w14:textId="77777777" w:rsidR="00061339" w:rsidRDefault="00061339" w:rsidP="002275DB">
            <w:pPr>
              <w:rPr>
                <w:rFonts w:eastAsia="Times New Roman"/>
              </w:rPr>
            </w:pPr>
            <w:r>
              <w:rPr>
                <w:rFonts w:eastAsia="Times New Roman" w:cs="Arial"/>
                <w:color w:val="000000"/>
                <w:sz w:val="16"/>
                <w:szCs w:val="16"/>
              </w:rPr>
              <w:t>SP-211451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563F"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C814F" w14:textId="77777777" w:rsidR="00061339" w:rsidRDefault="00061339" w:rsidP="002275DB">
            <w:pPr>
              <w:rPr>
                <w:rFonts w:eastAsia="Times New Roman"/>
              </w:rPr>
            </w:pPr>
            <w:r>
              <w:rPr>
                <w:rFonts w:eastAsia="Times New Roman" w:cs="Arial"/>
                <w:color w:val="000000"/>
                <w:sz w:val="16"/>
                <w:szCs w:val="16"/>
              </w:rPr>
              <w:t>Revised Study on Enhancement of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9860C" w14:textId="77777777" w:rsidR="00061339" w:rsidRDefault="00061339" w:rsidP="002275D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845BD" w14:textId="77777777" w:rsidR="00061339" w:rsidRDefault="00061339" w:rsidP="002275DB">
            <w:pPr>
              <w:rPr>
                <w:rFonts w:eastAsia="Times New Roman"/>
              </w:rPr>
            </w:pPr>
            <w:r>
              <w:rPr>
                <w:rFonts w:eastAsia="Times New Roman" w:cs="Arial"/>
                <w:color w:val="000000"/>
                <w:sz w:val="16"/>
                <w:szCs w:val="16"/>
              </w:rPr>
              <w:t>FS_eSBMA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83328"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F7B06" w14:textId="77777777" w:rsidR="00061339" w:rsidRDefault="00061339" w:rsidP="002275DB">
            <w:pPr>
              <w:rPr>
                <w:rFonts w:eastAsia="Times New Roman"/>
              </w:rPr>
            </w:pPr>
            <w:r>
              <w:rPr>
                <w:rFonts w:eastAsia="Times New Roman" w:cs="Arial"/>
                <w:color w:val="000000"/>
                <w:sz w:val="16"/>
                <w:szCs w:val="16"/>
              </w:rPr>
              <w:t>Approved</w:t>
            </w:r>
          </w:p>
        </w:tc>
      </w:tr>
      <w:tr w:rsidR="00061339" w14:paraId="3FF2C2B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F3320" w14:textId="77777777" w:rsidR="00061339" w:rsidRDefault="00061339" w:rsidP="002275DB">
            <w:pPr>
              <w:rPr>
                <w:rFonts w:eastAsia="Times New Roman"/>
              </w:rPr>
            </w:pPr>
            <w:r>
              <w:rPr>
                <w:rFonts w:eastAsia="Times New Roman" w:cs="Arial"/>
                <w:color w:val="000000"/>
                <w:sz w:val="16"/>
                <w:szCs w:val="16"/>
              </w:rPr>
              <w:t>SP-211505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90248" w14:textId="77777777" w:rsidR="00061339" w:rsidRDefault="00061339" w:rsidP="002275D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94BB7" w14:textId="77777777" w:rsidR="00061339" w:rsidRDefault="00061339" w:rsidP="002275DB">
            <w:pPr>
              <w:rPr>
                <w:rFonts w:eastAsia="Times New Roman"/>
              </w:rPr>
            </w:pPr>
            <w:r>
              <w:rPr>
                <w:rFonts w:eastAsia="Times New Roman" w:cs="Arial"/>
                <w:color w:val="000000"/>
                <w:sz w:val="16"/>
                <w:szCs w:val="16"/>
              </w:rPr>
              <w:t>Revised WID on Stage 1 of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70DC" w14:textId="77777777" w:rsidR="00061339" w:rsidRDefault="00061339" w:rsidP="002275D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AFC4" w14:textId="77777777" w:rsidR="00061339" w:rsidRDefault="00061339" w:rsidP="002275DB">
            <w:pPr>
              <w:rPr>
                <w:rFonts w:eastAsia="Times New Roman"/>
              </w:rPr>
            </w:pPr>
            <w:r>
              <w:rPr>
                <w:rFonts w:eastAsia="Times New Roman" w:cs="Arial"/>
                <w:color w:val="000000"/>
                <w:sz w:val="16"/>
                <w:szCs w:val="16"/>
              </w:rPr>
              <w:t>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BD82E"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13ECB" w14:textId="77777777" w:rsidR="00061339" w:rsidRDefault="00061339" w:rsidP="002275DB">
            <w:pPr>
              <w:rPr>
                <w:rFonts w:eastAsia="Times New Roman"/>
              </w:rPr>
            </w:pPr>
            <w:r>
              <w:rPr>
                <w:rFonts w:eastAsia="Times New Roman" w:cs="Arial"/>
                <w:color w:val="000000"/>
                <w:sz w:val="16"/>
                <w:szCs w:val="16"/>
              </w:rPr>
              <w:t>Approved</w:t>
            </w:r>
          </w:p>
        </w:tc>
      </w:tr>
      <w:tr w:rsidR="00061339" w14:paraId="37DA517D"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5DA6C" w14:textId="77777777" w:rsidR="00061339" w:rsidRDefault="00061339" w:rsidP="002275DB">
            <w:pPr>
              <w:rPr>
                <w:rFonts w:eastAsia="Times New Roman"/>
              </w:rPr>
            </w:pPr>
            <w:r>
              <w:rPr>
                <w:rFonts w:eastAsia="Times New Roman" w:cs="Arial"/>
                <w:color w:val="000000"/>
                <w:sz w:val="16"/>
                <w:szCs w:val="16"/>
              </w:rPr>
              <w:t>SP-211509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9548C"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D6D9B" w14:textId="77777777" w:rsidR="00061339" w:rsidRDefault="00061339" w:rsidP="002275DB">
            <w:pPr>
              <w:rPr>
                <w:rFonts w:eastAsia="Times New Roman"/>
              </w:rPr>
            </w:pPr>
            <w:r>
              <w:rPr>
                <w:rFonts w:eastAsia="Times New Roman" w:cs="Arial"/>
                <w:color w:val="000000"/>
                <w:sz w:val="16"/>
                <w:szCs w:val="16"/>
              </w:rPr>
              <w:t>Revised SID for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2989E"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5BFE9" w14:textId="77777777" w:rsidR="00061339" w:rsidRDefault="00061339" w:rsidP="002275DB">
            <w:pPr>
              <w:rPr>
                <w:rFonts w:eastAsia="Times New Roman"/>
              </w:rPr>
            </w:pPr>
            <w:r>
              <w:rPr>
                <w:rFonts w:eastAsia="Times New Roman" w:cs="Arial"/>
                <w:color w:val="000000"/>
                <w:sz w:val="16"/>
                <w:szCs w:val="16"/>
              </w:rPr>
              <w:t>FS_NSCALE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037AB"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475DC" w14:textId="77777777" w:rsidR="00061339" w:rsidRDefault="00061339" w:rsidP="002275DB">
            <w:pPr>
              <w:rPr>
                <w:rFonts w:eastAsia="Times New Roman"/>
              </w:rPr>
            </w:pPr>
            <w:r>
              <w:rPr>
                <w:rFonts w:eastAsia="Times New Roman" w:cs="Arial"/>
                <w:color w:val="000000"/>
                <w:sz w:val="16"/>
                <w:szCs w:val="16"/>
              </w:rPr>
              <w:t>Approved</w:t>
            </w:r>
          </w:p>
        </w:tc>
      </w:tr>
      <w:tr w:rsidR="00061339" w14:paraId="08CD1680"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4F6B6" w14:textId="77777777" w:rsidR="00061339" w:rsidRDefault="00061339" w:rsidP="002275DB">
            <w:pPr>
              <w:rPr>
                <w:rFonts w:eastAsia="Times New Roman"/>
              </w:rPr>
            </w:pPr>
            <w:r>
              <w:rPr>
                <w:rFonts w:eastAsia="Times New Roman" w:cs="Arial"/>
                <w:color w:val="000000"/>
                <w:sz w:val="16"/>
                <w:szCs w:val="16"/>
              </w:rPr>
              <w:t>SP-211510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976D7"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0DDF7" w14:textId="77777777" w:rsidR="00061339" w:rsidRDefault="00061339" w:rsidP="002275DB">
            <w:pPr>
              <w:rPr>
                <w:rFonts w:eastAsia="Times New Roman"/>
              </w:rPr>
            </w:pPr>
            <w:r>
              <w:rPr>
                <w:rFonts w:eastAsia="Times New Roman" w:cs="Arial"/>
                <w:color w:val="000000"/>
                <w:sz w:val="16"/>
                <w:szCs w:val="16"/>
              </w:rPr>
              <w:t>Revised SID on Enhanced architecture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007A0"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1561F" w14:textId="77777777" w:rsidR="00061339" w:rsidRDefault="00061339" w:rsidP="002275DB">
            <w:pPr>
              <w:rPr>
                <w:rFonts w:eastAsia="Times New Roman"/>
              </w:rPr>
            </w:pPr>
            <w:r>
              <w:rPr>
                <w:rFonts w:eastAsia="Times New Roman" w:cs="Arial"/>
                <w:color w:val="000000"/>
                <w:sz w:val="16"/>
                <w:szCs w:val="16"/>
              </w:rPr>
              <w:t>FS_eEDGEAPP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1CAAA"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8A8B5" w14:textId="77777777" w:rsidR="00061339" w:rsidRDefault="00061339" w:rsidP="002275DB">
            <w:pPr>
              <w:rPr>
                <w:rFonts w:eastAsia="Times New Roman"/>
              </w:rPr>
            </w:pPr>
            <w:r>
              <w:rPr>
                <w:rFonts w:eastAsia="Times New Roman" w:cs="Arial"/>
                <w:color w:val="000000"/>
                <w:sz w:val="16"/>
                <w:szCs w:val="16"/>
              </w:rPr>
              <w:t>Approved</w:t>
            </w:r>
          </w:p>
        </w:tc>
      </w:tr>
      <w:tr w:rsidR="00061339" w14:paraId="1027A7D5"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4F1F5" w14:textId="77777777" w:rsidR="00061339" w:rsidRDefault="00061339" w:rsidP="002275DB">
            <w:pPr>
              <w:rPr>
                <w:rFonts w:eastAsia="Times New Roman"/>
              </w:rPr>
            </w:pPr>
            <w:r>
              <w:rPr>
                <w:rFonts w:eastAsia="Times New Roman" w:cs="Arial"/>
                <w:color w:val="000000"/>
                <w:sz w:val="16"/>
                <w:szCs w:val="16"/>
              </w:rPr>
              <w:t>SP-211511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32C74" w14:textId="77777777" w:rsidR="00061339" w:rsidRDefault="00061339" w:rsidP="002275D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D3FED" w14:textId="77777777" w:rsidR="00061339" w:rsidRDefault="00061339" w:rsidP="002275DB">
            <w:pPr>
              <w:rPr>
                <w:rFonts w:eastAsia="Times New Roman"/>
              </w:rPr>
            </w:pPr>
            <w:r>
              <w:rPr>
                <w:rFonts w:eastAsia="Times New Roman" w:cs="Arial"/>
                <w:color w:val="000000"/>
                <w:sz w:val="16"/>
                <w:szCs w:val="16"/>
              </w:rPr>
              <w:t>Revised SID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A1C39" w14:textId="77777777" w:rsidR="00061339" w:rsidRDefault="00061339" w:rsidP="002275D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9883B" w14:textId="77777777" w:rsidR="00061339" w:rsidRDefault="00061339" w:rsidP="002275DB">
            <w:pPr>
              <w:rPr>
                <w:rFonts w:eastAsia="Times New Roman"/>
              </w:rPr>
            </w:pPr>
            <w:r>
              <w:rPr>
                <w:rFonts w:eastAsia="Times New Roman" w:cs="Arial"/>
                <w:color w:val="000000"/>
                <w:sz w:val="16"/>
                <w:szCs w:val="16"/>
              </w:rPr>
              <w:t>FS_eUASAPP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C0AE3" w14:textId="77777777" w:rsidR="00061339" w:rsidRDefault="00061339" w:rsidP="002275DB">
            <w:pPr>
              <w:rPr>
                <w:rFonts w:eastAsia="Times New Roman"/>
              </w:rPr>
            </w:pPr>
            <w:r>
              <w:rPr>
                <w:rFonts w:eastAsia="Times New Roman" w:cs="Arial"/>
                <w:color w:val="000000"/>
                <w:sz w:val="16"/>
                <w:szCs w:val="16"/>
              </w:rPr>
              <w:t>For Block Approval. CC#4: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A7CEF" w14:textId="77777777" w:rsidR="00061339" w:rsidRDefault="00061339" w:rsidP="002275DB">
            <w:pPr>
              <w:rPr>
                <w:rFonts w:eastAsia="Times New Roman"/>
              </w:rPr>
            </w:pPr>
            <w:r>
              <w:rPr>
                <w:rFonts w:eastAsia="Times New Roman" w:cs="Arial"/>
                <w:color w:val="000000"/>
                <w:sz w:val="16"/>
                <w:szCs w:val="16"/>
              </w:rPr>
              <w:t>Approved</w:t>
            </w:r>
          </w:p>
        </w:tc>
      </w:tr>
    </w:tbl>
    <w:p w14:paraId="5C5E4309" w14:textId="77777777" w:rsidR="00061339" w:rsidRDefault="00061339" w:rsidP="00061339">
      <w:pPr>
        <w:divId w:val="398745793"/>
        <w:rPr>
          <w:rFonts w:eastAsia="Times New Roman"/>
        </w:rPr>
      </w:pPr>
      <w:r>
        <w:rPr>
          <w:rFonts w:eastAsia="Times New Roman"/>
        </w:rPr>
        <w:br/>
        <w:t>13 Entries</w:t>
      </w:r>
    </w:p>
    <w:p w14:paraId="40F46DB2" w14:textId="77777777" w:rsidR="00061339" w:rsidRDefault="00061339">
      <w:pPr>
        <w:tabs>
          <w:tab w:val="clear" w:pos="567"/>
          <w:tab w:val="clear" w:pos="851"/>
          <w:tab w:val="clear" w:pos="1134"/>
          <w:tab w:val="clear" w:pos="1418"/>
          <w:tab w:val="clear" w:pos="1701"/>
        </w:tabs>
        <w:spacing w:after="0"/>
        <w:rPr>
          <w:rFonts w:eastAsia="Times New Roman"/>
          <w:b/>
          <w:lang w:eastAsia="en-US"/>
        </w:rPr>
      </w:pPr>
      <w:r>
        <w:br w:type="page"/>
      </w:r>
    </w:p>
    <w:p w14:paraId="273E9400" w14:textId="5168EA61" w:rsidR="00061339" w:rsidRDefault="00061339" w:rsidP="00061339">
      <w:pPr>
        <w:pStyle w:val="Heading9"/>
        <w:divId w:val="398745793"/>
        <w:rPr>
          <w:rFonts w:eastAsiaTheme="minorEastAsia"/>
        </w:rPr>
      </w:pPr>
      <w:bookmarkStart w:id="308" w:name="_Toc97638993"/>
      <w:bookmarkStart w:id="309" w:name="_Toc97639477"/>
      <w:r>
        <w:lastRenderedPageBreak/>
        <w:t>Annex G</w:t>
      </w:r>
      <w:r>
        <w:tab/>
      </w:r>
      <w:r>
        <w:t>List of endorsed WI summaries</w:t>
      </w:r>
      <w:bookmarkEnd w:id="308"/>
      <w:bookmarkEnd w:id="309"/>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38"/>
        <w:gridCol w:w="1359"/>
        <w:gridCol w:w="6023"/>
        <w:gridCol w:w="2115"/>
        <w:gridCol w:w="816"/>
        <w:gridCol w:w="3649"/>
      </w:tblGrid>
      <w:tr w:rsidR="00061339" w14:paraId="1CC54FA1" w14:textId="77777777" w:rsidTr="00061339">
        <w:trPr>
          <w:divId w:val="398745793"/>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C094C6" w14:textId="77777777" w:rsidR="00061339" w:rsidRDefault="00061339" w:rsidP="002275D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518426D" w14:textId="77777777" w:rsidR="00061339" w:rsidRDefault="00061339" w:rsidP="002275D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B928E9" w14:textId="77777777" w:rsidR="00061339" w:rsidRDefault="00061339" w:rsidP="002275D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0636044" w14:textId="77777777" w:rsidR="00061339" w:rsidRDefault="00061339" w:rsidP="002275D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F70E093" w14:textId="77777777" w:rsidR="00061339" w:rsidRDefault="00061339" w:rsidP="002275D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864595E" w14:textId="77777777" w:rsidR="00061339" w:rsidRDefault="00061339" w:rsidP="002275DB">
            <w:pPr>
              <w:rPr>
                <w:rFonts w:eastAsia="Times New Roman"/>
              </w:rPr>
            </w:pPr>
            <w:r>
              <w:rPr>
                <w:rFonts w:eastAsia="Times New Roman" w:cs="Arial"/>
                <w:color w:val="000000"/>
                <w:sz w:val="16"/>
                <w:szCs w:val="16"/>
              </w:rPr>
              <w:t>Comment</w:t>
            </w:r>
          </w:p>
        </w:tc>
      </w:tr>
      <w:tr w:rsidR="00061339" w14:paraId="3C9AD43E" w14:textId="77777777" w:rsidTr="00061339">
        <w:trPr>
          <w:divId w:val="398745793"/>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C9D37" w14:textId="77777777" w:rsidR="00061339" w:rsidRDefault="00061339" w:rsidP="002275DB">
            <w:pPr>
              <w:rPr>
                <w:rFonts w:eastAsia="Times New Roman"/>
              </w:rPr>
            </w:pPr>
            <w:r>
              <w:rPr>
                <w:rFonts w:eastAsia="Times New Roman" w:cs="Arial"/>
                <w:color w:val="000000"/>
                <w:sz w:val="16"/>
                <w:szCs w:val="16"/>
              </w:rPr>
              <w:t>SP-211417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3CFF" w14:textId="77777777" w:rsidR="00061339" w:rsidRDefault="00061339" w:rsidP="002275D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8B956" w14:textId="77777777" w:rsidR="00061339" w:rsidRDefault="00061339" w:rsidP="002275DB">
            <w:pPr>
              <w:rPr>
                <w:rFonts w:eastAsia="Times New Roman"/>
              </w:rPr>
            </w:pPr>
            <w:r>
              <w:rPr>
                <w:rFonts w:eastAsia="Times New Roman" w:cs="Arial"/>
                <w:color w:val="000000"/>
                <w:sz w:val="16"/>
                <w:szCs w:val="16"/>
              </w:rPr>
              <w:t>Summary for WI 'Extension for headset interface tests of UE' (HInT)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AE2A4" w14:textId="77777777" w:rsidR="00061339" w:rsidRDefault="00061339" w:rsidP="002275DB">
            <w:pPr>
              <w:rPr>
                <w:rFonts w:eastAsia="Times New Roman"/>
              </w:rPr>
            </w:pPr>
            <w:r>
              <w:rPr>
                <w:rFonts w:eastAsia="Times New Roman" w:cs="Arial"/>
                <w:color w:val="000000"/>
                <w:sz w:val="16"/>
                <w:szCs w:val="16"/>
              </w:rPr>
              <w:t>HEAD acoustics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5BBF2" w14:textId="77777777" w:rsidR="00061339" w:rsidRDefault="00061339" w:rsidP="002275DB">
            <w:pPr>
              <w:rPr>
                <w:rFonts w:eastAsia="Times New Roman"/>
              </w:rPr>
            </w:pPr>
            <w:r>
              <w:rPr>
                <w:rFonts w:eastAsia="Times New Roman" w:cs="Arial"/>
                <w:color w:val="000000"/>
                <w:sz w:val="16"/>
                <w:szCs w:val="16"/>
              </w:rPr>
              <w:t>HInT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7EAE2" w14:textId="77777777" w:rsidR="00061339" w:rsidRDefault="00061339" w:rsidP="002275DB">
            <w:pPr>
              <w:rPr>
                <w:rFonts w:eastAsia="Times New Roman"/>
              </w:rPr>
            </w:pPr>
            <w:r>
              <w:rPr>
                <w:rFonts w:eastAsia="Times New Roman" w:cs="Arial"/>
                <w:color w:val="000000"/>
                <w:sz w:val="16"/>
                <w:szCs w:val="16"/>
              </w:rPr>
              <w:t>For Block Noting. CC#4: Block Endorsed</w:t>
            </w:r>
          </w:p>
        </w:tc>
      </w:tr>
    </w:tbl>
    <w:p w14:paraId="1ACD16FB" w14:textId="77777777" w:rsidR="00061339" w:rsidRDefault="00061339" w:rsidP="00061339">
      <w:pPr>
        <w:divId w:val="398745793"/>
        <w:rPr>
          <w:rFonts w:eastAsia="Times New Roman"/>
        </w:rPr>
      </w:pPr>
      <w:r>
        <w:rPr>
          <w:rFonts w:eastAsia="Times New Roman"/>
        </w:rPr>
        <w:br/>
        <w:t>1 Entries</w:t>
      </w:r>
    </w:p>
    <w:p w14:paraId="1BE53F01" w14:textId="77777777" w:rsidR="00061339" w:rsidRDefault="00061339">
      <w:pPr>
        <w:tabs>
          <w:tab w:val="clear" w:pos="567"/>
          <w:tab w:val="clear" w:pos="851"/>
          <w:tab w:val="clear" w:pos="1134"/>
          <w:tab w:val="clear" w:pos="1418"/>
          <w:tab w:val="clear" w:pos="1701"/>
        </w:tabs>
        <w:spacing w:after="0"/>
        <w:rPr>
          <w:rFonts w:cs="Arial"/>
          <w:b/>
          <w:bCs/>
          <w:color w:val="000000"/>
          <w:sz w:val="32"/>
          <w:szCs w:val="32"/>
        </w:rPr>
      </w:pPr>
      <w:r>
        <w:rPr>
          <w:rFonts w:cs="Arial"/>
          <w:b/>
          <w:bCs/>
          <w:color w:val="000000"/>
          <w:sz w:val="32"/>
          <w:szCs w:val="32"/>
        </w:rPr>
        <w:br w:type="page"/>
      </w:r>
    </w:p>
    <w:p w14:paraId="48F76776" w14:textId="03469F77" w:rsidR="00061339" w:rsidRDefault="00061339" w:rsidP="00061339">
      <w:pPr>
        <w:pStyle w:val="Heading9"/>
        <w:divId w:val="398745793"/>
        <w:rPr>
          <w:rFonts w:eastAsiaTheme="minorEastAsia"/>
        </w:rPr>
      </w:pPr>
      <w:bookmarkStart w:id="310" w:name="_Toc97638994"/>
      <w:bookmarkStart w:id="311" w:name="_Toc97639478"/>
      <w:r>
        <w:lastRenderedPageBreak/>
        <w:t>Annex I</w:t>
      </w:r>
      <w:r>
        <w:tab/>
      </w:r>
      <w:r>
        <w:t>Notes from Conference Calls</w:t>
      </w:r>
      <w:bookmarkEnd w:id="310"/>
      <w:bookmarkEnd w:id="311"/>
    </w:p>
    <w:p w14:paraId="5648F042" w14:textId="538778F6" w:rsidR="00061339" w:rsidRDefault="00061339" w:rsidP="00061339">
      <w:pPr>
        <w:pStyle w:val="Heading1"/>
        <w:divId w:val="398745793"/>
      </w:pPr>
      <w:bookmarkStart w:id="312" w:name="_Toc97638995"/>
      <w:bookmarkStart w:id="313" w:name="_Toc97639479"/>
      <w:r>
        <w:t>I.1</w:t>
      </w:r>
      <w:r>
        <w:tab/>
      </w:r>
      <w:r>
        <w:t>SA#94E_CC#1</w:t>
      </w:r>
      <w:bookmarkEnd w:id="312"/>
      <w:bookmarkEnd w:id="313"/>
    </w:p>
    <w:p w14:paraId="4735FE60" w14:textId="77777777" w:rsidR="00061339" w:rsidRDefault="00061339" w:rsidP="00061339">
      <w:pPr>
        <w:pStyle w:val="NormalWeb"/>
        <w:divId w:val="398745793"/>
      </w:pPr>
      <w:r>
        <w:rPr>
          <w:rFonts w:ascii="COLOR=" w:hAnsi="COLOR="/>
        </w:rPr>
        <w:t>Third Generation Partnership Project (3GPP™)</w:t>
      </w:r>
      <w:r>
        <w:rPr>
          <w:rFonts w:ascii="COLOR=" w:hAnsi="COLOR="/>
        </w:rPr>
        <w:br/>
        <w:t>Version 1</w:t>
      </w:r>
      <w:r>
        <w:rPr>
          <w:rFonts w:ascii="COLOR=" w:hAnsi="COLOR="/>
        </w:rPr>
        <w:br/>
        <w:t>SUMMARY Report for TSG SA meeting: #94E (Electronic meeting) Conference Call #1</w:t>
      </w:r>
      <w:r>
        <w:rPr>
          <w:rFonts w:ascii="COLOR=" w:hAnsi="COLOR="/>
        </w:rPr>
        <w:br/>
      </w:r>
      <w:r>
        <w:rPr>
          <w:rFonts w:ascii="COLOR=" w:hAnsi="COLOR="/>
        </w:rPr>
        <w:br/>
        <w:t>Opened: Tuesday, (2021-12-14) 13:00 UTC</w:t>
      </w:r>
      <w:r>
        <w:rPr>
          <w:rFonts w:ascii="COLOR=" w:hAnsi="COLOR="/>
        </w:rPr>
        <w:br/>
      </w:r>
      <w:r>
        <w:rPr>
          <w:rFonts w:ascii="COLOR=" w:hAnsi="COLOR="/>
        </w:rPr>
        <w:br/>
      </w:r>
      <w:r>
        <w:rPr>
          <w:rFonts w:ascii="COLOR=" w:hAnsi="COLOR="/>
        </w:rPr>
        <w:br/>
        <w:t>There were ~300 participants on this CC.</w:t>
      </w:r>
      <w:r>
        <w:rPr>
          <w:rFonts w:ascii="COLOR=" w:hAnsi="COLOR="/>
        </w:rPr>
        <w:br/>
        <w:t>Attendees: The following companies were recorded as present (list not exhaustive or verified)</w:t>
      </w:r>
      <w:r>
        <w:rPr>
          <w:rFonts w:ascii="COLOR=" w:hAnsi="COLOR="/>
        </w:rPr>
        <w:br/>
        <w:t>Airbus</w:t>
      </w:r>
      <w:r>
        <w:rPr>
          <w:rFonts w:ascii="COLOR=" w:hAnsi="COLOR="/>
        </w:rPr>
        <w:br/>
        <w:t>Alibaba</w:t>
      </w:r>
      <w:r>
        <w:rPr>
          <w:rFonts w:ascii="COLOR=" w:hAnsi="COLOR="/>
        </w:rPr>
        <w:br/>
        <w:t>Apple</w:t>
      </w:r>
      <w:r>
        <w:rPr>
          <w:rFonts w:ascii="COLOR=" w:hAnsi="COLOR="/>
        </w:rPr>
        <w:br/>
        <w:t>AT&amp;T</w:t>
      </w:r>
      <w:r>
        <w:rPr>
          <w:rFonts w:ascii="COLOR=" w:hAnsi="COLOR="/>
        </w:rPr>
        <w:br/>
        <w:t>BBC</w:t>
      </w:r>
      <w:r>
        <w:rPr>
          <w:rFonts w:ascii="COLOR=" w:hAnsi="COLOR="/>
        </w:rPr>
        <w:br/>
        <w:t>BMWi</w:t>
      </w:r>
      <w:r>
        <w:rPr>
          <w:rFonts w:ascii="COLOR=" w:hAnsi="COLOR="/>
        </w:rPr>
        <w:br/>
        <w:t>BT</w:t>
      </w:r>
      <w:r>
        <w:rPr>
          <w:rFonts w:ascii="COLOR=" w:hAnsi="COLOR="/>
        </w:rPr>
        <w:br/>
        <w:t>CableLabs</w:t>
      </w:r>
      <w:r>
        <w:rPr>
          <w:rFonts w:ascii="COLOR=" w:hAnsi="COLOR="/>
        </w:rPr>
        <w:br/>
        <w:t>CAICT</w:t>
      </w:r>
      <w:r>
        <w:rPr>
          <w:rFonts w:ascii="COLOR=" w:hAnsi="COLOR="/>
        </w:rPr>
        <w:br/>
        <w:t>Canon</w:t>
      </w:r>
      <w:r>
        <w:rPr>
          <w:rFonts w:ascii="COLOR=" w:hAnsi="COLOR="/>
        </w:rPr>
        <w:br/>
        <w:t>CATT</w:t>
      </w:r>
      <w:r>
        <w:rPr>
          <w:rFonts w:ascii="COLOR=" w:hAnsi="COLOR="/>
        </w:rPr>
        <w:br/>
        <w:t>CBN</w:t>
      </w:r>
      <w:r>
        <w:rPr>
          <w:rFonts w:ascii="COLOR=" w:hAnsi="COLOR="/>
        </w:rPr>
        <w:br/>
        <w:t>Charter</w:t>
      </w:r>
      <w:r>
        <w:rPr>
          <w:rFonts w:ascii="COLOR=" w:hAnsi="COLOR="/>
        </w:rPr>
        <w:br/>
        <w:t>China Mobile</w:t>
      </w:r>
      <w:r>
        <w:rPr>
          <w:rFonts w:ascii="COLOR=" w:hAnsi="COLOR="/>
        </w:rPr>
        <w:br/>
        <w:t>China Telecom</w:t>
      </w:r>
      <w:r>
        <w:rPr>
          <w:rFonts w:ascii="COLOR=" w:hAnsi="COLOR="/>
        </w:rPr>
        <w:br/>
        <w:t>China Unicom</w:t>
      </w:r>
      <w:r>
        <w:rPr>
          <w:rFonts w:ascii="COLOR=" w:hAnsi="COLOR="/>
        </w:rPr>
        <w:br/>
        <w:t>CISA/ECD</w:t>
      </w:r>
      <w:r>
        <w:rPr>
          <w:rFonts w:ascii="COLOR=" w:hAnsi="COLOR="/>
        </w:rPr>
        <w:br/>
        <w:t>Cisco</w:t>
      </w:r>
      <w:r>
        <w:rPr>
          <w:rFonts w:ascii="COLOR=" w:hAnsi="COLOR="/>
        </w:rPr>
        <w:br/>
        <w:t>CMCC</w:t>
      </w:r>
      <w:r>
        <w:rPr>
          <w:rFonts w:ascii="COLOR=" w:hAnsi="COLOR="/>
        </w:rPr>
        <w:br/>
        <w:t>Deutsche Telekom</w:t>
      </w:r>
      <w:r>
        <w:rPr>
          <w:rFonts w:ascii="COLOR=" w:hAnsi="COLOR="/>
        </w:rPr>
        <w:br/>
        <w:t>DISH</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r>
      <w:r>
        <w:rPr>
          <w:rFonts w:ascii="COLOR=" w:hAnsi="COLOR="/>
        </w:rPr>
        <w:lastRenderedPageBreak/>
        <w:t>ETRI</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t>Futurewei</w:t>
      </w:r>
      <w:r>
        <w:rPr>
          <w:rFonts w:ascii="COLOR=" w:hAnsi="COLOR="/>
        </w:rPr>
        <w:br/>
        <w:t>GateHouse</w:t>
      </w:r>
      <w:r>
        <w:rPr>
          <w:rFonts w:ascii="COLOR=" w:hAnsi="COLOR="/>
        </w:rPr>
        <w:br/>
        <w:t>Huawei</w:t>
      </w:r>
      <w:r>
        <w:rPr>
          <w:rFonts w:ascii="COLOR=" w:hAnsi="COLOR="/>
        </w:rPr>
        <w:br/>
        <w:t>IDEMIA</w:t>
      </w:r>
      <w:r>
        <w:rPr>
          <w:rFonts w:ascii="COLOR=" w:hAnsi="COLOR="/>
        </w:rPr>
        <w:br/>
        <w:t>INSPUR</w:t>
      </w:r>
      <w:r>
        <w:rPr>
          <w:rFonts w:ascii="COLOR=" w:hAnsi="COLOR="/>
        </w:rPr>
        <w:br/>
        <w:t>Intel</w:t>
      </w:r>
      <w:r>
        <w:rPr>
          <w:rFonts w:ascii="COLOR=" w:hAnsi="COLOR="/>
        </w:rPr>
        <w:br/>
        <w:t>InterDigital</w:t>
      </w:r>
      <w:r>
        <w:rPr>
          <w:rFonts w:ascii="COLOR=" w:hAnsi="COLOR="/>
        </w:rPr>
        <w:br/>
        <w:t>JHU APL</w:t>
      </w:r>
      <w:r>
        <w:rPr>
          <w:rFonts w:ascii="COLOR=" w:hAnsi="COLOR="/>
        </w:rPr>
        <w:br/>
        <w:t>KDDI</w:t>
      </w:r>
      <w:r>
        <w:rPr>
          <w:rFonts w:ascii="COLOR=" w:hAnsi="COLOR="/>
        </w:rPr>
        <w:br/>
        <w:t>KPN</w:t>
      </w:r>
      <w:r>
        <w:rPr>
          <w:rFonts w:ascii="COLOR=" w:hAnsi="COLOR="/>
        </w:rPr>
        <w:br/>
        <w:t>Kyocera</w:t>
      </w:r>
      <w:r>
        <w:rPr>
          <w:rFonts w:ascii="COLOR=" w:hAnsi="COLOR="/>
        </w:rPr>
        <w:br/>
        <w:t>Lenovo</w:t>
      </w:r>
      <w:r>
        <w:rPr>
          <w:rFonts w:ascii="COLOR=" w:hAnsi="COLOR="/>
        </w:rPr>
        <w:br/>
        <w:t>LG Uplus</w:t>
      </w:r>
      <w:r>
        <w:rPr>
          <w:rFonts w:ascii="COLOR=" w:hAnsi="COLOR="/>
        </w:rPr>
        <w:br/>
        <w:t>LGE</w:t>
      </w:r>
      <w:r>
        <w:rPr>
          <w:rFonts w:ascii="COLOR=" w:hAnsi="COLOR="/>
        </w:rPr>
        <w:br/>
        <w:t>Lockheed Martin</w:t>
      </w:r>
      <w:r>
        <w:rPr>
          <w:rFonts w:ascii="COLOR=" w:hAnsi="COLOR="/>
        </w:rPr>
        <w:br/>
        <w:t>MATRIXX Software</w:t>
      </w:r>
      <w:r>
        <w:rPr>
          <w:rFonts w:ascii="COLOR=" w:hAnsi="COLOR="/>
        </w:rPr>
        <w:br/>
        <w:t>MediaTek</w:t>
      </w:r>
      <w:r>
        <w:rPr>
          <w:rFonts w:ascii="COLOR=" w:hAnsi="COLOR="/>
        </w:rPr>
        <w:br/>
        <w:t>Microsoft</w:t>
      </w:r>
      <w:r>
        <w:rPr>
          <w:rFonts w:ascii="COLOR=" w:hAnsi="COLOR="/>
        </w:rPr>
        <w:br/>
        <w:t>Mobile USA</w:t>
      </w:r>
      <w:r>
        <w:rPr>
          <w:rFonts w:ascii="COLOR=" w:hAnsi="COLOR="/>
        </w:rPr>
        <w:br/>
        <w:t>NEC</w:t>
      </w:r>
      <w:r>
        <w:rPr>
          <w:rFonts w:ascii="COLOR=" w:hAnsi="COLOR="/>
        </w:rPr>
        <w:br/>
        <w:t>NextNav</w:t>
      </w:r>
      <w:r>
        <w:rPr>
          <w:rFonts w:ascii="COLOR=" w:hAnsi="COLOR="/>
        </w:rPr>
        <w:br/>
        <w:t>NICT</w:t>
      </w:r>
      <w:r>
        <w:rPr>
          <w:rFonts w:ascii="COLOR=" w:hAnsi="COLOR="/>
        </w:rPr>
        <w:br/>
        <w:t>Nkom</w:t>
      </w:r>
      <w:r>
        <w:rPr>
          <w:rFonts w:ascii="COLOR=" w:hAnsi="COLOR="/>
        </w:rPr>
        <w:br/>
        <w:t>Nokia</w:t>
      </w:r>
      <w:r>
        <w:rPr>
          <w:rFonts w:ascii="COLOR=" w:hAnsi="COLOR="/>
        </w:rPr>
        <w:br/>
        <w:t>Novamint</w:t>
      </w:r>
      <w:r>
        <w:rPr>
          <w:rFonts w:ascii="COLOR=" w:hAnsi="COLOR="/>
        </w:rPr>
        <w:br/>
        <w:t>NTIA</w:t>
      </w:r>
      <w:r>
        <w:rPr>
          <w:rFonts w:ascii="COLOR=" w:hAnsi="COLOR="/>
        </w:rPr>
        <w:br/>
        <w:t>NTT DOCOMO</w:t>
      </w:r>
      <w:r>
        <w:rPr>
          <w:rFonts w:ascii="COLOR=" w:hAnsi="COLOR="/>
        </w:rPr>
        <w:br/>
        <w:t>Omnispace</w:t>
      </w:r>
      <w:r>
        <w:rPr>
          <w:rFonts w:ascii="COLOR=" w:hAnsi="COLOR="/>
        </w:rPr>
        <w:br/>
        <w:t>OPPO</w:t>
      </w:r>
      <w:r>
        <w:rPr>
          <w:rFonts w:ascii="COLOR=" w:hAnsi="COLOR="/>
        </w:rPr>
        <w:br/>
        <w:t>Orange</w:t>
      </w:r>
      <w:r>
        <w:rPr>
          <w:rFonts w:ascii="COLOR=" w:hAnsi="COLOR="/>
        </w:rPr>
        <w:br/>
        <w:t>OTD</w:t>
      </w:r>
      <w:r>
        <w:rPr>
          <w:rFonts w:ascii="COLOR=" w:hAnsi="COLOR="/>
        </w:rPr>
        <w:br/>
        <w:t>Peraton Labs</w:t>
      </w:r>
      <w:r>
        <w:rPr>
          <w:rFonts w:ascii="COLOR=" w:hAnsi="COLOR="/>
        </w:rPr>
        <w:br/>
        <w:t>Philips</w:t>
      </w:r>
      <w:r>
        <w:rPr>
          <w:rFonts w:ascii="COLOR=" w:hAnsi="COLOR="/>
        </w:rPr>
        <w:br/>
      </w:r>
      <w:r>
        <w:rPr>
          <w:rFonts w:ascii="COLOR=" w:hAnsi="COLOR="/>
        </w:rPr>
        <w:lastRenderedPageBreak/>
        <w:t>Qualcomm</w:t>
      </w:r>
      <w:r>
        <w:rPr>
          <w:rFonts w:ascii="COLOR=" w:hAnsi="COLOR="/>
        </w:rPr>
        <w:br/>
        <w:t>RJIL</w:t>
      </w:r>
      <w:r>
        <w:rPr>
          <w:rFonts w:ascii="COLOR=" w:hAnsi="COLOR="/>
        </w:rPr>
        <w:br/>
        <w:t>RJIL</w:t>
      </w:r>
      <w:r>
        <w:rPr>
          <w:rFonts w:ascii="COLOR=" w:hAnsi="COLOR="/>
        </w:rPr>
        <w:br/>
        <w:t>Rogers</w:t>
      </w:r>
      <w:r>
        <w:rPr>
          <w:rFonts w:ascii="COLOR=" w:hAnsi="COLOR="/>
        </w:rPr>
        <w:br/>
        <w:t>Samsung</w:t>
      </w:r>
      <w:r>
        <w:rPr>
          <w:rFonts w:ascii="COLOR=" w:hAnsi="COLOR="/>
        </w:rPr>
        <w:br/>
        <w:t>Sandvine</w:t>
      </w:r>
      <w:r>
        <w:rPr>
          <w:rFonts w:ascii="COLOR=" w:hAnsi="COLOR="/>
        </w:rPr>
        <w:br/>
        <w:t>SATELIOT</w:t>
      </w:r>
      <w:r>
        <w:rPr>
          <w:rFonts w:ascii="COLOR=" w:hAnsi="COLOR="/>
        </w:rPr>
        <w:br/>
        <w:t>Siemens</w:t>
      </w:r>
      <w:r>
        <w:rPr>
          <w:rFonts w:ascii="COLOR=" w:hAnsi="COLOR="/>
        </w:rPr>
        <w:br/>
        <w:t>SoftBank</w:t>
      </w:r>
      <w:r>
        <w:rPr>
          <w:rFonts w:ascii="COLOR=" w:hAnsi="COLOR="/>
        </w:rPr>
        <w:br/>
        <w:t>Sony</w:t>
      </w:r>
      <w:r>
        <w:rPr>
          <w:rFonts w:ascii="COLOR=" w:hAnsi="COLOR="/>
        </w:rPr>
        <w:br/>
        <w:t>Spreadtrum</w:t>
      </w:r>
      <w:r>
        <w:rPr>
          <w:rFonts w:ascii="COLOR=" w:hAnsi="COLOR="/>
        </w:rPr>
        <w:br/>
        <w:t>Telefonica</w:t>
      </w:r>
      <w:r>
        <w:rPr>
          <w:rFonts w:ascii="COLOR=" w:hAnsi="COLOR="/>
        </w:rPr>
        <w:br/>
        <w:t>Telenor</w:t>
      </w:r>
      <w:r>
        <w:rPr>
          <w:rFonts w:ascii="COLOR=" w:hAnsi="COLOR="/>
        </w:rPr>
        <w:br/>
        <w:t>Telstra</w:t>
      </w:r>
      <w:r>
        <w:rPr>
          <w:rFonts w:ascii="COLOR=" w:hAnsi="COLOR="/>
        </w:rPr>
        <w:br/>
        <w:t>TELUS</w:t>
      </w:r>
      <w:r>
        <w:rPr>
          <w:rFonts w:ascii="COLOR=" w:hAnsi="COLOR="/>
        </w:rPr>
        <w:br/>
        <w:t>Tencent</w:t>
      </w:r>
      <w:r>
        <w:rPr>
          <w:rFonts w:ascii="COLOR=" w:hAnsi="COLOR="/>
        </w:rPr>
        <w:br/>
        <w:t>TIM</w:t>
      </w:r>
      <w:r>
        <w:rPr>
          <w:rFonts w:ascii="COLOR=" w:hAnsi="COLOR="/>
        </w:rPr>
        <w:br/>
        <w:t>TNO</w:t>
      </w:r>
      <w:r>
        <w:rPr>
          <w:rFonts w:ascii="COLOR=" w:hAnsi="COLOR="/>
        </w:rPr>
        <w:br/>
        <w:t>Toyota</w:t>
      </w:r>
      <w:r>
        <w:rPr>
          <w:rFonts w:ascii="COLOR=" w:hAnsi="COLOR="/>
        </w:rPr>
        <w:br/>
        <w:t>U.S. NSA</w:t>
      </w:r>
      <w:r>
        <w:rPr>
          <w:rFonts w:ascii="COLOR=" w:hAnsi="COLOR="/>
        </w:rPr>
        <w:br/>
        <w:t>Verizon</w:t>
      </w:r>
      <w:r>
        <w:rPr>
          <w:rFonts w:ascii="COLOR=" w:hAnsi="COLOR="/>
        </w:rPr>
        <w:br/>
        <w:t>vivo</w:t>
      </w:r>
      <w:r>
        <w:rPr>
          <w:rFonts w:ascii="COLOR=" w:hAnsi="COLOR="/>
        </w:rPr>
        <w:br/>
        <w:t>Vodafone</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to investigate whether their organization or any other organization owns IPRs which are, or are likely to become Essential in respect of the work of 3GPP.</w:t>
      </w:r>
      <w:r>
        <w:rPr>
          <w:rFonts w:ascii="COLOR=" w:hAnsi="COLOR="/>
        </w:rPr>
        <w:br/>
        <w:t>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r>
      <w:r>
        <w:rPr>
          <w:rFonts w:ascii="COLOR=" w:hAnsi="COLOR="/>
        </w:rPr>
        <w:lastRenderedPageBreak/>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t>Opening of the Conference Call</w:t>
      </w:r>
      <w:r>
        <w:rPr>
          <w:rFonts w:ascii="COLOR=" w:hAnsi="COLOR="/>
        </w:rPr>
        <w:br/>
        <w:t>The TSG SA Chair opened this CC at 13.00 UTC.</w:t>
      </w:r>
      <w:r>
        <w:rPr>
          <w:rFonts w:ascii="COLOR=" w:hAnsi="COLOR="/>
        </w:rPr>
        <w:br/>
        <w:t>Welcome speech, approval of agenda, general</w:t>
      </w:r>
      <w:r>
        <w:rPr>
          <w:rFonts w:ascii="COLOR=" w:hAnsi="COLOR="/>
        </w:rPr>
        <w:br/>
        <w:t>The TSG SA Chair welcomed the TSG SA Vice Chairs, the MCC Secretary and SA WG Vice Chairs and the delegates to this Conference Call. The Chair notes were maintained in the folder https://www.3gpp.org/ftp/tsg_sa/TSG_SA/TSGS_94E_Electronic_2021_12/INBOX/Chair_Notes/ and the latest Chair notes were https://www.3gpp.org/ftp/tsg_sa/TSG_SA/TSGS_94E_Electronic_2021_12/INBOX/Chair_Notes/2021-12-14-1200utc-sa94e-chairsnotes.doc.</w:t>
      </w:r>
      <w:r>
        <w:rPr>
          <w:rFonts w:ascii="COLOR=" w:hAnsi="COLOR="/>
        </w:rPr>
        <w:br/>
        <w:t>SP211244 Agenda &amp; Procedures &amp; Time Schedule for TSG SA#94-e (Source: TSG SA Chair)</w:t>
      </w:r>
      <w:r>
        <w:rPr>
          <w:rFonts w:ascii="COLOR=" w:hAnsi="COLOR="/>
        </w:rPr>
        <w:br/>
        <w:t>Discussion and conclusion:</w:t>
      </w:r>
      <w:r>
        <w:rPr>
          <w:rFonts w:ascii="COLOR=" w:hAnsi="COLOR="/>
        </w:rPr>
        <w:br/>
        <w:t>The Joint Session with TSG RAN had been moved from Wednesday to Thursday. Block approval dates and times may be shifted due to ongoing Prioritization discussions. The meeting agenda was approved.</w:t>
      </w:r>
      <w:r>
        <w:rPr>
          <w:rFonts w:ascii="COLOR=" w:hAnsi="COLOR="/>
        </w:rPr>
        <w:br/>
      </w:r>
      <w:r>
        <w:rPr>
          <w:rFonts w:ascii="COLOR=" w:hAnsi="COLOR="/>
        </w:rPr>
        <w:br/>
        <w:t>SP211245 Draft report of TSG SA meeting #93E (Source: TSG SA Secretary)</w:t>
      </w:r>
      <w:r>
        <w:rPr>
          <w:rFonts w:ascii="COLOR=" w:hAnsi="COLOR="/>
        </w:rPr>
        <w:br/>
        <w:t>Discussion and conclusion:</w:t>
      </w:r>
      <w:r>
        <w:rPr>
          <w:rFonts w:ascii="COLOR=" w:hAnsi="COLOR="/>
        </w:rPr>
        <w:br/>
        <w:t>The report of meeting TSG SA #93-e was approved.</w:t>
      </w:r>
      <w:r>
        <w:rPr>
          <w:rFonts w:ascii="COLOR=" w:hAnsi="COLOR="/>
        </w:rPr>
        <w:br/>
      </w:r>
      <w:r>
        <w:rPr>
          <w:rFonts w:ascii="COLOR=" w:hAnsi="COLOR="/>
        </w:rPr>
        <w:br/>
        <w:t>Prioritization of SA WG2 Rel-18 proposed SIDs/WIDs</w:t>
      </w:r>
      <w:r>
        <w:rPr>
          <w:rFonts w:ascii="COLOR=" w:hAnsi="COLOR="/>
        </w:rPr>
        <w:br/>
        <w:t>SP-211325 New SID on Study on architecture enhancement for XR and media services (Source: China Mobile, Huawei, Hisilicon, Tencent, Xiaomi)</w:t>
      </w:r>
      <w:r>
        <w:rPr>
          <w:rFonts w:ascii="COLOR=" w:hAnsi="COLOR="/>
        </w:rPr>
        <w:br/>
        <w:t>Acronym: FS_XRM Unique identifier: 940068 (Source: Revision of Prioritization Workshop SP-211178</w:t>
      </w:r>
      <w:r>
        <w:rPr>
          <w:rFonts w:ascii="COLOR=" w:hAnsi="COLOR="/>
        </w:rPr>
        <w:br/>
        <w:t>Discussion and conclusion:</w:t>
      </w:r>
      <w:r>
        <w:rPr>
          <w:rFonts w:ascii="COLOR=" w:hAnsi="COLOR="/>
        </w:rPr>
        <w:br/>
        <w:t xml:space="preserve">SP-211325r01 was provided. There were issues outstanding on a number of the work tasks. The TSG SA Chair commented that when there are a large number of companies who wish to remove WTs, then the Rapporteur should consider whether the whole SID can be approved with the WT included. Huawei commented that there were not objections as such, but a different opinion on which WTs to remove to reduce the TU count. Qualcomm reminded the meeting that all SIDs will need consensus to be finally approved and included in the Work Plan. </w:t>
      </w:r>
      <w:r>
        <w:rPr>
          <w:rFonts w:ascii="COLOR=" w:hAnsi="COLOR="/>
        </w:rPr>
        <w:br/>
        <w:t>Indicative show of hands:</w:t>
      </w:r>
      <w:r>
        <w:rPr>
          <w:rFonts w:ascii="COLOR=" w:hAnsi="COLOR="/>
        </w:rPr>
        <w:br/>
        <w:t>Work Tasks Show of hands:</w:t>
      </w:r>
      <w:r>
        <w:rPr>
          <w:rFonts w:ascii="COLOR=" w:hAnsi="COLOR="/>
        </w:rPr>
        <w:br/>
        <w:t>WT3.5 OUT 10</w:t>
      </w:r>
      <w:r>
        <w:rPr>
          <w:rFonts w:ascii="COLOR=" w:hAnsi="COLOR="/>
        </w:rPr>
        <w:br/>
        <w:t>WT4.1 OUT 13</w:t>
      </w:r>
      <w:r>
        <w:rPr>
          <w:rFonts w:ascii="COLOR=" w:hAnsi="COLOR="/>
        </w:rPr>
        <w:br/>
        <w:t>Given above, WT1 OUT 7 WT1 In: 18</w:t>
      </w:r>
      <w:r>
        <w:rPr>
          <w:rFonts w:ascii="COLOR=" w:hAnsi="COLOR="/>
        </w:rPr>
        <w:br/>
      </w:r>
      <w:r>
        <w:rPr>
          <w:rFonts w:ascii="COLOR=" w:hAnsi="COLOR="/>
        </w:rPr>
        <w:br/>
        <w:t xml:space="preserve">SP-211316 New SID on Enhancement of support for Edge Computing in 5G Core network - phase 2 (Source: Huawei, HiSilicon, Alibaba, China Unicom, Convida </w:t>
      </w:r>
      <w:r>
        <w:rPr>
          <w:rFonts w:ascii="COLOR=" w:hAnsi="COLOR="/>
        </w:rPr>
        <w:lastRenderedPageBreak/>
        <w:t>Wireless, Intel, Toyota, vivo, Nokia, Nokia Shanghai Bell)</w:t>
      </w:r>
      <w:r>
        <w:rPr>
          <w:rFonts w:ascii="COLOR=" w:hAnsi="COLOR="/>
        </w:rPr>
        <w:br/>
        <w:t>Acronym: FS_eEDGE_5GC_Ph2 Unique identifier: 940059</w:t>
      </w:r>
      <w:r>
        <w:rPr>
          <w:rFonts w:ascii="COLOR=" w:hAnsi="COLOR="/>
        </w:rPr>
        <w:br/>
        <w:t>Revision of Prioritization Workshop SP-211161r02</w:t>
      </w:r>
      <w:r>
        <w:rPr>
          <w:rFonts w:ascii="COLOR=" w:hAnsi="COLOR="/>
        </w:rPr>
        <w:br/>
        <w:t>Discussion and conclusion:</w:t>
      </w:r>
      <w:r>
        <w:rPr>
          <w:rFonts w:ascii="COLOR=" w:hAnsi="COLOR="/>
        </w:rPr>
        <w:br/>
        <w:t xml:space="preserve">SP-211316r01 was provided. No further reduction was proposed. </w:t>
      </w:r>
      <w:r>
        <w:rPr>
          <w:rFonts w:ascii="COLOR=" w:hAnsi="COLOR="/>
        </w:rPr>
        <w:br/>
      </w:r>
      <w:r>
        <w:rPr>
          <w:rFonts w:ascii="COLOR=" w:hAnsi="COLOR="/>
        </w:rPr>
        <w:br/>
        <w:t>SP-211328 New SID on 5G System Support for AI/ML-based Services (Source: OPPO, Samsung (Source: Acronym: FS_5GAIML Unique identifier: 940071</w:t>
      </w:r>
      <w:r>
        <w:rPr>
          <w:rFonts w:ascii="COLOR=" w:hAnsi="COLOR="/>
        </w:rPr>
        <w:br/>
        <w:t>Revision of Prioritization Workshop SP-211192r01</w:t>
      </w:r>
      <w:r>
        <w:rPr>
          <w:rFonts w:ascii="COLOR=" w:hAnsi="COLOR="/>
        </w:rPr>
        <w:br/>
        <w:t>Discussion and conclusion:</w:t>
      </w:r>
      <w:r>
        <w:rPr>
          <w:rFonts w:ascii="COLOR=" w:hAnsi="COLOR="/>
        </w:rPr>
        <w:br/>
        <w:t>SP-211328r03 was provided. This reduces the total resource to 12 TUs.</w:t>
      </w:r>
      <w:r>
        <w:rPr>
          <w:rFonts w:ascii="COLOR=" w:hAnsi="COLOR="/>
        </w:rPr>
        <w:br/>
      </w:r>
      <w:r>
        <w:rPr>
          <w:rFonts w:ascii="COLOR=" w:hAnsi="COLOR="/>
        </w:rPr>
        <w:br/>
        <w:t>SP-211330 New SID: Study on Enablers for Network Automation for 5G - phase 3 (Source: China Mobile, vivo)</w:t>
      </w:r>
      <w:r>
        <w:rPr>
          <w:rFonts w:ascii="COLOR=" w:hAnsi="COLOR="/>
        </w:rPr>
        <w:br/>
        <w:t>Acronym: FS_eNA_Ph3 Unique identifier: 940073</w:t>
      </w:r>
      <w:r>
        <w:rPr>
          <w:rFonts w:ascii="COLOR=" w:hAnsi="COLOR="/>
        </w:rPr>
        <w:br/>
        <w:t>Revision of Prioritization Workshop SP-211194r01</w:t>
      </w:r>
      <w:r>
        <w:rPr>
          <w:rFonts w:ascii="COLOR=" w:hAnsi="COLOR="/>
        </w:rPr>
        <w:br/>
        <w:t>Discussion and conclusion:</w:t>
      </w:r>
      <w:r>
        <w:rPr>
          <w:rFonts w:ascii="COLOR=" w:hAnsi="COLOR="/>
        </w:rPr>
        <w:br/>
        <w:t xml:space="preserve">SP-211194r04 was provided. The correct SP#94-e TD number should be used for the next update. WT 1.2 and 2.1 are under discussion for removal. </w:t>
      </w:r>
      <w:r>
        <w:rPr>
          <w:rFonts w:ascii="COLOR=" w:hAnsi="COLOR="/>
        </w:rPr>
        <w:br/>
        <w:t>Indicative show of hands:</w:t>
      </w:r>
      <w:r>
        <w:rPr>
          <w:rFonts w:ascii="COLOR=" w:hAnsi="COLOR="/>
        </w:rPr>
        <w:br/>
        <w:t>Work Tasks Show of hands:</w:t>
      </w:r>
      <w:r>
        <w:rPr>
          <w:rFonts w:ascii="COLOR=" w:hAnsi="COLOR="/>
        </w:rPr>
        <w:br/>
        <w:t>WT1.2 OUT 1</w:t>
      </w:r>
      <w:r>
        <w:rPr>
          <w:rFonts w:ascii="COLOR=" w:hAnsi="COLOR="/>
        </w:rPr>
        <w:br/>
        <w:t>WT2.1 OUT 6 WT2.1 In: 15</w:t>
      </w:r>
      <w:r>
        <w:rPr>
          <w:rFonts w:ascii="COLOR=" w:hAnsi="COLOR="/>
        </w:rPr>
        <w:br/>
        <w:t>This reduces the total resource to 15 TUs. AT&amp;T commented that they would need this to be reduced further to accept this SID. The TSG SA Chair replied that such issues should be provided with technical reasons for objecting to the SID.</w:t>
      </w:r>
      <w:r>
        <w:rPr>
          <w:rFonts w:ascii="COLOR=" w:hAnsi="COLOR="/>
        </w:rPr>
        <w:br/>
      </w:r>
      <w:r>
        <w:rPr>
          <w:rFonts w:ascii="COLOR=" w:hAnsi="COLOR="/>
        </w:rPr>
        <w:br/>
        <w:t>SP-211568 New SID: Study on enhanced support of Non-Public Networks phase 2 (Source: Ericsson, Futurewei, Convida Wireless, Charter, China Unicom, ETRI; Cisco, China Mobile, Lenovo, Motorola Mobility, Qualcomm, ZTE, Philips, Intel, MATRIXX Software, SHARP, InterDigital, LG Electronics, NEC, Samsung, OPPO, T-Mobile USA, NICT, DISH Network,)</w:t>
      </w:r>
      <w:r>
        <w:rPr>
          <w:rFonts w:ascii="COLOR=" w:hAnsi="COLOR="/>
        </w:rPr>
        <w:br/>
        <w:t>Acronym: FS_eNPN_Ph2 Unique identifier: 940075</w:t>
      </w:r>
      <w:r>
        <w:rPr>
          <w:rFonts w:ascii="COLOR=" w:hAnsi="COLOR="/>
        </w:rPr>
        <w:br/>
        <w:t>Revision of Prioritization Workshop SP-211196r01</w:t>
      </w:r>
      <w:r>
        <w:rPr>
          <w:rFonts w:ascii="COLOR=" w:hAnsi="COLOR="/>
        </w:rPr>
        <w:br/>
        <w:t>Discussion and conclusion:</w:t>
      </w:r>
      <w:r>
        <w:rPr>
          <w:rFonts w:ascii="COLOR=" w:hAnsi="COLOR="/>
        </w:rPr>
        <w:br/>
        <w:t>No revision was provided.</w:t>
      </w:r>
      <w:r>
        <w:rPr>
          <w:rFonts w:ascii="COLOR=" w:hAnsi="COLOR="/>
        </w:rPr>
        <w:br/>
        <w:t>Work Tasks Show of hands:</w:t>
      </w:r>
      <w:r>
        <w:rPr>
          <w:rFonts w:ascii="COLOR=" w:hAnsi="COLOR="/>
        </w:rPr>
        <w:br/>
        <w:t>WT3a OUT 15</w:t>
      </w:r>
      <w:r>
        <w:rPr>
          <w:rFonts w:ascii="COLOR=" w:hAnsi="COLOR="/>
        </w:rPr>
        <w:br/>
      </w:r>
      <w:r>
        <w:rPr>
          <w:rFonts w:ascii="COLOR=" w:hAnsi="COLOR="/>
        </w:rPr>
        <w:br/>
        <w:t>SP-211320 Study on Enhancement of Network Slicing Phase 3 (Source: ZTE, LG Electronics, Samsung, Alibaba, Apple, AT&amp;T, CATT, China Telecom, China Unicom, Convida Wireless LLC, Ericsson, Intel, InterDigital, KDDI, Lenovo, Matrixx, MITRE, Motorola Mobility, NEC , Nokia, Nokia Shanghai Bell , NTT Docomo, OPPO, Oracle, Orange, Qualcomm, Sanechips, Sharp, T-Mobile USA, Spreadtrum, Tencent, Verizon UK Ltd, Xiaomi)</w:t>
      </w:r>
      <w:r>
        <w:rPr>
          <w:rFonts w:ascii="COLOR=" w:hAnsi="COLOR="/>
        </w:rPr>
        <w:br/>
        <w:t>Acronym: FS_eNS_Ph3 Unique identifier: 940063</w:t>
      </w:r>
      <w:r>
        <w:rPr>
          <w:rFonts w:ascii="COLOR=" w:hAnsi="COLOR="/>
        </w:rPr>
        <w:br/>
        <w:t>Revision of Prioritization Workshop SP-211170r01</w:t>
      </w:r>
      <w:r>
        <w:rPr>
          <w:rFonts w:ascii="COLOR=" w:hAnsi="COLOR="/>
        </w:rPr>
        <w:br/>
      </w:r>
      <w:r>
        <w:rPr>
          <w:rFonts w:ascii="COLOR=" w:hAnsi="COLOR="/>
        </w:rPr>
        <w:lastRenderedPageBreak/>
        <w:t>Discussion and conclusion:</w:t>
      </w:r>
      <w:r>
        <w:rPr>
          <w:rFonts w:ascii="COLOR=" w:hAnsi="COLOR="/>
        </w:rPr>
        <w:br/>
        <w:t>SP-211320r01 was provided.</w:t>
      </w:r>
      <w:r>
        <w:rPr>
          <w:rFonts w:ascii="COLOR=" w:hAnsi="COLOR="/>
        </w:rPr>
        <w:br/>
        <w:t>Work Tasks Show of hands:</w:t>
      </w:r>
      <w:r>
        <w:rPr>
          <w:rFonts w:ascii="COLOR=" w:hAnsi="COLOR="/>
        </w:rPr>
        <w:br/>
        <w:t>WT7 OUT 12 WT7 IN 10</w:t>
      </w:r>
      <w:r>
        <w:rPr>
          <w:rFonts w:ascii="COLOR=" w:hAnsi="COLOR="/>
        </w:rPr>
        <w:br/>
        <w:t>WT1 OUT 9 WT1 IN 20</w:t>
      </w:r>
      <w:r>
        <w:rPr>
          <w:rFonts w:ascii="COLOR=" w:hAnsi="COLOR="/>
        </w:rPr>
        <w:br/>
      </w:r>
      <w:r>
        <w:rPr>
          <w:rFonts w:ascii="COLOR=" w:hAnsi="COLOR="/>
        </w:rPr>
        <w:br/>
        <w:t>SP-211324 New SID: Architectural enhancements for 5G multicast-broadcast services Phase 2 (Source: Huawei, CBN (Source: Acronym: FS_5MBS_Ph2 Unique identifier: 940067</w:t>
      </w:r>
      <w:r>
        <w:rPr>
          <w:rFonts w:ascii="COLOR=" w:hAnsi="COLOR="/>
        </w:rPr>
        <w:br/>
        <w:t>Revision of Prioritization Workshop SP-211177</w:t>
      </w:r>
      <w:r>
        <w:rPr>
          <w:rFonts w:ascii="COLOR=" w:hAnsi="COLOR="/>
        </w:rPr>
        <w:br/>
        <w:t>Discussion and conclusion:</w:t>
      </w:r>
      <w:r>
        <w:rPr>
          <w:rFonts w:ascii="COLOR=" w:hAnsi="COLOR="/>
        </w:rPr>
        <w:br/>
        <w:t xml:space="preserve">SP-211324r01 was provided. </w:t>
      </w:r>
      <w:r>
        <w:rPr>
          <w:rFonts w:ascii="COLOR=" w:hAnsi="COLOR="/>
        </w:rPr>
        <w:br/>
      </w:r>
      <w:r>
        <w:rPr>
          <w:rFonts w:ascii="COLOR=" w:hAnsi="COLOR="/>
        </w:rPr>
        <w:br/>
        <w:t>SP-211331 New SID: Study on 5GC enhancement for satellite access Phase 2 (Source: Thales, Xiaomi, Novamint, TNO, ABS)</w:t>
      </w:r>
      <w:r>
        <w:rPr>
          <w:rFonts w:ascii="COLOR=" w:hAnsi="COLOR="/>
        </w:rPr>
        <w:br/>
        <w:t>Acronym: FS_5GSAT_ARCH_Ph2 Unique identifier: 940074</w:t>
      </w:r>
      <w:r>
        <w:rPr>
          <w:rFonts w:ascii="COLOR=" w:hAnsi="COLOR="/>
        </w:rPr>
        <w:br/>
        <w:t>Revision of Prioritization Workshop SP-211195r01</w:t>
      </w:r>
      <w:r>
        <w:rPr>
          <w:rFonts w:ascii="COLOR=" w:hAnsi="COLOR="/>
        </w:rPr>
        <w:br/>
        <w:t>Discussion and conclusion:</w:t>
      </w:r>
      <w:r>
        <w:rPr>
          <w:rFonts w:ascii="COLOR=" w:hAnsi="COLOR="/>
        </w:rPr>
        <w:br/>
        <w:t xml:space="preserve">SP-211331r01 was provided. </w:t>
      </w:r>
      <w:r>
        <w:rPr>
          <w:rFonts w:ascii="COLOR=" w:hAnsi="COLOR="/>
        </w:rPr>
        <w:br/>
        <w:t>Work Tasks Show of hands:</w:t>
      </w:r>
      <w:r>
        <w:rPr>
          <w:rFonts w:ascii="COLOR=" w:hAnsi="COLOR="/>
        </w:rPr>
        <w:br/>
        <w:t>WT2.1 OUT 12</w:t>
      </w:r>
      <w:r>
        <w:rPr>
          <w:rFonts w:ascii="COLOR=" w:hAnsi="COLOR="/>
        </w:rPr>
        <w:br/>
        <w:t>WT1.3 OUT 17</w:t>
      </w:r>
      <w:r>
        <w:rPr>
          <w:rFonts w:ascii="COLOR=" w:hAnsi="COLOR="/>
        </w:rPr>
        <w:br/>
      </w:r>
      <w:r>
        <w:rPr>
          <w:rFonts w:ascii="COLOR=" w:hAnsi="COLOR="/>
        </w:rPr>
        <w:br/>
        <w:t>SP-211317 New SID on Study on Support of Satellite Backhauling in 5GS (Source: CATT)</w:t>
      </w:r>
      <w:r>
        <w:rPr>
          <w:rFonts w:ascii="COLOR=" w:hAnsi="COLOR="/>
        </w:rPr>
        <w:br/>
        <w:t>Acronym: FS_5GSATB Unique identifier: 940060</w:t>
      </w:r>
      <w:r>
        <w:rPr>
          <w:rFonts w:ascii="COLOR=" w:hAnsi="COLOR="/>
        </w:rPr>
        <w:br/>
        <w:t>Revision of Prioritization Workshop SP-211163r01</w:t>
      </w:r>
      <w:r>
        <w:rPr>
          <w:rFonts w:ascii="COLOR=" w:hAnsi="COLOR="/>
        </w:rPr>
        <w:br/>
        <w:t>Discussion and conclusion:</w:t>
      </w:r>
      <w:r>
        <w:rPr>
          <w:rFonts w:ascii="COLOR=" w:hAnsi="COLOR="/>
        </w:rPr>
        <w:br/>
        <w:t>No revision was provided. WT2.2 should be checked for support.</w:t>
      </w:r>
      <w:r>
        <w:rPr>
          <w:rFonts w:ascii="COLOR=" w:hAnsi="COLOR="/>
        </w:rPr>
        <w:br/>
        <w:t>Work Tasks Show of hands:</w:t>
      </w:r>
      <w:r>
        <w:rPr>
          <w:rFonts w:ascii="COLOR=" w:hAnsi="COLOR="/>
        </w:rPr>
        <w:br/>
        <w:t>WT2.2 OUT 15</w:t>
      </w:r>
      <w:r>
        <w:rPr>
          <w:rFonts w:ascii="COLOR=" w:hAnsi="COLOR="/>
        </w:rPr>
        <w:br/>
      </w:r>
      <w:r>
        <w:rPr>
          <w:rFonts w:ascii="COLOR=" w:hAnsi="COLOR="/>
        </w:rPr>
        <w:br/>
        <w:t>SP-211312 New SID on Study on 5G Timing Resiliency and TSC enhancements (Source: Nokia, Nokia Shanghai Bell, Verizon, AT&amp;T, Sennheiser, Huawei, HiSilicon, Matrixx, ZTE, China Unicom, Vivo, NTT Docomo, ETRI, Xiaomi, Orange, China Mobile, KDDI, Tencent, T-Mobile USA, Interdigital, Samsung, CATT, Deutsche Telekom, Ericsson, Denso, BMWi,)</w:t>
      </w:r>
      <w:r>
        <w:rPr>
          <w:rFonts w:ascii="COLOR=" w:hAnsi="COLOR="/>
        </w:rPr>
        <w:br/>
        <w:t>Acronym: FS_5GTTUe Unique identifier: 940055</w:t>
      </w:r>
      <w:r>
        <w:rPr>
          <w:rFonts w:ascii="COLOR=" w:hAnsi="COLOR="/>
        </w:rPr>
        <w:br/>
        <w:t>Revision of Prioritization Workshop SP-211153r06</w:t>
      </w:r>
      <w:r>
        <w:rPr>
          <w:rFonts w:ascii="COLOR=" w:hAnsi="COLOR="/>
        </w:rPr>
        <w:br/>
        <w:t>Discussion and conclusion:</w:t>
      </w:r>
      <w:r>
        <w:rPr>
          <w:rFonts w:ascii="COLOR=" w:hAnsi="COLOR="/>
        </w:rPr>
        <w:br/>
        <w:t>SP-211312r01 was provided. Nokia asked for a Show of hands on support of WT3.2.</w:t>
      </w:r>
      <w:r>
        <w:rPr>
          <w:rFonts w:ascii="COLOR=" w:hAnsi="COLOR="/>
        </w:rPr>
        <w:br/>
        <w:t>Work Tasks Show of hands:</w:t>
      </w:r>
      <w:r>
        <w:rPr>
          <w:rFonts w:ascii="COLOR=" w:hAnsi="COLOR="/>
        </w:rPr>
        <w:br/>
        <w:t>WT3.2 OUT 7 WT3.2 IN 18</w:t>
      </w:r>
      <w:r>
        <w:rPr>
          <w:rFonts w:ascii="COLOR=" w:hAnsi="COLOR="/>
        </w:rPr>
        <w:br/>
      </w:r>
      <w:r>
        <w:rPr>
          <w:rFonts w:ascii="COLOR=" w:hAnsi="COLOR="/>
        </w:rPr>
        <w:lastRenderedPageBreak/>
        <w:br/>
        <w:t>SP-211323 New SID: Study on system architecture for next generation real time communication services (Source: China Mobile, China Unicom, Huawei, Hisilicon, ZTE, CATT, Vivo, Deutsche Telekom, T-Mobile USA, Ericsson, AT&amp;T, HONOR, KPN, Telefonica, Telecom Italia, Vodafone, Spreadtrum)</w:t>
      </w:r>
      <w:r>
        <w:rPr>
          <w:rFonts w:ascii="COLOR=" w:hAnsi="COLOR="/>
        </w:rPr>
        <w:br/>
        <w:t>Acronym: FS_NG_RTC Unique identifier: 940066 (Source: Revision of Prioritization Workshop SP-211176</w:t>
      </w:r>
      <w:r>
        <w:rPr>
          <w:rFonts w:ascii="COLOR=" w:hAnsi="COLOR="/>
        </w:rPr>
        <w:br/>
        <w:t>Discussion and conclusion:</w:t>
      </w:r>
      <w:r>
        <w:rPr>
          <w:rFonts w:ascii="COLOR=" w:hAnsi="COLOR="/>
        </w:rPr>
        <w:br/>
        <w:t>SP-211323r01 was provided. The Rapporteur reported that WT1 is controversial. Total resource is now 7.5 TUs.</w:t>
      </w:r>
      <w:r>
        <w:rPr>
          <w:rFonts w:ascii="COLOR=" w:hAnsi="COLOR="/>
        </w:rPr>
        <w:br/>
        <w:t>Work Tasks Show of hands:</w:t>
      </w:r>
      <w:r>
        <w:rPr>
          <w:rFonts w:ascii="COLOR=" w:hAnsi="COLOR="/>
        </w:rPr>
        <w:br/>
        <w:t>WT1 OUT 10</w:t>
      </w:r>
      <w:r>
        <w:rPr>
          <w:rFonts w:ascii="COLOR=" w:hAnsi="COLOR="/>
        </w:rPr>
        <w:br/>
        <w:t>The Rapporteur commented that this should then be handed to CT WG1. This should be handled by a proposal to the meeting (e.g. n LS OUT).</w:t>
      </w:r>
      <w:r>
        <w:rPr>
          <w:rFonts w:ascii="COLOR=" w:hAnsi="COLOR="/>
        </w:rPr>
        <w:br/>
        <w:t>(NOTE FOR MINUTES)</w:t>
      </w:r>
      <w:r>
        <w:rPr>
          <w:rFonts w:ascii="COLOR=" w:hAnsi="COLOR="/>
        </w:rPr>
        <w:br/>
      </w:r>
      <w:r>
        <w:rPr>
          <w:rFonts w:ascii="COLOR=" w:hAnsi="COLOR="/>
        </w:rPr>
        <w:br/>
        <w:t>SP-211322 New SID on Personal IoT Network architecture (Source: Vivo Mobile Communications Co. Ltd, CATT, China Mobile, China Telecom, Convida Wireless, InterDigital, KPN, OPPO, Philips, Spreadtrum Communications, T-Mobile USA, Tencent, Futurewei, Xiaomi, Inspur, Guangdong Genius, Apple)</w:t>
      </w:r>
      <w:r>
        <w:rPr>
          <w:rFonts w:ascii="COLOR=" w:hAnsi="COLOR="/>
        </w:rPr>
        <w:br/>
        <w:t>Acronym: FS_PIN_Arch Unique identifier: 940065</w:t>
      </w:r>
      <w:r>
        <w:rPr>
          <w:rFonts w:ascii="COLOR=" w:hAnsi="COLOR="/>
        </w:rPr>
        <w:br/>
        <w:t>Revision of Prioritization Workshop SP-211175r03</w:t>
      </w:r>
      <w:r>
        <w:rPr>
          <w:rFonts w:ascii="COLOR=" w:hAnsi="COLOR="/>
        </w:rPr>
        <w:br/>
        <w:t>Discussion and conclusion:</w:t>
      </w:r>
      <w:r>
        <w:rPr>
          <w:rFonts w:ascii="COLOR=" w:hAnsi="COLOR="/>
        </w:rPr>
        <w:br/>
        <w:t>SP-211322r02 was provided. No change in the resource TUs was made. Nokia commented that work from SA WG2 could lead to additional 0.25 TU for WT 2.2. Qualcomm commented that the SA WG3 Study will determine what SA WG2 work is needed and this can be planned only at that time.</w:t>
      </w:r>
      <w:r>
        <w:rPr>
          <w:rFonts w:ascii="COLOR=" w:hAnsi="COLOR="/>
        </w:rPr>
        <w:br/>
      </w:r>
      <w:r>
        <w:rPr>
          <w:rFonts w:ascii="COLOR=" w:hAnsi="COLOR="/>
        </w:rPr>
        <w:br/>
        <w:t>SP-211570 New SID on Study on Proximity based Services in 5GS - Phase 2 (Source: CATT, OPPO)</w:t>
      </w:r>
      <w:r>
        <w:rPr>
          <w:rFonts w:ascii="COLOR=" w:hAnsi="COLOR="/>
        </w:rPr>
        <w:br/>
        <w:t>Acronym: FS_5G_ProSe_Ph2 Unique identifier: 940077 (Source: Revision of Prioritization Workshop SP-211198r02</w:t>
      </w:r>
      <w:r>
        <w:rPr>
          <w:rFonts w:ascii="COLOR=" w:hAnsi="COLOR="/>
        </w:rPr>
        <w:br/>
        <w:t>Discussion and conclusion:</w:t>
      </w:r>
      <w:r>
        <w:rPr>
          <w:rFonts w:ascii="COLOR=" w:hAnsi="COLOR="/>
        </w:rPr>
        <w:br/>
        <w:t>SP-211570r03 was provided. This removes WTs 5 and 6. Qualcomm asked to check support of WTs 4 and 8.</w:t>
      </w:r>
      <w:r>
        <w:rPr>
          <w:rFonts w:ascii="COLOR=" w:hAnsi="COLOR="/>
        </w:rPr>
        <w:br/>
        <w:t>Work Tasks Show of hands:</w:t>
      </w:r>
      <w:r>
        <w:rPr>
          <w:rFonts w:ascii="COLOR=" w:hAnsi="COLOR="/>
        </w:rPr>
        <w:br/>
        <w:t>WT4 OUT 15</w:t>
      </w:r>
      <w:r>
        <w:rPr>
          <w:rFonts w:ascii="COLOR=" w:hAnsi="COLOR="/>
        </w:rPr>
        <w:br/>
      </w:r>
      <w:r>
        <w:rPr>
          <w:rFonts w:ascii="COLOR=" w:hAnsi="COLOR="/>
        </w:rPr>
        <w:br/>
        <w:t>SP-211327 New SID on Access Traffic Steering, Switching and Splitting support in the 5G system architecture; Phase 3 (Source: Lenovo, Motorola Mobility, ZTE, Broadcom, Apple, Alibaba, Tencent, China Mobile, Convida Wireless, Deutsche Telekom, Nokia, Nokia Shanghai Bell, Samsung, Interdigital, MATRIXX Software, Cisco Systems, Charter Communications, CableLabs, Comcast, CATT, Inte)</w:t>
      </w:r>
      <w:r>
        <w:rPr>
          <w:rFonts w:ascii="COLOR=" w:hAnsi="COLOR="/>
        </w:rPr>
        <w:br/>
        <w:t>Acronym: FS_ATSSS_Ph3 Unique identifier: 940070</w:t>
      </w:r>
      <w:r>
        <w:rPr>
          <w:rFonts w:ascii="COLOR=" w:hAnsi="COLOR="/>
        </w:rPr>
        <w:br/>
        <w:t>Revision of Prioritization Workshop SP-211191r02</w:t>
      </w:r>
      <w:r>
        <w:rPr>
          <w:rFonts w:ascii="COLOR=" w:hAnsi="COLOR="/>
        </w:rPr>
        <w:br/>
        <w:t>Discussion and conclusion:</w:t>
      </w:r>
      <w:r>
        <w:rPr>
          <w:rFonts w:ascii="COLOR=" w:hAnsi="COLOR="/>
        </w:rPr>
        <w:br/>
        <w:t>SP-211327r01 was provided. Resource reduced to 9 TUs.</w:t>
      </w:r>
      <w:r>
        <w:rPr>
          <w:rFonts w:ascii="COLOR=" w:hAnsi="COLOR="/>
        </w:rPr>
        <w:br/>
      </w:r>
      <w:r>
        <w:rPr>
          <w:rFonts w:ascii="COLOR=" w:hAnsi="COLOR="/>
        </w:rPr>
        <w:br/>
        <w:t>SP-211314 New SID on Study on Architecture Enhancements for Vehicle Mounted Relays (Source: Qualcomm Incorporated, Sony, InterDigital Inc. AT&amp;T, Verizon UK Ltd, ZTE Corporation, Telstra, vivo Mobile Communications Ltd, Volkswagen AG, Philips International B.V., Xiaomi, SyncTechno Inc., FirstNet, Lenovo/Motorola Mobility, LG Electronics, Rakuten)</w:t>
      </w:r>
      <w:r>
        <w:rPr>
          <w:rFonts w:ascii="COLOR=" w:hAnsi="COLOR="/>
        </w:rPr>
        <w:br/>
        <w:t>Acronym: FS_VMR_ARC Unique identifier: 940057</w:t>
      </w:r>
      <w:r>
        <w:rPr>
          <w:rFonts w:ascii="COLOR=" w:hAnsi="COLOR="/>
        </w:rPr>
        <w:br/>
      </w:r>
      <w:r>
        <w:rPr>
          <w:rFonts w:ascii="COLOR=" w:hAnsi="COLOR="/>
        </w:rPr>
        <w:lastRenderedPageBreak/>
        <w:t>Revision of Prioritization Workshop SP-211157r01</w:t>
      </w:r>
      <w:r>
        <w:rPr>
          <w:rFonts w:ascii="COLOR=" w:hAnsi="COLOR="/>
        </w:rPr>
        <w:br/>
        <w:t>Discussion and conclusion:</w:t>
      </w:r>
      <w:r>
        <w:rPr>
          <w:rFonts w:ascii="COLOR=" w:hAnsi="COLOR="/>
        </w:rPr>
        <w:br/>
        <w:t>SP-211314r01 was provided.</w:t>
      </w:r>
      <w:r>
        <w:rPr>
          <w:rFonts w:ascii="COLOR=" w:hAnsi="COLOR="/>
        </w:rPr>
        <w:br/>
        <w:t>Work Tasks Show of hands:</w:t>
      </w:r>
      <w:r>
        <w:rPr>
          <w:rFonts w:ascii="COLOR=" w:hAnsi="COLOR="/>
        </w:rPr>
        <w:br/>
        <w:t>WT3 OUT 12</w:t>
      </w:r>
      <w:r>
        <w:rPr>
          <w:rFonts w:ascii="COLOR=" w:hAnsi="COLOR="/>
        </w:rPr>
        <w:br/>
      </w:r>
      <w:r>
        <w:rPr>
          <w:rFonts w:ascii="COLOR=" w:hAnsi="COLOR="/>
        </w:rPr>
        <w:br/>
        <w:t>SP-211569 Study on UPF enhancement for Exposure And SBA (Source: China Mobile, AT&amp;T, Vodafone, CATT, Tencent, Deutsche Telekom, SK Telecom, Sandvine, Matrixx, Siemens, Sennheiser, DISH Network, Telstra, TELUS)</w:t>
      </w:r>
      <w:r>
        <w:rPr>
          <w:rFonts w:ascii="COLOR=" w:hAnsi="COLOR="/>
        </w:rPr>
        <w:br/>
        <w:t>Acronym: FS_UPEAS Unique identifier: 940076 (Source: Revision of Prioritization Workshop SP-211197r02</w:t>
      </w:r>
      <w:r>
        <w:rPr>
          <w:rFonts w:ascii="COLOR=" w:hAnsi="COLOR="/>
        </w:rPr>
        <w:br/>
        <w:t>Discussion and conclusion:</w:t>
      </w:r>
      <w:r>
        <w:rPr>
          <w:rFonts w:ascii="COLOR=" w:hAnsi="COLOR="/>
        </w:rPr>
        <w:br/>
        <w:t>SP-211569r01 was provided. Resource reduced to 5.5 TUs.</w:t>
      </w:r>
      <w:r>
        <w:rPr>
          <w:rFonts w:ascii="COLOR=" w:hAnsi="COLOR="/>
        </w:rPr>
        <w:br/>
      </w:r>
      <w:r>
        <w:rPr>
          <w:rFonts w:ascii="COLOR=" w:hAnsi="COLOR="/>
        </w:rPr>
        <w:br/>
        <w:t>SP-211326 New SID on Study on Architecture Enhancement to support Ranging based services and sidelink positioning (Source: Xiaomi (Source: Acronym: FS_Ranging_SL_ARC Unique identifier: 940069</w:t>
      </w:r>
      <w:r>
        <w:rPr>
          <w:rFonts w:ascii="COLOR=" w:hAnsi="COLOR="/>
        </w:rPr>
        <w:br/>
        <w:t>Revision of Prioritization Workshop SP-211180r03</w:t>
      </w:r>
      <w:r>
        <w:rPr>
          <w:rFonts w:ascii="COLOR=" w:hAnsi="COLOR="/>
        </w:rPr>
        <w:br/>
        <w:t>Discussion and conclusion:</w:t>
      </w:r>
      <w:r>
        <w:rPr>
          <w:rFonts w:ascii="COLOR=" w:hAnsi="COLOR="/>
        </w:rPr>
        <w:br/>
        <w:t>No revision was provided.</w:t>
      </w:r>
      <w:r>
        <w:rPr>
          <w:rFonts w:ascii="COLOR=" w:hAnsi="COLOR="/>
        </w:rPr>
        <w:br/>
      </w:r>
      <w:r>
        <w:rPr>
          <w:rFonts w:ascii="COLOR=" w:hAnsi="COLOR="/>
        </w:rPr>
        <w:br/>
        <w:t>SP-211318 New SID on generic group management, exposure and communication enhancements (Source: Huawei, HiSilicon, Samsung, CATT, China Mobile, China Telecom, China Unicom, ZTE, Juniper, SK Telecom, KT Corp, LG Uplus, KPN, Siemens, Robert Bosch GmbH, LGE, Spreadtrum Communications, ETRI, CAICT, China Southern Power Grid, CEPRI, CBN, SIA, DISH Networ (Source: Acronym: FS_GMEC Unique identifier: 940061 (Source: Revision of Prioritization Workshop SP-211164r01</w:t>
      </w:r>
      <w:r>
        <w:rPr>
          <w:rFonts w:ascii="COLOR=" w:hAnsi="COLOR="/>
        </w:rPr>
        <w:br/>
        <w:t>Discussion and conclusion:</w:t>
      </w:r>
      <w:r>
        <w:rPr>
          <w:rFonts w:ascii="COLOR=" w:hAnsi="COLOR="/>
        </w:rPr>
        <w:br/>
        <w:t xml:space="preserve">SP-211318r02 was provided. Reinstates WT8 with lower TU usage. Intel commented that companies had indicated WTs 3, 4 and 5 can be handled with existing functionality. </w:t>
      </w:r>
      <w:r>
        <w:rPr>
          <w:rFonts w:ascii="COLOR=" w:hAnsi="COLOR="/>
        </w:rPr>
        <w:br/>
        <w:t>Work Tasks Show of hands:</w:t>
      </w:r>
      <w:r>
        <w:rPr>
          <w:rFonts w:ascii="COLOR=" w:hAnsi="COLOR="/>
        </w:rPr>
        <w:br/>
        <w:t>WT8 OUT 14</w:t>
      </w:r>
      <w:r>
        <w:rPr>
          <w:rFonts w:ascii="COLOR=" w:hAnsi="COLOR="/>
        </w:rPr>
        <w:br/>
        <w:t>WT5 OUT 14</w:t>
      </w:r>
      <w:r>
        <w:rPr>
          <w:rFonts w:ascii="COLOR=" w:hAnsi="COLOR="/>
        </w:rPr>
        <w:br/>
        <w:t>WT4 OUT 15</w:t>
      </w:r>
      <w:r>
        <w:rPr>
          <w:rFonts w:ascii="COLOR=" w:hAnsi="COLOR="/>
        </w:rPr>
        <w:br/>
        <w:t>WT3 OUT 13</w:t>
      </w:r>
      <w:r>
        <w:rPr>
          <w:rFonts w:ascii="COLOR=" w:hAnsi="COLOR="/>
        </w:rPr>
        <w:br/>
      </w:r>
      <w:r>
        <w:rPr>
          <w:rFonts w:ascii="COLOR=" w:hAnsi="COLOR="/>
        </w:rPr>
        <w:br/>
        <w:t>SP-211329 New SID: Study on enhancement of 5G UE Policy (Source: Intel, Qualcomm Incorporated, OPPO, ZTE, NTT Docomo, vivo, Telecom Italia, China Unicom, Huawei, HiSilicon, Vodafone, CATT, MediaTek, KPN, China Telecom, CMCC, KDDI, Xiaomi, Apple, Verizon UK Ltd, Samsung, Lenovo, Motorola Mobility, LG Electronics, Rakute)</w:t>
      </w:r>
      <w:r>
        <w:rPr>
          <w:rFonts w:ascii="COLOR=" w:hAnsi="COLOR="/>
        </w:rPr>
        <w:br/>
        <w:t>Acronym: FS_eUEPO Unique identifier: 940072</w:t>
      </w:r>
      <w:r>
        <w:rPr>
          <w:rFonts w:ascii="COLOR=" w:hAnsi="COLOR="/>
        </w:rPr>
        <w:br/>
        <w:t>Revision of Prioritization Workshop SP-211193r02</w:t>
      </w:r>
      <w:r>
        <w:rPr>
          <w:rFonts w:ascii="COLOR=" w:hAnsi="COLOR="/>
        </w:rPr>
        <w:br/>
        <w:t>Discussion and conclusion:</w:t>
      </w:r>
      <w:r>
        <w:rPr>
          <w:rFonts w:ascii="COLOR=" w:hAnsi="COLOR="/>
        </w:rPr>
        <w:br/>
        <w:t xml:space="preserve">SP-211329r02 was provided. Reduced resources to 7.25 TUs. Lenovo asked to indicate the changes in the text of WTs. Show of hands was requested on WTs 2.2 and </w:t>
      </w:r>
      <w:r>
        <w:rPr>
          <w:rFonts w:ascii="COLOR=" w:hAnsi="COLOR="/>
        </w:rPr>
        <w:lastRenderedPageBreak/>
        <w:t>5.</w:t>
      </w:r>
      <w:r>
        <w:rPr>
          <w:rFonts w:ascii="COLOR=" w:hAnsi="COLOR="/>
        </w:rPr>
        <w:br/>
        <w:t>Work Tasks Show of hands:</w:t>
      </w:r>
      <w:r>
        <w:rPr>
          <w:rFonts w:ascii="COLOR=" w:hAnsi="COLOR="/>
        </w:rPr>
        <w:br/>
        <w:t>WT2.2 OUT 14</w:t>
      </w:r>
      <w:r>
        <w:rPr>
          <w:rFonts w:ascii="COLOR=" w:hAnsi="COLOR="/>
        </w:rPr>
        <w:br/>
        <w:t>WT5 OUT 13</w:t>
      </w:r>
      <w:r>
        <w:rPr>
          <w:rFonts w:ascii="COLOR=" w:hAnsi="COLOR="/>
        </w:rPr>
        <w:br/>
      </w:r>
      <w:r>
        <w:rPr>
          <w:rFonts w:ascii="COLOR=" w:hAnsi="COLOR="/>
        </w:rPr>
        <w:br/>
        <w:t>SP-211308 New SID on Study of Further Architecture Enhancement for UAV and UAM (Source: Qualcomm Incorporated)</w:t>
      </w:r>
      <w:r>
        <w:rPr>
          <w:rFonts w:ascii="COLOR=" w:hAnsi="COLOR="/>
        </w:rPr>
        <w:br/>
        <w:t>Acronym: FS_AEUA Unique identifier: 940051</w:t>
      </w:r>
      <w:r>
        <w:rPr>
          <w:rFonts w:ascii="COLOR=" w:hAnsi="COLOR="/>
        </w:rPr>
        <w:br/>
        <w:t>Revision of Prioritization Workshop SP-211145r02</w:t>
      </w:r>
      <w:r>
        <w:rPr>
          <w:rFonts w:ascii="COLOR=" w:hAnsi="COLOR="/>
        </w:rPr>
        <w:br/>
        <w:t>Discussion and conclusion:</w:t>
      </w:r>
      <w:r>
        <w:rPr>
          <w:rFonts w:ascii="COLOR=" w:hAnsi="COLOR="/>
        </w:rPr>
        <w:br/>
        <w:t>No revision was provided. Huawei suggested removing WTs 2.2, 2.4 and 2.6. China Mobile agreed with Huawei. Nokia suggested also checking WT 2.7.</w:t>
      </w:r>
      <w:r>
        <w:rPr>
          <w:rFonts w:ascii="COLOR=" w:hAnsi="COLOR="/>
        </w:rPr>
        <w:br/>
        <w:t>Work Tasks Show of hands:</w:t>
      </w:r>
      <w:r>
        <w:rPr>
          <w:rFonts w:ascii="COLOR=" w:hAnsi="COLOR="/>
        </w:rPr>
        <w:br/>
        <w:t>WT2.2 OUT 12</w:t>
      </w:r>
      <w:r>
        <w:rPr>
          <w:rFonts w:ascii="COLOR=" w:hAnsi="COLOR="/>
        </w:rPr>
        <w:br/>
        <w:t>WT2.4 OUT 12</w:t>
      </w:r>
      <w:r>
        <w:rPr>
          <w:rFonts w:ascii="COLOR=" w:hAnsi="COLOR="/>
        </w:rPr>
        <w:br/>
        <w:t>WT2.6 OUT 14</w:t>
      </w:r>
      <w:r>
        <w:rPr>
          <w:rFonts w:ascii="COLOR=" w:hAnsi="COLOR="/>
        </w:rPr>
        <w:br/>
        <w:t>WT2.7 OUT 11 WT2.7 IN 8</w:t>
      </w:r>
      <w:r>
        <w:rPr>
          <w:rFonts w:ascii="COLOR=" w:hAnsi="COLOR="/>
        </w:rPr>
        <w:br/>
      </w:r>
      <w:r>
        <w:rPr>
          <w:rFonts w:ascii="COLOR=" w:hAnsi="COLOR="/>
        </w:rPr>
        <w:br/>
        <w:t>SP-211321 New SID on enhancement of 5G AM Policy (Source: China Telecom, CATT, China Mobile, China Unicom, Ericsson, Huawei, Intel, Oracle, Tencent, vivo, ZTE, CAICT, CEPRI, Inspur, Vodafone, Facebook, Charter, Telstra (Source: Acronym: FS_eAMP Unique identifier: 940064</w:t>
      </w:r>
      <w:r>
        <w:rPr>
          <w:rFonts w:ascii="COLOR=" w:hAnsi="COLOR="/>
        </w:rPr>
        <w:br/>
        <w:t>Revision of Prioritization Workshop SP-211174r01</w:t>
      </w:r>
      <w:r>
        <w:rPr>
          <w:rFonts w:ascii="COLOR=" w:hAnsi="COLOR="/>
        </w:rPr>
        <w:br/>
        <w:t>Discussion and conclusion:</w:t>
      </w:r>
      <w:r>
        <w:rPr>
          <w:rFonts w:ascii="COLOR=" w:hAnsi="COLOR="/>
        </w:rPr>
        <w:br/>
        <w:t xml:space="preserve">No revision was provided. Qualcomm commented that in general, a study part with only 1.5 TUs does not make much practical sense in order to complete a TR in this time. This may be discussed separately. China Mobile commented that they and some other companies did not accept this to be made a TEI item. </w:t>
      </w:r>
      <w:r>
        <w:rPr>
          <w:rFonts w:ascii="COLOR=" w:hAnsi="COLOR="/>
        </w:rPr>
        <w:br/>
      </w:r>
      <w:r>
        <w:rPr>
          <w:rFonts w:ascii="COLOR=" w:hAnsi="COLOR="/>
        </w:rPr>
        <w:br/>
        <w:t>SP-211313 New SID: Study on enhanced support of NR RedCap with long eDRX for RRC INACTIVE State (Source: Ericsson, Deutsche Telekom, Verizon, Xiaomi, Sony, Nokia, Nokia Shanghai Bell, MediaTek, AT&amp;T, Apple, Qualcomm, Vodafone, InterDigital, China Mobile, OPPO, DISH Network, Spreadtrum.)</w:t>
      </w:r>
      <w:r>
        <w:rPr>
          <w:rFonts w:ascii="COLOR=" w:hAnsi="COLOR="/>
        </w:rPr>
        <w:br/>
        <w:t>Acronym: FS_ARCH_NR_REDCAP_Ph2 Unique identifier: 940056</w:t>
      </w:r>
      <w:r>
        <w:rPr>
          <w:rFonts w:ascii="COLOR=" w:hAnsi="COLOR="/>
        </w:rPr>
        <w:br/>
        <w:t>Revision of Prioritization Workshop SP-211155r02</w:t>
      </w:r>
      <w:r>
        <w:rPr>
          <w:rFonts w:ascii="COLOR=" w:hAnsi="COLOR="/>
        </w:rPr>
        <w:br/>
        <w:t>Discussion and conclusion:</w:t>
      </w:r>
      <w:r>
        <w:rPr>
          <w:rFonts w:ascii="COLOR=" w:hAnsi="COLOR="/>
        </w:rPr>
        <w:br/>
        <w:t>SP-211313r03 was provided. Further discussion on the need for a TR is needed.</w:t>
      </w:r>
      <w:r>
        <w:rPr>
          <w:rFonts w:ascii="COLOR=" w:hAnsi="COLOR="/>
        </w:rPr>
        <w:br/>
      </w:r>
      <w:r>
        <w:rPr>
          <w:rFonts w:ascii="COLOR=" w:hAnsi="COLOR="/>
        </w:rPr>
        <w:br/>
        <w:t>SP-211319 New SID: new Study on the support for 5WWC, Phase 2 (Source: Nokia, Nokia Shanghai Bell)</w:t>
      </w:r>
      <w:r>
        <w:rPr>
          <w:rFonts w:ascii="COLOR=" w:hAnsi="COLOR="/>
        </w:rPr>
        <w:br/>
        <w:t>Acronym: FS_5WWC_Ph2 Unique identifier: 940062</w:t>
      </w:r>
      <w:r>
        <w:rPr>
          <w:rFonts w:ascii="COLOR=" w:hAnsi="COLOR="/>
        </w:rPr>
        <w:br/>
        <w:t>Revision of Prioritization Workshop SP-211169r01</w:t>
      </w:r>
      <w:r>
        <w:rPr>
          <w:rFonts w:ascii="COLOR=" w:hAnsi="COLOR="/>
        </w:rPr>
        <w:br/>
        <w:t>Discussion and conclusion:</w:t>
      </w:r>
      <w:r>
        <w:rPr>
          <w:rFonts w:ascii="COLOR=" w:hAnsi="COLOR="/>
        </w:rPr>
        <w:br/>
        <w:t>No revision was provided.</w:t>
      </w:r>
      <w:r>
        <w:rPr>
          <w:rFonts w:ascii="COLOR=" w:hAnsi="COLOR="/>
        </w:rPr>
        <w:br/>
      </w:r>
      <w:r>
        <w:rPr>
          <w:rFonts w:ascii="COLOR=" w:hAnsi="COLOR="/>
        </w:rPr>
        <w:br/>
        <w:t>SP-211309 New SID: Study on System Enabler for Service Function Chaining (Source: Intel, Telecom Italia, Spreadtrum, Sandvine, Convida Wireless, KPN, InterDigital, Microsoft, Matrixx, KDDI, AT&amp;T, Deutsche Telekom, Cisco, Charter Communications)</w:t>
      </w:r>
      <w:r>
        <w:rPr>
          <w:rFonts w:ascii="COLOR=" w:hAnsi="COLOR="/>
        </w:rPr>
        <w:br/>
      </w:r>
      <w:r>
        <w:rPr>
          <w:rFonts w:ascii="COLOR=" w:hAnsi="COLOR="/>
        </w:rPr>
        <w:lastRenderedPageBreak/>
        <w:t>Acronym: FS_SFC Unique identifier: 940052</w:t>
      </w:r>
      <w:r>
        <w:rPr>
          <w:rFonts w:ascii="COLOR=" w:hAnsi="COLOR="/>
        </w:rPr>
        <w:br/>
        <w:t>Revision of Prioritization Workshop SP-211148r04</w:t>
      </w:r>
      <w:r>
        <w:rPr>
          <w:rFonts w:ascii="COLOR=" w:hAnsi="COLOR="/>
        </w:rPr>
        <w:br/>
        <w:t>Discussion and conclusion:</w:t>
      </w:r>
      <w:r>
        <w:rPr>
          <w:rFonts w:ascii="COLOR=" w:hAnsi="COLOR="/>
        </w:rPr>
        <w:br/>
        <w:t>No revision was provided. Intel commented that WT3 could be reduced by removing the monitoring part to reduce the resource by 0.75 TUs. Some companies commented that traffic steering policies could be reused to reduce the resources needed. Intel were asked to provide a revision with agreed reductions made.</w:t>
      </w:r>
      <w:r>
        <w:rPr>
          <w:rFonts w:ascii="COLOR=" w:hAnsi="COLOR="/>
        </w:rPr>
        <w:br/>
        <w:t>Work Tasks Show of hands:</w:t>
      </w:r>
      <w:r>
        <w:rPr>
          <w:rFonts w:ascii="COLOR=" w:hAnsi="COLOR="/>
        </w:rPr>
        <w:br/>
        <w:t>WT3 OUT 13</w:t>
      </w:r>
      <w:r>
        <w:rPr>
          <w:rFonts w:ascii="COLOR=" w:hAnsi="COLOR="/>
        </w:rPr>
        <w:br/>
      </w:r>
      <w:r>
        <w:rPr>
          <w:rFonts w:ascii="COLOR=" w:hAnsi="COLOR="/>
        </w:rPr>
        <w:br/>
        <w:t>SP-211311 New SID: Extensions to the TSC Framework to support DetNet (Source: Ericsson)</w:t>
      </w:r>
      <w:r>
        <w:rPr>
          <w:rFonts w:ascii="COLOR=" w:hAnsi="COLOR="/>
        </w:rPr>
        <w:br/>
        <w:t>Acronym: FS_DetNet Unique identifier: 940054</w:t>
      </w:r>
      <w:r>
        <w:rPr>
          <w:rFonts w:ascii="COLOR=" w:hAnsi="COLOR="/>
        </w:rPr>
        <w:br/>
        <w:t>Revision of Prioritization Workshop SP-211152r02</w:t>
      </w:r>
      <w:r>
        <w:rPr>
          <w:rFonts w:ascii="COLOR=" w:hAnsi="COLOR="/>
        </w:rPr>
        <w:br/>
        <w:t>Discussion and conclusion:</w:t>
      </w:r>
      <w:r>
        <w:rPr>
          <w:rFonts w:ascii="COLOR=" w:hAnsi="COLOR="/>
        </w:rPr>
        <w:br/>
        <w:t>SP-211152r04 was provided. Ericsson were asked to provide a revision to the SA#94-e document number. This proposes normative work only with resource of 2 TUs (i.e. converted to a WID). There were comments that the IETF is not mature yet and this is based on IETF work, so could be postponed to ta future Release. Ericsson replied that the Yang model is ready as an RFC. Intel agreed that the Yang RFC is sufficient to perform the work in this proposed WID.</w:t>
      </w:r>
      <w:r>
        <w:rPr>
          <w:rFonts w:ascii="COLOR=" w:hAnsi="COLOR="/>
        </w:rPr>
        <w:br/>
      </w:r>
      <w:r>
        <w:rPr>
          <w:rFonts w:ascii="COLOR=" w:hAnsi="COLOR="/>
        </w:rPr>
        <w:br/>
        <w:t>SP-211310 New WID: MPS when access to EPC/5GC is WLAN (Source: Peraton Labs, CISA ECD, Verizon UK Ltd, AT&amp;T, T-Mobile USA, Dish Networks)</w:t>
      </w:r>
      <w:r>
        <w:rPr>
          <w:rFonts w:ascii="COLOR=" w:hAnsi="COLOR="/>
        </w:rPr>
        <w:br/>
        <w:t>Acronym: MPS_WLAN Unique identifier: 940053</w:t>
      </w:r>
      <w:r>
        <w:rPr>
          <w:rFonts w:ascii="COLOR=" w:hAnsi="COLOR="/>
        </w:rPr>
        <w:br/>
        <w:t>Revision of Prioritization Workshop SP-211150r01</w:t>
      </w:r>
      <w:r>
        <w:rPr>
          <w:rFonts w:ascii="COLOR=" w:hAnsi="COLOR="/>
        </w:rPr>
        <w:br/>
        <w:t>Discussion and conclusion:</w:t>
      </w:r>
      <w:r>
        <w:rPr>
          <w:rFonts w:ascii="COLOR=" w:hAnsi="COLOR="/>
        </w:rPr>
        <w:br/>
        <w:t>No revision was provided. Perspecta labs commented that this is down to resource of 2TUs.</w:t>
      </w:r>
      <w:r>
        <w:rPr>
          <w:rFonts w:ascii="COLOR=" w:hAnsi="COLOR="/>
        </w:rPr>
        <w:br/>
      </w:r>
      <w:r>
        <w:rPr>
          <w:rFonts w:ascii="COLOR=" w:hAnsi="COLOR="/>
        </w:rPr>
        <w:br/>
        <w:t>Samsung asked whether they could consider adding SUECR WT1 again (SP-211156 in Workshop), given the progress made in reducing resources. This can be added to the TSG SA document set for consideration.</w:t>
      </w:r>
      <w:r>
        <w:rPr>
          <w:rFonts w:ascii="COLOR=" w:hAnsi="COLOR="/>
        </w:rPr>
        <w:br/>
      </w:r>
      <w:r>
        <w:rPr>
          <w:rFonts w:ascii="COLOR=" w:hAnsi="COLOR="/>
        </w:rPr>
        <w:br/>
        <w:t>SP-211315 New SID on Enhancement to the 5GC LoCation Services Phase 3 (Source: CATT, Huawei)</w:t>
      </w:r>
      <w:r>
        <w:rPr>
          <w:rFonts w:ascii="COLOR=" w:hAnsi="COLOR="/>
        </w:rPr>
        <w:br/>
        <w:t>Acronym: FS_eLCS_Ph3 Unique identifier: 940058</w:t>
      </w:r>
      <w:r>
        <w:rPr>
          <w:rFonts w:ascii="COLOR=" w:hAnsi="COLOR="/>
        </w:rPr>
        <w:br/>
        <w:t>Revision of Prioritization Workshop SP-211158r02</w:t>
      </w:r>
      <w:r>
        <w:rPr>
          <w:rFonts w:ascii="COLOR=" w:hAnsi="COLOR="/>
        </w:rPr>
        <w:br/>
        <w:t>Discussion and conclusion:</w:t>
      </w:r>
      <w:r>
        <w:rPr>
          <w:rFonts w:ascii="COLOR=" w:hAnsi="COLOR="/>
        </w:rPr>
        <w:br/>
        <w:t xml:space="preserve">SP-211315r02 was provided. </w:t>
      </w:r>
      <w:r>
        <w:rPr>
          <w:rFonts w:ascii="COLOR=" w:hAnsi="COLOR="/>
        </w:rPr>
        <w:br/>
        <w:t>Work Tasks Show of hands:</w:t>
      </w:r>
      <w:r>
        <w:rPr>
          <w:rFonts w:ascii="COLOR=" w:hAnsi="COLOR="/>
        </w:rPr>
        <w:br/>
        <w:t>WT3 OUT 13</w:t>
      </w:r>
      <w:r>
        <w:rPr>
          <w:rFonts w:ascii="COLOR=" w:hAnsi="COLOR="/>
        </w:rPr>
        <w:br/>
      </w:r>
      <w:r>
        <w:rPr>
          <w:rFonts w:ascii="COLOR=" w:hAnsi="COLOR="/>
        </w:rPr>
        <w:br/>
        <w:t>Incoming Liaison Statements for action</w:t>
      </w:r>
      <w:r>
        <w:rPr>
          <w:rFonts w:ascii="COLOR=" w:hAnsi="COLOR="/>
        </w:rPr>
        <w:br/>
        <w:t>SP-211247 LS from APT: APT REPORT ON EMERGING CRITICAL APPLICATIONS &amp; USE CASES OF IMT FOR INDUSTRIAL, SOCIETAL AND ENTERPRISE USERS (Source: AWG28/OUT03 (Rev.1) (AWG28/OUT03 (Rev.1)))</w:t>
      </w:r>
      <w:r>
        <w:rPr>
          <w:rFonts w:ascii="COLOR=" w:hAnsi="COLOR="/>
        </w:rPr>
        <w:br/>
        <w:t>Discussion and conclusion:</w:t>
      </w:r>
      <w:r>
        <w:rPr>
          <w:rFonts w:ascii="COLOR=" w:hAnsi="COLOR="/>
        </w:rPr>
        <w:br/>
        <w:t xml:space="preserve">The SA WG6 Chair reported that this had been postponed in SA WG6 and recommended also postponing at this meeting to coordinate any response. It needs to be </w:t>
      </w:r>
      <w:r>
        <w:rPr>
          <w:rFonts w:ascii="COLOR=" w:hAnsi="COLOR="/>
        </w:rPr>
        <w:lastRenderedPageBreak/>
        <w:t>clarified which WGs can provide input on this and this was left for off-line discussion.</w:t>
      </w:r>
      <w:r>
        <w:rPr>
          <w:rFonts w:ascii="COLOR=" w:hAnsi="COLOR="/>
        </w:rPr>
        <w:br/>
      </w:r>
      <w:r>
        <w:rPr>
          <w:rFonts w:ascii="COLOR=" w:hAnsi="COLOR="/>
        </w:rPr>
        <w:br/>
        <w:t>SP-211412 LS from ITU-R WP5D: Development of a draft new Report ITU-R M.[IMT.INDUSTRY] -Applications of IMT for specific societal, industrial and enterprise usages (Source: ITU-R WP5D (ITU_R_WP5D_TEMP_464rev3))</w:t>
      </w:r>
      <w:r>
        <w:rPr>
          <w:rFonts w:ascii="COLOR=" w:hAnsi="COLOR="/>
        </w:rPr>
        <w:br/>
        <w:t>Discussion and conclusion:</w:t>
      </w:r>
      <w:r>
        <w:rPr>
          <w:rFonts w:ascii="COLOR=" w:hAnsi="COLOR="/>
        </w:rPr>
        <w:br/>
        <w:t>The SA WG6 Chair reported that this had been postponed in SA WG6 and recommended also postponing at this meeting to coordinate any response. Deutsche Telekom suggested forwarding this LS to SA WG1. Motorola Solutions commented that this should be addressed in 2022/Q1. It needs to be clarified which WGs can provide input on this and this was left for off-line discussion.</w:t>
      </w:r>
      <w:r>
        <w:rPr>
          <w:rFonts w:ascii="COLOR=" w:hAnsi="COLOR="/>
        </w:rPr>
        <w:br/>
      </w:r>
      <w:r>
        <w:rPr>
          <w:rFonts w:ascii="COLOR=" w:hAnsi="COLOR="/>
        </w:rPr>
        <w:br/>
        <w:t>SP-211262 LS from CT WG1: Reply LS on EPS support for IoT NTN in Rel-17 (Source: CT WG1 (C1-217258))</w:t>
      </w:r>
      <w:r>
        <w:rPr>
          <w:rFonts w:ascii="COLOR=" w:hAnsi="COLOR="/>
        </w:rPr>
        <w:br/>
        <w:t>Discussion and conclusion:</w:t>
      </w:r>
      <w:r>
        <w:rPr>
          <w:rFonts w:ascii="COLOR=" w:hAnsi="COLOR="/>
        </w:rPr>
        <w:br/>
        <w:t>This LS was noted.</w:t>
      </w:r>
      <w:r>
        <w:rPr>
          <w:rFonts w:ascii="COLOR=" w:hAnsi="COLOR="/>
        </w:rPr>
        <w:br/>
      </w:r>
      <w:r>
        <w:rPr>
          <w:rFonts w:ascii="COLOR=" w:hAnsi="COLOR="/>
        </w:rPr>
        <w:br/>
        <w:t>SP-211264 Reply LS on EPS support for IoT NTN in Rel-17 (Source: SA WG2 (S2-2109344))</w:t>
      </w:r>
      <w:r>
        <w:rPr>
          <w:rFonts w:ascii="COLOR=" w:hAnsi="COLOR="/>
        </w:rPr>
        <w:br/>
        <w:t>Discussion and conclusion:</w:t>
      </w:r>
      <w:r>
        <w:rPr>
          <w:rFonts w:ascii="COLOR=" w:hAnsi="COLOR="/>
        </w:rPr>
        <w:br/>
        <w:t xml:space="preserve">MediaTek suggested that if the related WID in SP-211306 is approved either an LS could be sent or alternatively only reported to the relevant groups. </w:t>
      </w:r>
      <w:r>
        <w:rPr>
          <w:rFonts w:ascii="COLOR=" w:hAnsi="COLOR="/>
        </w:rPr>
        <w:br/>
      </w:r>
      <w:r>
        <w:rPr>
          <w:rFonts w:ascii="COLOR=" w:hAnsi="COLOR="/>
        </w:rPr>
        <w:br/>
        <w:t>SP-211414 LS from ITU-T JCA-IMT2020: LS on Invitation to update the information in the IMT2020 roadmap (Source: ITU-T JCA-IMT2020 (JCA-IMT2020-O-019))</w:t>
      </w:r>
      <w:r>
        <w:rPr>
          <w:rFonts w:ascii="COLOR=" w:hAnsi="COLOR="/>
        </w:rPr>
        <w:br/>
        <w:t>Discussion and conclusion:</w:t>
      </w:r>
      <w:r>
        <w:rPr>
          <w:rFonts w:ascii="COLOR=" w:hAnsi="COLOR="/>
        </w:rPr>
        <w:br/>
        <w:t>This LS was noted.</w:t>
      </w:r>
      <w:r>
        <w:rPr>
          <w:rFonts w:ascii="COLOR=" w:hAnsi="COLOR="/>
        </w:rPr>
        <w:br/>
      </w:r>
      <w:r>
        <w:rPr>
          <w:rFonts w:ascii="COLOR=" w:hAnsi="COLOR="/>
        </w:rPr>
        <w:br/>
        <w:t>SP-211266 LS from GSMA: Reply LS from GSMA Operator Platform Group to TSG SA, SA WG2, SA WG5, SA WG6 and ETSI ISG MEC on edge computing definition and integration (Source: GSMA (OPG_72_Doc_04))</w:t>
      </w:r>
      <w:r>
        <w:rPr>
          <w:rFonts w:ascii="COLOR=" w:hAnsi="COLOR="/>
        </w:rPr>
        <w:br/>
        <w:t>Discussion and conclusion:</w:t>
      </w:r>
      <w:r>
        <w:rPr>
          <w:rFonts w:ascii="COLOR=" w:hAnsi="COLOR="/>
        </w:rPr>
        <w:br/>
        <w:t>Response drafted in SP-211580. This LS was postponed.</w:t>
      </w:r>
      <w:r>
        <w:rPr>
          <w:rFonts w:ascii="COLOR=" w:hAnsi="COLOR="/>
        </w:rPr>
        <w:br/>
      </w:r>
      <w:r>
        <w:rPr>
          <w:rFonts w:ascii="COLOR=" w:hAnsi="COLOR="/>
        </w:rPr>
        <w:br/>
        <w:t>SP-211580 [DRAFT] Reply LS to GSMA Operator Platform Group on edge computing definition and integration (Source: Samsung Electronics Co., Ltd)</w:t>
      </w:r>
      <w:r>
        <w:rPr>
          <w:rFonts w:ascii="COLOR=" w:hAnsi="COLOR="/>
        </w:rPr>
        <w:br/>
        <w:t>Discussion and conclusion:</w:t>
      </w:r>
      <w:r>
        <w:rPr>
          <w:rFonts w:ascii="COLOR=" w:hAnsi="COLOR="/>
        </w:rPr>
        <w:br/>
        <w:t>Revision of SP-211557. Response to SP-211266. Deutsche Telekom commented that this should be further considered before responding as companies will need time for review by experts. Qualcomm agreed and suggested placing this on e-mail approval to enable it to be sent in time for the Workshop (21 January 2022). Vodafone agreed that the WGs need to review this and an e-mail discussion would be useful. The SA WG2 Chair agreed that the WG experts should provide input on this. The SA WG2 Chair was asked to handle the e-mail process from early January 2022 with a vie to providing input to the Workshop. The SA WG6 Chair was asked to come up with a time plan and allowing the WG Chairs a week to collect input before sending on TSG SA e-mail approval. The SA WG6 Chair suggested asking WG Chairs to start this when convenient for their WGs in early January. Deutsche Telekom asked also to include CT WGs in this. The TSG CT Chair should be included in the process to organise this. This was left open.</w:t>
      </w:r>
      <w:r>
        <w:rPr>
          <w:rFonts w:ascii="COLOR=" w:hAnsi="COLOR="/>
        </w:rPr>
        <w:br/>
      </w:r>
      <w:r>
        <w:rPr>
          <w:rFonts w:ascii="COLOR=" w:hAnsi="COLOR="/>
        </w:rPr>
        <w:br/>
        <w:t>SP-211544 [DRAFT] LS on Energy Efficiency as guiding principle for new solutions (Source: Nokia, Nokia Shanghai Bell, Deutsche Telekom, Telecom Italia, Telefonica, Orange, Verizon, KDDI, AT&amp;T, Sony, Xiaomi)</w:t>
      </w:r>
      <w:r>
        <w:rPr>
          <w:rFonts w:ascii="COLOR=" w:hAnsi="COLOR="/>
        </w:rPr>
        <w:br/>
      </w:r>
      <w:r>
        <w:rPr>
          <w:rFonts w:ascii="COLOR=" w:hAnsi="COLOR="/>
        </w:rPr>
        <w:lastRenderedPageBreak/>
        <w:t>Discussion and conclusion:</w:t>
      </w:r>
      <w:r>
        <w:rPr>
          <w:rFonts w:ascii="COLOR=" w:hAnsi="COLOR="/>
        </w:rPr>
        <w:br/>
        <w:t>Huawei asked whether the distribution could be reduced only to TSG CT, and some SA WGs. Motorola Solutions commented that this should be sent to STG CT, TSG RAN and all WGs. Deutsche Telekom agreed that all WGs need to take this topic into account. MediaTek suggested removing RAN WG5 from the list and asked if this is expected to impact Rel-18 discussions. Nokia replied that this does apply to Rel-18 but should not impact the prioritization work. MediaTek commented that EE aspects are not included in many of the SID proposals. Offline discussion on this was encouraged.</w:t>
      </w:r>
      <w:r>
        <w:rPr>
          <w:rFonts w:ascii="COLOR=" w:hAnsi="COLOR="/>
        </w:rPr>
        <w:br/>
      </w:r>
      <w:r>
        <w:rPr>
          <w:rFonts w:ascii="COLOR=" w:hAnsi="COLOR="/>
        </w:rPr>
        <w:br/>
        <w:t>Rel-12 CR Pack:</w:t>
      </w:r>
      <w:r>
        <w:rPr>
          <w:rFonts w:ascii="COLOR=" w:hAnsi="COLOR="/>
        </w:rPr>
        <w:br/>
        <w:t>SP-211345 CRs for Corrections to EVS Fixed-Point &amp; alternative Fixed Point Source Code, Floating Point Source Code and Update of Test Vectors (26.442, 26.443, 26.444 and 26.452) [WI Code: EVS_codec-SA WG4] (Source: SA WG4)</w:t>
      </w:r>
      <w:r>
        <w:rPr>
          <w:rFonts w:ascii="COLOR=" w:hAnsi="COLOR="/>
        </w:rPr>
        <w:br/>
        <w:t>Discussion and conclusion:</w:t>
      </w:r>
      <w:r>
        <w:rPr>
          <w:rFonts w:ascii="COLOR=" w:hAnsi="COLOR="/>
        </w:rPr>
        <w:br/>
        <w:t>This CR Pack was approved.</w:t>
      </w:r>
      <w:r>
        <w:rPr>
          <w:rFonts w:ascii="COLOR=" w:hAnsi="COLOR="/>
        </w:rPr>
        <w:br/>
      </w:r>
      <w:r>
        <w:rPr>
          <w:rFonts w:ascii="COLOR=" w:hAnsi="COLOR="/>
        </w:rPr>
        <w:br/>
      </w:r>
      <w:r>
        <w:rPr>
          <w:rFonts w:ascii="COLOR=" w:hAnsi="COLOR="/>
        </w:rPr>
        <w:br/>
        <w:t>Close of CC</w:t>
      </w:r>
      <w:r>
        <w:rPr>
          <w:rFonts w:ascii="COLOR=" w:hAnsi="COLOR="/>
        </w:rPr>
        <w:br/>
        <w:t>The TSG SA Chair closed this CC at 16.00 UTC.</w:t>
      </w:r>
    </w:p>
    <w:p w14:paraId="7D6C8003" w14:textId="0228E90E" w:rsidR="00061339" w:rsidRDefault="00061339" w:rsidP="00061339">
      <w:pPr>
        <w:pStyle w:val="Heading1"/>
        <w:divId w:val="398745793"/>
      </w:pPr>
      <w:bookmarkStart w:id="314" w:name="_Toc97638996"/>
      <w:bookmarkStart w:id="315" w:name="_Toc97639480"/>
      <w:r>
        <w:t>I.2</w:t>
      </w:r>
      <w:r>
        <w:tab/>
      </w:r>
      <w:r>
        <w:t>SA#94E_CC#2</w:t>
      </w:r>
      <w:bookmarkEnd w:id="314"/>
      <w:bookmarkEnd w:id="315"/>
    </w:p>
    <w:p w14:paraId="4677FCCF" w14:textId="77777777" w:rsidR="00061339" w:rsidRDefault="00061339" w:rsidP="00061339">
      <w:pPr>
        <w:pStyle w:val="NormalWeb"/>
        <w:divId w:val="398745793"/>
      </w:pPr>
      <w:r>
        <w:rPr>
          <w:rFonts w:ascii="COLOR=" w:hAnsi="COLOR="/>
        </w:rPr>
        <w:t>Third Generation Partnership Project (3GPP™)</w:t>
      </w:r>
      <w:r>
        <w:rPr>
          <w:rFonts w:ascii="COLOR=" w:hAnsi="COLOR="/>
        </w:rPr>
        <w:br/>
        <w:t>Version 1</w:t>
      </w:r>
      <w:r>
        <w:rPr>
          <w:rFonts w:ascii="COLOR=" w:hAnsi="COLOR="/>
        </w:rPr>
        <w:br/>
        <w:t>SUMMARY Report for TSG SA meeting: #94E (Electronic meeting) Conference Call #2</w:t>
      </w:r>
      <w:r>
        <w:rPr>
          <w:rFonts w:ascii="COLOR=" w:hAnsi="COLOR="/>
        </w:rPr>
        <w:br/>
      </w:r>
      <w:r>
        <w:rPr>
          <w:rFonts w:ascii="COLOR=" w:hAnsi="COLOR="/>
        </w:rPr>
        <w:br/>
        <w:t>Opened: Tuesday, (2021-12-15) 13:00 UTC</w:t>
      </w:r>
      <w:r>
        <w:rPr>
          <w:rFonts w:ascii="COLOR=" w:hAnsi="COLOR="/>
        </w:rPr>
        <w:br/>
      </w:r>
      <w:r>
        <w:rPr>
          <w:rFonts w:ascii="COLOR=" w:hAnsi="COLOR="/>
        </w:rPr>
        <w:br/>
      </w:r>
      <w:r>
        <w:rPr>
          <w:rFonts w:ascii="COLOR=" w:hAnsi="COLOR="/>
        </w:rPr>
        <w:br/>
        <w:t>There were ~380 participants on this CC.</w:t>
      </w:r>
      <w:r>
        <w:rPr>
          <w:rFonts w:ascii="COLOR=" w:hAnsi="COLOR="/>
        </w:rPr>
        <w:br/>
        <w:t>Attendees: The following companies were recorded as present (list not exhaustive or verified)</w:t>
      </w:r>
      <w:r>
        <w:rPr>
          <w:rFonts w:ascii="COLOR=" w:hAnsi="COLOR="/>
        </w:rPr>
        <w:br/>
        <w:t>Airbus</w:t>
      </w:r>
      <w:r>
        <w:rPr>
          <w:rFonts w:ascii="COLOR=" w:hAnsi="COLOR="/>
        </w:rPr>
        <w:br/>
        <w:t>Alibaba</w:t>
      </w:r>
      <w:r>
        <w:rPr>
          <w:rFonts w:ascii="COLOR=" w:hAnsi="COLOR="/>
        </w:rPr>
        <w:br/>
        <w:t>Apple</w:t>
      </w:r>
      <w:r>
        <w:rPr>
          <w:rFonts w:ascii="COLOR=" w:hAnsi="COLOR="/>
        </w:rPr>
        <w:br/>
        <w:t>AsiaInfo</w:t>
      </w:r>
      <w:r>
        <w:rPr>
          <w:rFonts w:ascii="COLOR=" w:hAnsi="COLOR="/>
        </w:rPr>
        <w:br/>
        <w:t>AT&amp;T</w:t>
      </w:r>
      <w:r>
        <w:rPr>
          <w:rFonts w:ascii="COLOR=" w:hAnsi="COLOR="/>
        </w:rPr>
        <w:br/>
        <w:t>BlackBerry</w:t>
      </w:r>
      <w:r>
        <w:rPr>
          <w:rFonts w:ascii="COLOR=" w:hAnsi="COLOR="/>
        </w:rPr>
        <w:br/>
        <w:t>BT</w:t>
      </w:r>
      <w:r>
        <w:rPr>
          <w:rFonts w:ascii="COLOR=" w:hAnsi="COLOR="/>
        </w:rPr>
        <w:br/>
        <w:t>CableLabs</w:t>
      </w:r>
      <w:r>
        <w:rPr>
          <w:rFonts w:ascii="COLOR=" w:hAnsi="COLOR="/>
        </w:rPr>
        <w:br/>
        <w:t>CAICT</w:t>
      </w:r>
      <w:r>
        <w:rPr>
          <w:rFonts w:ascii="COLOR=" w:hAnsi="COLOR="/>
        </w:rPr>
        <w:br/>
        <w:t>CBN</w:t>
      </w:r>
      <w:r>
        <w:rPr>
          <w:rFonts w:ascii="COLOR=" w:hAnsi="COLOR="/>
        </w:rPr>
        <w:br/>
      </w:r>
      <w:r>
        <w:rPr>
          <w:rFonts w:ascii="COLOR=" w:hAnsi="COLOR="/>
        </w:rPr>
        <w:lastRenderedPageBreak/>
        <w:t>Charter</w:t>
      </w:r>
      <w:r>
        <w:rPr>
          <w:rFonts w:ascii="COLOR=" w:hAnsi="COLOR="/>
        </w:rPr>
        <w:br/>
        <w:t>China Mobile</w:t>
      </w:r>
      <w:r>
        <w:rPr>
          <w:rFonts w:ascii="COLOR=" w:hAnsi="COLOR="/>
        </w:rPr>
        <w:br/>
        <w:t>China Telecom</w:t>
      </w:r>
      <w:r>
        <w:rPr>
          <w:rFonts w:ascii="COLOR=" w:hAnsi="COLOR="/>
        </w:rPr>
        <w:br/>
        <w:t>China Unicom</w:t>
      </w:r>
      <w:r>
        <w:rPr>
          <w:rFonts w:ascii="COLOR=" w:hAnsi="COLOR="/>
        </w:rPr>
        <w:br/>
        <w:t>CKH IOD</w:t>
      </w:r>
      <w:r>
        <w:rPr>
          <w:rFonts w:ascii="COLOR=" w:hAnsi="COLOR="/>
        </w:rPr>
        <w:br/>
        <w:t>CKH IOD</w:t>
      </w:r>
      <w:r>
        <w:rPr>
          <w:rFonts w:ascii="COLOR=" w:hAnsi="COLOR="/>
        </w:rPr>
        <w:br/>
        <w:t>CMCC</w:t>
      </w:r>
      <w:r>
        <w:rPr>
          <w:rFonts w:ascii="COLOR=" w:hAnsi="COLOR="/>
        </w:rPr>
        <w:br/>
        <w:t>Deutsche Telekom</w:t>
      </w:r>
      <w:r>
        <w:rPr>
          <w:rFonts w:ascii="COLOR=" w:hAnsi="COLOR="/>
        </w:rPr>
        <w:br/>
        <w:t>DISH</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t>Erillisverkot</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t>Futurewei</w:t>
      </w:r>
      <w:r>
        <w:rPr>
          <w:rFonts w:ascii="COLOR=" w:hAnsi="COLOR="/>
        </w:rPr>
        <w:br/>
        <w:t>GateHouse</w:t>
      </w:r>
      <w:r>
        <w:rPr>
          <w:rFonts w:ascii="COLOR=" w:hAnsi="COLOR="/>
        </w:rPr>
        <w:br/>
        <w:t>Huawei</w:t>
      </w:r>
      <w:r>
        <w:rPr>
          <w:rFonts w:ascii="COLOR=" w:hAnsi="COLOR="/>
        </w:rPr>
        <w:br/>
        <w:t>INSPUR</w:t>
      </w:r>
      <w:r>
        <w:rPr>
          <w:rFonts w:ascii="COLOR=" w:hAnsi="COLOR="/>
        </w:rPr>
        <w:br/>
        <w:t>Intel</w:t>
      </w:r>
      <w:r>
        <w:rPr>
          <w:rFonts w:ascii="COLOR=" w:hAnsi="COLOR="/>
        </w:rPr>
        <w:br/>
        <w:t>JHU/APL</w:t>
      </w:r>
      <w:r>
        <w:rPr>
          <w:rFonts w:ascii="COLOR=" w:hAnsi="COLOR="/>
        </w:rPr>
        <w:br/>
        <w:t>Kaixin</w:t>
      </w:r>
      <w:r>
        <w:rPr>
          <w:rFonts w:ascii="COLOR=" w:hAnsi="COLOR="/>
        </w:rPr>
        <w:br/>
        <w:t>KDDI</w:t>
      </w:r>
      <w:r>
        <w:rPr>
          <w:rFonts w:ascii="COLOR=" w:hAnsi="COLOR="/>
        </w:rPr>
        <w:br/>
        <w:t>KPN</w:t>
      </w:r>
      <w:r>
        <w:rPr>
          <w:rFonts w:ascii="COLOR=" w:hAnsi="COLOR="/>
        </w:rPr>
        <w:br/>
        <w:t>Kyocera</w:t>
      </w:r>
      <w:r>
        <w:rPr>
          <w:rFonts w:ascii="COLOR=" w:hAnsi="COLOR="/>
        </w:rPr>
        <w:br/>
        <w:t>Lenovo</w:t>
      </w:r>
      <w:r>
        <w:rPr>
          <w:rFonts w:ascii="COLOR=" w:hAnsi="COLOR="/>
        </w:rPr>
        <w:br/>
        <w:t>LG Uplus</w:t>
      </w:r>
      <w:r>
        <w:rPr>
          <w:rFonts w:ascii="COLOR=" w:hAnsi="COLOR="/>
        </w:rPr>
        <w:br/>
        <w:t>LGE</w:t>
      </w:r>
      <w:r>
        <w:rPr>
          <w:rFonts w:ascii="COLOR=" w:hAnsi="COLOR="/>
        </w:rPr>
        <w:br/>
        <w:t>MATRIXX Software</w:t>
      </w:r>
      <w:r>
        <w:rPr>
          <w:rFonts w:ascii="COLOR=" w:hAnsi="COLOR="/>
        </w:rPr>
        <w:br/>
        <w:t>MediaTek</w:t>
      </w:r>
      <w:r>
        <w:rPr>
          <w:rFonts w:ascii="COLOR=" w:hAnsi="COLOR="/>
        </w:rPr>
        <w:br/>
        <w:t>Microsoft</w:t>
      </w:r>
      <w:r>
        <w:rPr>
          <w:rFonts w:ascii="COLOR=" w:hAnsi="COLOR="/>
        </w:rPr>
        <w:br/>
        <w:t>MITRE</w:t>
      </w:r>
      <w:r>
        <w:rPr>
          <w:rFonts w:ascii="COLOR=" w:hAnsi="COLOR="/>
        </w:rPr>
        <w:br/>
        <w:t>T-Mobile USA</w:t>
      </w:r>
      <w:r>
        <w:rPr>
          <w:rFonts w:ascii="COLOR=" w:hAnsi="COLOR="/>
        </w:rPr>
        <w:br/>
        <w:t>Motorola Solutions</w:t>
      </w:r>
      <w:r>
        <w:rPr>
          <w:rFonts w:ascii="COLOR=" w:hAnsi="COLOR="/>
        </w:rPr>
        <w:br/>
        <w:t>NEC</w:t>
      </w:r>
      <w:r>
        <w:rPr>
          <w:rFonts w:ascii="COLOR=" w:hAnsi="COLOR="/>
        </w:rPr>
        <w:br/>
      </w:r>
      <w:r>
        <w:rPr>
          <w:rFonts w:ascii="COLOR=" w:hAnsi="COLOR="/>
        </w:rPr>
        <w:lastRenderedPageBreak/>
        <w:t>NextNav</w:t>
      </w:r>
      <w:r>
        <w:rPr>
          <w:rFonts w:ascii="COLOR=" w:hAnsi="COLOR="/>
        </w:rPr>
        <w:br/>
        <w:t>NICT</w:t>
      </w:r>
      <w:r>
        <w:rPr>
          <w:rFonts w:ascii="COLOR=" w:hAnsi="COLOR="/>
        </w:rPr>
        <w:br/>
        <w:t>Nkom</w:t>
      </w:r>
      <w:r>
        <w:rPr>
          <w:rFonts w:ascii="COLOR=" w:hAnsi="COLOR="/>
        </w:rPr>
        <w:br/>
        <w:t>Nokia</w:t>
      </w:r>
      <w:r>
        <w:rPr>
          <w:rFonts w:ascii="COLOR=" w:hAnsi="COLOR="/>
        </w:rPr>
        <w:br/>
        <w:t>Novamint</w:t>
      </w:r>
      <w:r>
        <w:rPr>
          <w:rFonts w:ascii="COLOR=" w:hAnsi="COLOR="/>
        </w:rPr>
        <w:br/>
        <w:t>NTIA</w:t>
      </w:r>
      <w:r>
        <w:rPr>
          <w:rFonts w:ascii="COLOR=" w:hAnsi="COLOR="/>
        </w:rPr>
        <w:br/>
        <w:t>NTT DOCOMO</w:t>
      </w:r>
      <w:r>
        <w:rPr>
          <w:rFonts w:ascii="COLOR=" w:hAnsi="COLOR="/>
        </w:rPr>
        <w:br/>
        <w:t>Omnispace</w:t>
      </w:r>
      <w:r>
        <w:rPr>
          <w:rFonts w:ascii="COLOR=" w:hAnsi="COLOR="/>
        </w:rPr>
        <w:br/>
        <w:t>OPPO</w:t>
      </w:r>
      <w:r>
        <w:rPr>
          <w:rFonts w:ascii="COLOR=" w:hAnsi="COLOR="/>
        </w:rPr>
        <w:br/>
        <w:t>Orange</w:t>
      </w:r>
      <w:r>
        <w:rPr>
          <w:rFonts w:ascii="COLOR=" w:hAnsi="COLOR="/>
        </w:rPr>
        <w:br/>
        <w:t>OTD</w:t>
      </w:r>
      <w:r>
        <w:rPr>
          <w:rFonts w:ascii="COLOR=" w:hAnsi="COLOR="/>
        </w:rPr>
        <w:br/>
        <w:t>Peraton labs</w:t>
      </w:r>
      <w:r>
        <w:rPr>
          <w:rFonts w:ascii="COLOR=" w:hAnsi="COLOR="/>
        </w:rPr>
        <w:br/>
        <w:t>Philips</w:t>
      </w:r>
      <w:r>
        <w:rPr>
          <w:rFonts w:ascii="COLOR=" w:hAnsi="COLOR="/>
        </w:rPr>
        <w:br/>
        <w:t>Qualcomm</w:t>
      </w:r>
      <w:r>
        <w:rPr>
          <w:rFonts w:ascii="COLOR=" w:hAnsi="COLOR="/>
        </w:rPr>
        <w:br/>
        <w:t>RJIL</w:t>
      </w:r>
      <w:r>
        <w:rPr>
          <w:rFonts w:ascii="COLOR=" w:hAnsi="COLOR="/>
        </w:rPr>
        <w:br/>
        <w:t>Rogers</w:t>
      </w:r>
      <w:r>
        <w:rPr>
          <w:rFonts w:ascii="COLOR=" w:hAnsi="COLOR="/>
        </w:rPr>
        <w:br/>
        <w:t>Samsung</w:t>
      </w:r>
      <w:r>
        <w:rPr>
          <w:rFonts w:ascii="COLOR=" w:hAnsi="COLOR="/>
        </w:rPr>
        <w:br/>
        <w:t>Sandvine</w:t>
      </w:r>
      <w:r>
        <w:rPr>
          <w:rFonts w:ascii="COLOR=" w:hAnsi="COLOR="/>
        </w:rPr>
        <w:br/>
        <w:t>SATELIOT</w:t>
      </w:r>
      <w:r>
        <w:rPr>
          <w:rFonts w:ascii="COLOR=" w:hAnsi="COLOR="/>
        </w:rPr>
        <w:br/>
        <w:t>Sepura</w:t>
      </w:r>
      <w:r>
        <w:rPr>
          <w:rFonts w:ascii="COLOR=" w:hAnsi="COLOR="/>
        </w:rPr>
        <w:br/>
        <w:t>Siemens</w:t>
      </w:r>
      <w:r>
        <w:rPr>
          <w:rFonts w:ascii="COLOR=" w:hAnsi="COLOR="/>
        </w:rPr>
        <w:br/>
        <w:t>SoftBank</w:t>
      </w:r>
      <w:r>
        <w:rPr>
          <w:rFonts w:ascii="COLOR=" w:hAnsi="COLOR="/>
        </w:rPr>
        <w:br/>
        <w:t>Sony</w:t>
      </w:r>
      <w:r>
        <w:rPr>
          <w:rFonts w:ascii="COLOR=" w:hAnsi="COLOR="/>
        </w:rPr>
        <w:br/>
        <w:t>Spreadtrum</w:t>
      </w:r>
      <w:r>
        <w:rPr>
          <w:rFonts w:ascii="COLOR=" w:hAnsi="COLOR="/>
        </w:rPr>
        <w:br/>
        <w:t>SyncTechno</w:t>
      </w:r>
      <w:r>
        <w:rPr>
          <w:rFonts w:ascii="COLOR=" w:hAnsi="COLOR="/>
        </w:rPr>
        <w:br/>
        <w:t>Tejas Networks</w:t>
      </w:r>
      <w:r>
        <w:rPr>
          <w:rFonts w:ascii="COLOR=" w:hAnsi="COLOR="/>
        </w:rPr>
        <w:br/>
        <w:t>Telefónica</w:t>
      </w:r>
      <w:r>
        <w:rPr>
          <w:rFonts w:ascii="COLOR=" w:hAnsi="COLOR="/>
        </w:rPr>
        <w:br/>
        <w:t>Telstra</w:t>
      </w:r>
      <w:r>
        <w:rPr>
          <w:rFonts w:ascii="COLOR=" w:hAnsi="COLOR="/>
        </w:rPr>
        <w:br/>
        <w:t>TELUS</w:t>
      </w:r>
      <w:r>
        <w:rPr>
          <w:rFonts w:ascii="COLOR=" w:hAnsi="COLOR="/>
        </w:rPr>
        <w:br/>
        <w:t>Tencent</w:t>
      </w:r>
      <w:r>
        <w:rPr>
          <w:rFonts w:ascii="COLOR=" w:hAnsi="COLOR="/>
        </w:rPr>
        <w:br/>
        <w:t>TIM</w:t>
      </w:r>
      <w:r>
        <w:rPr>
          <w:rFonts w:ascii="COLOR=" w:hAnsi="COLOR="/>
        </w:rPr>
        <w:br/>
        <w:t>TNO</w:t>
      </w:r>
      <w:r>
        <w:rPr>
          <w:rFonts w:ascii="COLOR=" w:hAnsi="COLOR="/>
        </w:rPr>
        <w:br/>
        <w:t>USNSA</w:t>
      </w:r>
      <w:r>
        <w:rPr>
          <w:rFonts w:ascii="COLOR=" w:hAnsi="COLOR="/>
        </w:rPr>
        <w:br/>
        <w:t>Verizon</w:t>
      </w:r>
      <w:r>
        <w:rPr>
          <w:rFonts w:ascii="COLOR=" w:hAnsi="COLOR="/>
        </w:rPr>
        <w:br/>
        <w:t>vivo</w:t>
      </w:r>
      <w:r>
        <w:rPr>
          <w:rFonts w:ascii="COLOR=" w:hAnsi="COLOR="/>
        </w:rPr>
        <w:br/>
        <w:t>Vodafone</w:t>
      </w:r>
      <w:r>
        <w:rPr>
          <w:rFonts w:ascii="COLOR=" w:hAnsi="COLOR="/>
        </w:rPr>
        <w:br/>
        <w:t>Xiaomi</w:t>
      </w:r>
      <w:r>
        <w:rPr>
          <w:rFonts w:ascii="COLOR=" w:hAnsi="COLOR="/>
        </w:rPr>
        <w:br/>
        <w:t>ZTE</w:t>
      </w:r>
      <w:r>
        <w:rPr>
          <w:rFonts w:ascii="COLOR=" w:hAnsi="COLOR="/>
        </w:rPr>
        <w:br/>
      </w:r>
      <w:r>
        <w:rPr>
          <w:rFonts w:ascii="COLOR=" w:hAnsi="COLOR="/>
        </w:rPr>
        <w:lastRenderedPageBreak/>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to investigate whether their organization or any other organization owns IPRs which are, or are likely to become Essential in respect of the work of 3GPP.</w:t>
      </w:r>
      <w:r>
        <w:rPr>
          <w:rFonts w:ascii="COLOR=" w:hAnsi="COLOR="/>
        </w:rPr>
        <w:br/>
        <w:t>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r>
      <w:r>
        <w:rPr>
          <w:rFonts w:ascii="COLOR=" w:hAnsi="COLOR="/>
        </w:rPr>
        <w:br/>
      </w:r>
      <w:r>
        <w:rPr>
          <w:rFonts w:ascii="COLOR=" w:hAnsi="COLOR="/>
        </w:rPr>
        <w:br/>
        <w:t>Opening of Conference Call</w:t>
      </w:r>
      <w:r>
        <w:rPr>
          <w:rFonts w:ascii="COLOR=" w:hAnsi="COLOR="/>
        </w:rPr>
        <w:br/>
        <w:t>The TSG SA Chair opened this CC at 13.00 UTC.</w:t>
      </w:r>
      <w:r>
        <w:rPr>
          <w:rFonts w:ascii="COLOR=" w:hAnsi="COLOR="/>
        </w:rPr>
        <w:br/>
        <w:t>The TSG SA Chair indicated that this CC will start with the "normal" meeting for approximately 2 hours and then go to the R18 SA2 SIDs prioritization, which will mainly focus on the preparation for the Joint Session with TSG RAN.</w:t>
      </w:r>
      <w:r>
        <w:rPr>
          <w:rFonts w:ascii="COLOR=" w:hAnsi="COLOR="/>
        </w:rPr>
        <w:br/>
        <w:t>Welcome speech, approval of agenda, general</w:t>
      </w:r>
      <w:r>
        <w:rPr>
          <w:rFonts w:ascii="COLOR=" w:hAnsi="COLOR="/>
        </w:rPr>
        <w:br/>
        <w:t>The TSG SA Chair welcomed the TSG SA Vice Chairs, the MCC Secretary and SA WG Vice Chairs and the delegates to this Conference Call. The Chair notes were maintained in the folder https://www.3gpp.org/ftp/tsg_sa/TSG_SA/TSGS_94E_Electronic_2021_12/INBOX/Chair_Notes/ and the latest Chair notes were https://www.3gpp.org/ftp/tsg_sa/TSG_SA/TSGS_94E_Electronic_2021_12/INBOX/Chair_Notes/2021-12-14-1600utc-sa94e-chairsnotes.doc.</w:t>
      </w:r>
      <w:r>
        <w:rPr>
          <w:rFonts w:ascii="COLOR=" w:hAnsi="COLOR="/>
        </w:rPr>
        <w:br/>
        <w:t>AI 3.5</w:t>
      </w:r>
      <w:r>
        <w:rPr>
          <w:rFonts w:ascii="COLOR=" w:hAnsi="COLOR="/>
        </w:rPr>
        <w:br/>
        <w:t>SP-211486 Discussion on 5G Support-based Advanced Interactive System for Integrated Wastewater Management of Food Industry in South Asia (Chongqing University)</w:t>
      </w:r>
      <w:r>
        <w:rPr>
          <w:rFonts w:ascii="COLOR=" w:hAnsi="COLOR="/>
        </w:rPr>
        <w:br/>
        <w:t>Abstract: The main contribution is an advanced interactive system design solution for the integrated management of food industry waste water in South Asia, which can provide advanced interactive support for the intelligent plant-group cloud management of wastewater treatment and other process-based continuous production and manufacturing processes.</w:t>
      </w:r>
      <w:r>
        <w:rPr>
          <w:rFonts w:ascii="COLOR=" w:hAnsi="COLOR="/>
        </w:rPr>
        <w:br/>
        <w:t>Discussion and conclusion:</w:t>
      </w:r>
      <w:r>
        <w:rPr>
          <w:rFonts w:ascii="COLOR=" w:hAnsi="COLOR="/>
        </w:rPr>
        <w:br/>
      </w:r>
      <w:r>
        <w:rPr>
          <w:rFonts w:ascii="COLOR=" w:hAnsi="COLOR="/>
        </w:rPr>
        <w:lastRenderedPageBreak/>
        <w:t>There was no source company representative available to present this paper.</w:t>
      </w:r>
      <w:r>
        <w:rPr>
          <w:rFonts w:ascii="COLOR=" w:hAnsi="COLOR="/>
        </w:rPr>
        <w:br/>
      </w:r>
      <w:r>
        <w:rPr>
          <w:rFonts w:ascii="COLOR=" w:hAnsi="COLOR="/>
        </w:rPr>
        <w:br/>
        <w:t>AI 4 - Reports from SA WG chairs</w:t>
      </w:r>
      <w:r>
        <w:rPr>
          <w:rFonts w:ascii="COLOR=" w:hAnsi="COLOR="/>
        </w:rPr>
        <w:br/>
        <w:t>The TSG SA Chair indicated that: Due to time limitations we will only have quick presentations of the "Actions to SA" in these reports. Delegates this time are asked to review the reports offline.</w:t>
      </w:r>
      <w:r>
        <w:rPr>
          <w:rFonts w:ascii="COLOR=" w:hAnsi="COLOR="/>
        </w:rPr>
        <w:br/>
        <w:t>Note that this is exceptional handling during SA#94-e. We will return to normal report handling from SA#95-e onwards.</w:t>
      </w:r>
      <w:r>
        <w:rPr>
          <w:rFonts w:ascii="COLOR=" w:hAnsi="COLOR="/>
        </w:rPr>
        <w:br/>
        <w:t>SP-211582 SA WG1 report to SA#94e.</w:t>
      </w:r>
      <w:r>
        <w:rPr>
          <w:rFonts w:ascii="COLOR=" w:hAnsi="COLOR="/>
        </w:rPr>
        <w:br/>
        <w:t>Action to SA#94-e:</w:t>
      </w:r>
      <w:r>
        <w:rPr>
          <w:rFonts w:ascii="COLOR=" w:hAnsi="COLOR="/>
        </w:rPr>
        <w:br/>
        <w:t>Approve/note SA WG2 agreed inputs to TSG SA.</w:t>
      </w:r>
      <w:r>
        <w:rPr>
          <w:rFonts w:ascii="COLOR=" w:hAnsi="COLOR="/>
        </w:rPr>
        <w:br/>
      </w:r>
      <w:r>
        <w:rPr>
          <w:rFonts w:ascii="COLOR=" w:hAnsi="COLOR="/>
        </w:rPr>
        <w:br/>
        <w:t>Discussion and conclusion:</w:t>
      </w:r>
      <w:r>
        <w:rPr>
          <w:rFonts w:ascii="COLOR=" w:hAnsi="COLOR="/>
        </w:rPr>
        <w:br/>
        <w:t>There were no further issues to highlight and the report will be presented in CC#5.</w:t>
      </w:r>
      <w:r>
        <w:rPr>
          <w:rFonts w:ascii="COLOR=" w:hAnsi="COLOR="/>
        </w:rPr>
        <w:br/>
        <w:t>SP-211270 SA WG2 report to SA#94e.</w:t>
      </w:r>
      <w:r>
        <w:rPr>
          <w:rFonts w:ascii="COLOR=" w:hAnsi="COLOR="/>
        </w:rPr>
        <w:br/>
        <w:t>Action to SA#94-e:</w:t>
      </w:r>
      <w:r>
        <w:rPr>
          <w:rFonts w:ascii="COLOR=" w:hAnsi="COLOR="/>
        </w:rPr>
        <w:br/>
        <w:t>Collected Items requiring action from SA</w:t>
      </w:r>
      <w:r>
        <w:rPr>
          <w:rFonts w:ascii="COLOR=" w:hAnsi="COLOR="/>
        </w:rPr>
        <w:br/>
        <w:t>1) Approval of revised Rel-17 alignment WID(s)</w:t>
      </w:r>
      <w:r>
        <w:rPr>
          <w:rFonts w:ascii="COLOR=" w:hAnsi="COLOR="/>
        </w:rPr>
        <w:br/>
        <w:t>2) SA#94-e is requested to provide SA2 with prioritized list of Rel-18 study/work items to be handled in Rel-18 timeframe, taking SA2 endorsed Rel-18 TU budget estimates into consideration.</w:t>
      </w:r>
      <w:r>
        <w:rPr>
          <w:rFonts w:ascii="COLOR=" w:hAnsi="COLOR="/>
        </w:rPr>
        <w:br/>
      </w:r>
      <w:r>
        <w:rPr>
          <w:rFonts w:ascii="COLOR=" w:hAnsi="COLOR="/>
        </w:rPr>
        <w:br/>
        <w:t>Discussion and conclusion:</w:t>
      </w:r>
      <w:r>
        <w:rPr>
          <w:rFonts w:ascii="COLOR=" w:hAnsi="COLOR="/>
        </w:rPr>
        <w:br/>
        <w:t>There were no further issues to highlight and the report will be presented in CC#5.</w:t>
      </w:r>
      <w:r>
        <w:rPr>
          <w:rFonts w:ascii="COLOR=" w:hAnsi="COLOR="/>
        </w:rPr>
        <w:br/>
        <w:t>SP-211545 SA WG3 report to SA#94e.</w:t>
      </w:r>
      <w:r>
        <w:rPr>
          <w:rFonts w:ascii="COLOR=" w:hAnsi="COLOR="/>
        </w:rPr>
        <w:br/>
        <w:t>Action to SA#94-e:</w:t>
      </w:r>
      <w:r>
        <w:rPr>
          <w:rFonts w:ascii="COLOR=" w:hAnsi="COLOR="/>
        </w:rPr>
        <w:br/>
        <w:t>Approve/note SA WG2 agreed inputs to TSG SA.</w:t>
      </w:r>
      <w:r>
        <w:rPr>
          <w:rFonts w:ascii="COLOR=" w:hAnsi="COLOR="/>
        </w:rPr>
        <w:br/>
      </w:r>
      <w:r>
        <w:rPr>
          <w:rFonts w:ascii="COLOR=" w:hAnsi="COLOR="/>
        </w:rPr>
        <w:br/>
        <w:t>Discussion and conclusion:</w:t>
      </w:r>
      <w:r>
        <w:rPr>
          <w:rFonts w:ascii="COLOR=" w:hAnsi="COLOR="/>
        </w:rPr>
        <w:br/>
        <w:t>Orange commented that there are some Rel-17 Exception requests from SA WG3. The SA WG3 Chair clarified that the new Rel-17 WIDs are developed from Rel-17 SIDs and are accompanied by Rel-17 CRs at this meeting. There were no further issues to highlight and the report will be presented in CC#5.</w:t>
      </w:r>
      <w:r>
        <w:rPr>
          <w:rFonts w:ascii="COLOR=" w:hAnsi="COLOR="/>
        </w:rPr>
        <w:br/>
        <w:t>SP-211334 SA WG4 report to SA#94e.</w:t>
      </w:r>
      <w:r>
        <w:rPr>
          <w:rFonts w:ascii="COLOR=" w:hAnsi="COLOR="/>
        </w:rPr>
        <w:br/>
        <w:t>Action to SA#94-e:</w:t>
      </w:r>
      <w:r>
        <w:rPr>
          <w:rFonts w:ascii="COLOR=" w:hAnsi="COLOR="/>
        </w:rPr>
        <w:br/>
        <w:t>Approve/note SA WG2 agreed inputs to TSG SA.</w:t>
      </w:r>
      <w:r>
        <w:rPr>
          <w:rFonts w:ascii="COLOR=" w:hAnsi="COLOR="/>
        </w:rPr>
        <w:br/>
      </w:r>
      <w:r>
        <w:rPr>
          <w:rFonts w:ascii="COLOR=" w:hAnsi="COLOR="/>
        </w:rPr>
        <w:br/>
        <w:t>Discussion and conclusion:</w:t>
      </w:r>
      <w:r>
        <w:rPr>
          <w:rFonts w:ascii="COLOR=" w:hAnsi="COLOR="/>
        </w:rPr>
        <w:br/>
        <w:t>Workshops reports are highlighted for interested delegates. There were no further issues to highlight and the report will be presented in CC#5.</w:t>
      </w:r>
      <w:r>
        <w:rPr>
          <w:rFonts w:ascii="COLOR=" w:hAnsi="COLOR="/>
        </w:rPr>
        <w:br/>
        <w:t>SP-211534 SA WG5 report to SA#94e.</w:t>
      </w:r>
      <w:r>
        <w:rPr>
          <w:rFonts w:ascii="COLOR=" w:hAnsi="COLOR="/>
        </w:rPr>
        <w:br/>
        <w:t>Action to SA#94-e:</w:t>
      </w:r>
      <w:r>
        <w:rPr>
          <w:rFonts w:ascii="COLOR=" w:hAnsi="COLOR="/>
        </w:rPr>
        <w:br/>
        <w:t>Approve/note SA WG2 agreed inputs to TSG SA.</w:t>
      </w:r>
      <w:r>
        <w:rPr>
          <w:rFonts w:ascii="COLOR=" w:hAnsi="COLOR="/>
        </w:rPr>
        <w:br/>
      </w:r>
      <w:r>
        <w:rPr>
          <w:rFonts w:ascii="COLOR=" w:hAnsi="COLOR="/>
        </w:rPr>
        <w:br/>
      </w:r>
      <w:r>
        <w:rPr>
          <w:rFonts w:ascii="COLOR=" w:hAnsi="COLOR="/>
        </w:rPr>
        <w:lastRenderedPageBreak/>
        <w:t>Discussion and conclusion:</w:t>
      </w:r>
      <w:r>
        <w:rPr>
          <w:rFonts w:ascii="COLOR=" w:hAnsi="COLOR="/>
        </w:rPr>
        <w:br/>
        <w:t>The report will be presented in CC#5.</w:t>
      </w:r>
      <w:r>
        <w:rPr>
          <w:rFonts w:ascii="COLOR=" w:hAnsi="COLOR="/>
        </w:rPr>
        <w:br/>
        <w:t>SP-211507 SA WG6 report to SA#94e.</w:t>
      </w:r>
      <w:r>
        <w:rPr>
          <w:rFonts w:ascii="COLOR=" w:hAnsi="COLOR="/>
        </w:rPr>
        <w:br/>
        <w:t>Action to SA#94-e:</w:t>
      </w:r>
      <w:r>
        <w:rPr>
          <w:rFonts w:ascii="COLOR=" w:hAnsi="COLOR="/>
        </w:rPr>
        <w:br/>
        <w:t>Approve/note SA WG2 agreed inputs to TSG SA.</w:t>
      </w:r>
      <w:r>
        <w:rPr>
          <w:rFonts w:ascii="COLOR=" w:hAnsi="COLOR="/>
        </w:rPr>
        <w:br/>
      </w:r>
      <w:r>
        <w:rPr>
          <w:rFonts w:ascii="COLOR=" w:hAnsi="COLOR="/>
        </w:rPr>
        <w:br/>
        <w:t>Discussion and conclusion:</w:t>
      </w:r>
      <w:r>
        <w:rPr>
          <w:rFonts w:ascii="COLOR=" w:hAnsi="COLOR="/>
        </w:rPr>
        <w:br/>
        <w:t>The SA WG6 Chair highlighted the principles endorsed for Rel18 work in SA WG6 (from Slide 3):</w:t>
      </w:r>
      <w:r>
        <w:rPr>
          <w:rFonts w:ascii="COLOR=" w:hAnsi="COLOR="/>
        </w:rPr>
        <w:br/>
        <w:t>Rel-18 work plan and endorsed principles (S6-212437 &amp; S6-212840)</w:t>
      </w:r>
      <w:r>
        <w:rPr>
          <w:rFonts w:ascii="COLOR=" w:hAnsi="COLOR="/>
        </w:rPr>
        <w:br/>
        <w:t>- No formal prioritization, workload manageable (based on TU estimates), further new items are not encouraged</w:t>
      </w:r>
      <w:r>
        <w:rPr>
          <w:rFonts w:ascii="COLOR=" w:hAnsi="COLOR="/>
        </w:rPr>
        <w:br/>
        <w:t>- Studies must be completed latest by June or Sep 2022</w:t>
      </w:r>
      <w:r>
        <w:rPr>
          <w:rFonts w:ascii="COLOR=" w:hAnsi="COLOR="/>
        </w:rPr>
        <w:br/>
        <w:t>- All Rel-18 WIDs/SIDs will be on the agenda, especially during e-meetings</w:t>
      </w:r>
      <w:r>
        <w:rPr>
          <w:rFonts w:ascii="COLOR=" w:hAnsi="COLOR="/>
        </w:rPr>
        <w:br/>
      </w:r>
      <w:r>
        <w:rPr>
          <w:rFonts w:ascii="COLOR=" w:hAnsi="COLOR="/>
        </w:rPr>
        <w:br/>
        <w:t>Intel raised concerns that the time budget limit had not been reached and did not see the need to discourage further items. The TSG SA Chair replied that there new proposals are always allowed and they need to be included with consensus. The SA Wg6 Chair agreed that the intention is not to block items that can be included with consensus.</w:t>
      </w:r>
      <w:r>
        <w:rPr>
          <w:rFonts w:ascii="COLOR=" w:hAnsi="COLOR="/>
        </w:rPr>
        <w:br/>
        <w:t>There were no further issues to highlight and the report will be presented in CC#5.</w:t>
      </w:r>
      <w:r>
        <w:rPr>
          <w:rFonts w:ascii="COLOR=" w:hAnsi="COLOR="/>
        </w:rPr>
        <w:br/>
      </w:r>
      <w:r>
        <w:rPr>
          <w:rFonts w:ascii="COLOR=" w:hAnsi="COLOR="/>
        </w:rPr>
        <w:br/>
        <w:t>AI 6.4</w:t>
      </w:r>
      <w:r>
        <w:rPr>
          <w:rFonts w:ascii="COLOR=" w:hAnsi="COLOR="/>
        </w:rPr>
        <w:br/>
        <w:t>SP-211444 New Study on Network and Service Operations for Energy Utilities (SA WG5)</w:t>
      </w:r>
      <w:r>
        <w:rPr>
          <w:rFonts w:ascii="COLOR=" w:hAnsi="COLOR="/>
        </w:rPr>
        <w:br/>
        <w:t>e-mail comments:</w:t>
      </w:r>
      <w:r>
        <w:rPr>
          <w:rFonts w:ascii="COLOR=" w:hAnsi="COLOR="/>
        </w:rPr>
        <w:br/>
        <w:t>Revision proposed.</w:t>
      </w:r>
      <w:r>
        <w:rPr>
          <w:rFonts w:ascii="COLOR=" w:hAnsi="COLOR="/>
        </w:rPr>
        <w:br/>
        <w:t>The acronym is aligned with the title of the study.</w:t>
      </w:r>
      <w:r>
        <w:rPr>
          <w:rFonts w:ascii="COLOR=" w:hAnsi="COLOR="/>
        </w:rPr>
        <w:br/>
        <w:t>Request for Revision.</w:t>
      </w:r>
      <w:r>
        <w:rPr>
          <w:rFonts w:ascii="COLOR=" w:hAnsi="COLOR="/>
        </w:rPr>
        <w:br/>
        <w:t>Please add Siemens as supporting individual member to the table in clause 9.</w:t>
      </w:r>
      <w:r>
        <w:rPr>
          <w:rFonts w:ascii="COLOR=" w:hAnsi="COLOR="/>
        </w:rPr>
        <w:br/>
      </w:r>
      <w:r>
        <w:rPr>
          <w:rFonts w:ascii="COLOR=" w:hAnsi="COLOR="/>
        </w:rPr>
        <w:br/>
        <w:t>Discussion and conclusion:</w:t>
      </w:r>
      <w:r>
        <w:rPr>
          <w:rFonts w:ascii="COLOR=" w:hAnsi="COLOR="/>
        </w:rPr>
        <w:br/>
        <w:t>Siemens asked to be added to list of supporters. Samsung will create rev3. SP-211444r03 was approved. (To be revised to a new TD number by MCC).</w:t>
      </w:r>
      <w:r>
        <w:rPr>
          <w:rFonts w:ascii="COLOR=" w:hAnsi="COLOR="/>
        </w:rPr>
        <w:br/>
      </w:r>
      <w:r>
        <w:rPr>
          <w:rFonts w:ascii="COLOR=" w:hAnsi="COLOR="/>
        </w:rPr>
        <w:br/>
        <w:t>SP-211565 On the SA WG6 study item proposal on Service Function Chaining (SP-211559) (Source: Intel)</w:t>
      </w:r>
      <w:r>
        <w:rPr>
          <w:rFonts w:ascii="COLOR=" w:hAnsi="COLOR="/>
        </w:rPr>
        <w:br/>
        <w:t>Abstract: Discussion in support of the resubmission of SA WG6 SID on Service Function Chaining (SP-211559 / S6-2127237)</w:t>
      </w:r>
      <w:r>
        <w:rPr>
          <w:rFonts w:ascii="COLOR=" w:hAnsi="COLOR="/>
        </w:rPr>
        <w:br/>
        <w:t>Discussion and conclusion:</w:t>
      </w:r>
      <w:r>
        <w:rPr>
          <w:rFonts w:ascii="COLOR=" w:hAnsi="COLOR="/>
        </w:rPr>
        <w:br/>
        <w:t>Huawei commented that this is based on SA WG1 requirements and does not imply an independent study by SA WG6. Vodafone raised concerns doing this at SA WG6 and would prefer SA WG2 to determine whether SA WG6 needs to do any work on this. Nokia agreed that progress in SA WG2 should be checked first. Ericsson agreed with Vodafone and Nokia. Intel asked that this may be further considered by SA WG6 in 2022/Q1 before this is decided on the TSG SA level. The SA WG6 Chair commented that they would prefer to wait until SA WG2 have progressed before considering what needs to be done in SA WG6. Intel added that as the SA WG2 SID is being down-scoped, there may be more work to be done by SA WG6 on this topic. Huawei suggested that interested companies can bring their views on what needs to be done related to EDGE work to SA WG6. This was then noted.</w:t>
      </w:r>
      <w:r>
        <w:rPr>
          <w:rFonts w:ascii="COLOR=" w:hAnsi="COLOR="/>
        </w:rPr>
        <w:br/>
      </w:r>
      <w:r>
        <w:rPr>
          <w:rFonts w:ascii="COLOR=" w:hAnsi="COLOR="/>
        </w:rPr>
        <w:lastRenderedPageBreak/>
        <w:t>SP-211559 New SID on Service Function Chaining support for Edge Data Networks (Source: Intel, AT&amp;T, Sandvine, CATT, KPN, Deutsche Telekom, Convida Wireless, Lenovo, Motorola Mobility, Vivo Mobile)</w:t>
      </w:r>
      <w:r>
        <w:rPr>
          <w:rFonts w:ascii="COLOR=" w:hAnsi="COLOR="/>
        </w:rPr>
        <w:br/>
        <w:t>Discussion and conclusion:</w:t>
      </w:r>
      <w:r>
        <w:rPr>
          <w:rFonts w:ascii="COLOR=" w:hAnsi="COLOR="/>
        </w:rPr>
        <w:br/>
        <w:t>This was noted.</w:t>
      </w:r>
      <w:r>
        <w:rPr>
          <w:rFonts w:ascii="COLOR=" w:hAnsi="COLOR="/>
        </w:rPr>
        <w:br/>
      </w:r>
      <w:r>
        <w:rPr>
          <w:rFonts w:ascii="COLOR=" w:hAnsi="COLOR="/>
        </w:rPr>
        <w:br/>
        <w:t>AI 6.5</w:t>
      </w:r>
      <w:r>
        <w:rPr>
          <w:rFonts w:ascii="COLOR=" w:hAnsi="COLOR="/>
        </w:rPr>
        <w:br/>
        <w:t>SP-211566 New WID on enhanced capability for SMS (Source: China mobile)</w:t>
      </w:r>
      <w:r>
        <w:rPr>
          <w:rFonts w:ascii="COLOR=" w:hAnsi="COLOR="/>
        </w:rPr>
        <w:br/>
        <w:t>Abstract: Objective: This work item proposes new normative messaging requirements to for legacy SMS in TS 22.261. The objective is: - Enhancement of short message delivery, so that it will occur within the 'time limitation requirement' determined by a 3rd party.</w:t>
      </w:r>
      <w:r>
        <w:rPr>
          <w:rFonts w:ascii="COLOR=" w:hAnsi="COLOR="/>
        </w:rPr>
        <w:br/>
        <w:t>Discussion and conclusion:</w:t>
      </w:r>
      <w:r>
        <w:rPr>
          <w:rFonts w:ascii="COLOR=" w:hAnsi="COLOR="/>
        </w:rPr>
        <w:br/>
        <w:t>The related CR in SP-211567 was reviewed. This was left for further off-line discussion.</w:t>
      </w:r>
      <w:r>
        <w:rPr>
          <w:rFonts w:ascii="COLOR=" w:hAnsi="COLOR="/>
        </w:rPr>
        <w:br/>
      </w:r>
      <w:r>
        <w:rPr>
          <w:rFonts w:ascii="COLOR=" w:hAnsi="COLOR="/>
        </w:rPr>
        <w:br/>
        <w:t>SP-211567 Enhanced capability for short message with delivery time limitation (Source: China Mobile)</w:t>
      </w:r>
      <w:r>
        <w:rPr>
          <w:rFonts w:ascii="COLOR=" w:hAnsi="COLOR="/>
        </w:rPr>
        <w:br/>
        <w:t>Revision of noted S1-214151. Related to proposed eSMS MiniWID in SP-211566</w:t>
      </w:r>
      <w:r>
        <w:rPr>
          <w:rFonts w:ascii="COLOR=" w:hAnsi="COLOR="/>
        </w:rPr>
        <w:br/>
        <w:t>Discussion and conclusion:</w:t>
      </w:r>
      <w:r>
        <w:rPr>
          <w:rFonts w:ascii="COLOR=" w:hAnsi="COLOR="/>
        </w:rPr>
        <w:br/>
        <w:t>Vodafone asked what the need for this is as SS already runs on stable platform and needed clarification on what is missing in existing specifications. Qualcomm shared concerns from Vodafone and did not agree with this CR. Nokia also agreed with Vodafone and Qualcomm. Samsung commented that this does not impact the UE but only adds a store and forward control mechanism in the network. Deutsche Telekom also had concerns on this and added that this will impact CT WGs. This was left for further off-line discussion.</w:t>
      </w:r>
      <w:r>
        <w:rPr>
          <w:rFonts w:ascii="COLOR=" w:hAnsi="COLOR="/>
        </w:rPr>
        <w:br/>
      </w:r>
      <w:r>
        <w:rPr>
          <w:rFonts w:ascii="COLOR=" w:hAnsi="COLOR="/>
        </w:rPr>
        <w:br/>
        <w:t>AI 7.5</w:t>
      </w:r>
      <w:r>
        <w:rPr>
          <w:rFonts w:ascii="COLOR=" w:hAnsi="COLOR="/>
        </w:rPr>
        <w:br/>
        <w:t>SP-211533 Proposed timeline for Rel-19 Stage 1 (Source: SA WG1 Chair, ETSI MCC)</w:t>
      </w:r>
      <w:r>
        <w:rPr>
          <w:rFonts w:ascii="COLOR=" w:hAnsi="COLOR="/>
        </w:rPr>
        <w:br/>
        <w:t>Discussion and conclusion:</w:t>
      </w:r>
      <w:r>
        <w:rPr>
          <w:rFonts w:ascii="COLOR=" w:hAnsi="COLOR="/>
        </w:rPr>
        <w:br/>
        <w:t>This was presented by the SA WG1 Chair to inform TSG SA of the adopted plan for SA WG1 which will be adjusted if necessary when TSG SA do overall Rel19 planning. There were no concerns with SA WG1 using this for their internal planning, but this does not imply any overall 3GPP Rel19 planning, as this had not yet been discussed. Deutsche Telekom commented that next Release planning discussions are usually done along with the current Release Stage 3 Freeze. China Mobile asked for clarification on the prioritization mentioned. The SA WG1 Chair clarified that this is internal SA WG1 prioritization if needed. The SA WG2 Chair asked whether this means that February 2022 is the last date that Stage 1 proposals are expected in SA WG1. The SA WG1 Chair replied that this was the announced procedure from SA WG1. The SA WG2 Chair considered February 2022was too early to close off Rel19 Stage 1 proposals. The SA WG1 Chair added that exceptions will always be allowed for later input where there is support to include it in Rel19 (and consensus to include them). The SA WG1 Secretary clarified that this proposal is related to SA WG1 Studies, not normative Work. This was left for off-line discussion.</w:t>
      </w:r>
      <w:r>
        <w:rPr>
          <w:rFonts w:ascii="COLOR=" w:hAnsi="COLOR="/>
        </w:rPr>
        <w:br/>
      </w:r>
      <w:r>
        <w:rPr>
          <w:rFonts w:ascii="COLOR=" w:hAnsi="COLOR="/>
        </w:rPr>
        <w:br/>
        <w:t>AI 12 R12 CR + mirrors on IETF reference update from Orange</w:t>
      </w:r>
      <w:r>
        <w:rPr>
          <w:rFonts w:ascii="COLOR=" w:hAnsi="COLOR="/>
        </w:rPr>
        <w:br/>
        <w:t>The SA WG2 Chair asked whether the Rel12 CR should be Category D, rather than Category F. This should be discussed with the TSG CT Chair. 3GU Data for SP-211571 can be corrected if necessary.</w:t>
      </w:r>
      <w:r>
        <w:rPr>
          <w:rFonts w:ascii="COLOR=" w:hAnsi="COLOR="/>
        </w:rPr>
        <w:br/>
        <w:t>SP-211571 23.228 Rel-12 CR: IETF reference update (Source: Orange)</w:t>
      </w:r>
      <w:r>
        <w:rPr>
          <w:rFonts w:ascii="COLOR=" w:hAnsi="COLOR="/>
        </w:rPr>
        <w:br/>
        <w:t>Discussion and conclusion:</w:t>
      </w:r>
      <w:r>
        <w:rPr>
          <w:rFonts w:ascii="COLOR=" w:hAnsi="COLOR="/>
        </w:rPr>
        <w:br/>
        <w:t>This CR was approved.</w:t>
      </w:r>
      <w:r>
        <w:rPr>
          <w:rFonts w:ascii="COLOR=" w:hAnsi="COLOR="/>
        </w:rPr>
        <w:br/>
      </w:r>
      <w:r>
        <w:rPr>
          <w:rFonts w:ascii="COLOR=" w:hAnsi="COLOR="/>
        </w:rPr>
        <w:lastRenderedPageBreak/>
        <w:t>SP-211572 23.228 Rel-13 CR: IETF reference update (Source: Orange)</w:t>
      </w:r>
      <w:r>
        <w:rPr>
          <w:rFonts w:ascii="COLOR=" w:hAnsi="COLOR="/>
        </w:rPr>
        <w:br/>
        <w:t>Discussion and conclusion:</w:t>
      </w:r>
      <w:r>
        <w:rPr>
          <w:rFonts w:ascii="COLOR=" w:hAnsi="COLOR="/>
        </w:rPr>
        <w:br/>
        <w:t>This CR was approved.</w:t>
      </w:r>
      <w:r>
        <w:rPr>
          <w:rFonts w:ascii="COLOR=" w:hAnsi="COLOR="/>
        </w:rPr>
        <w:br/>
        <w:t>SP-211573 23.228 Rel-14 CR: IETF reference update (Source: Orange)</w:t>
      </w:r>
      <w:r>
        <w:rPr>
          <w:rFonts w:ascii="COLOR=" w:hAnsi="COLOR="/>
        </w:rPr>
        <w:br/>
        <w:t>Discussion and conclusion:</w:t>
      </w:r>
      <w:r>
        <w:rPr>
          <w:rFonts w:ascii="COLOR=" w:hAnsi="COLOR="/>
        </w:rPr>
        <w:br/>
        <w:t>This CR was approved.</w:t>
      </w:r>
      <w:r>
        <w:rPr>
          <w:rFonts w:ascii="COLOR=" w:hAnsi="COLOR="/>
        </w:rPr>
        <w:br/>
        <w:t>SP-211574 23.228 Rel-15 CR: IETF reference update (Source: Orange)</w:t>
      </w:r>
      <w:r>
        <w:rPr>
          <w:rFonts w:ascii="COLOR=" w:hAnsi="COLOR="/>
        </w:rPr>
        <w:br/>
        <w:t>Discussion and conclusion:</w:t>
      </w:r>
      <w:r>
        <w:rPr>
          <w:rFonts w:ascii="COLOR=" w:hAnsi="COLOR="/>
        </w:rPr>
        <w:br/>
        <w:t>This CR was approved.</w:t>
      </w:r>
      <w:r>
        <w:rPr>
          <w:rFonts w:ascii="COLOR=" w:hAnsi="COLOR="/>
        </w:rPr>
        <w:br/>
        <w:t>SP-211575 23.228 Rel-16 CR: IETF reference update (Source: Orange)</w:t>
      </w:r>
      <w:r>
        <w:rPr>
          <w:rFonts w:ascii="COLOR=" w:hAnsi="COLOR="/>
        </w:rPr>
        <w:br/>
        <w:t>Discussion and conclusion:</w:t>
      </w:r>
      <w:r>
        <w:rPr>
          <w:rFonts w:ascii="COLOR=" w:hAnsi="COLOR="/>
        </w:rPr>
        <w:br/>
        <w:t>This CR was approved.</w:t>
      </w:r>
      <w:r>
        <w:rPr>
          <w:rFonts w:ascii="COLOR=" w:hAnsi="COLOR="/>
        </w:rPr>
        <w:br/>
        <w:t>SP-211576 23.228 Rel-17 CR: IETF reference update (Source: Orange)</w:t>
      </w:r>
      <w:r>
        <w:rPr>
          <w:rFonts w:ascii="COLOR=" w:hAnsi="COLOR="/>
        </w:rPr>
        <w:br/>
        <w:t>Discussion and conclusion:</w:t>
      </w:r>
      <w:r>
        <w:rPr>
          <w:rFonts w:ascii="COLOR=" w:hAnsi="COLOR="/>
        </w:rPr>
        <w:br/>
        <w:t>This CR was approved.</w:t>
      </w:r>
      <w:r>
        <w:rPr>
          <w:rFonts w:ascii="COLOR=" w:hAnsi="COLOR="/>
        </w:rPr>
        <w:br/>
      </w:r>
      <w:r>
        <w:rPr>
          <w:rFonts w:ascii="COLOR=" w:hAnsi="COLOR="/>
        </w:rPr>
        <w:br/>
        <w:t>AI 16</w:t>
      </w:r>
      <w:r>
        <w:rPr>
          <w:rFonts w:ascii="COLOR=" w:hAnsi="COLOR="/>
        </w:rPr>
        <w:br/>
        <w:t>SP-211564 Discussion related to SP-211377 on removal of unspecified expiration of AV in 5G AKA in Rel-16 and Rel-17 (Source: Nokia, Nokia Shanghai Bell)</w:t>
      </w:r>
      <w:r>
        <w:rPr>
          <w:rFonts w:ascii="COLOR=" w:hAnsi="COLOR="/>
        </w:rPr>
        <w:br/>
        <w:t>Abstract: Proposes sending 33.501 CR1218R1 and 33.501 CR1219R1 in CR Pack SP-211377 back to SA WG3.</w:t>
      </w:r>
      <w:r>
        <w:rPr>
          <w:rFonts w:ascii="COLOR=" w:hAnsi="COLOR="/>
        </w:rPr>
        <w:br/>
        <w:t>e-mail comments:</w:t>
      </w:r>
      <w:r>
        <w:rPr>
          <w:rFonts w:ascii="COLOR=" w:hAnsi="COLOR="/>
        </w:rPr>
        <w:br/>
        <w:t>[Huawei]: Request clarification on this contribution.</w:t>
      </w:r>
      <w:r>
        <w:rPr>
          <w:rFonts w:ascii="COLOR=" w:hAnsi="COLOR="/>
        </w:rPr>
        <w:br/>
        <w:t>Nokia provides answers to Huawei's requested clarification.</w:t>
      </w:r>
      <w:r>
        <w:rPr>
          <w:rFonts w:ascii="COLOR=" w:hAnsi="COLOR="/>
        </w:rPr>
        <w:br/>
      </w:r>
      <w:r>
        <w:rPr>
          <w:rFonts w:ascii="COLOR=" w:hAnsi="COLOR="/>
        </w:rPr>
        <w:br/>
        <w:t>Discussion and conclusion:</w:t>
      </w:r>
      <w:r>
        <w:rPr>
          <w:rFonts w:ascii="COLOR=" w:hAnsi="COLOR="/>
        </w:rPr>
        <w:br/>
        <w:t>Nokia also questioned why this is not also proposed for Rel15. Huawei commented that these were alignments with CT WG4 specifications and there is only a single Authentication vector so there should be no roaming issue with this. Nokia replied that they would like to keep some text in the SA WG3 specification. Ericsson suggested that there is a need for CRs but these CRs should be reviewed again to make clarifications in SA WG3. Huawei commented that the assumptions in this document are incorrect. Vodafone also preferred SA WG3 reviewing these CRs along with the CT WG4 specifications. This was left for further off-line discussion.</w:t>
      </w:r>
      <w:r>
        <w:rPr>
          <w:rFonts w:ascii="COLOR=" w:hAnsi="COLOR="/>
        </w:rPr>
        <w:br/>
      </w:r>
      <w:r>
        <w:rPr>
          <w:rFonts w:ascii="COLOR=" w:hAnsi="COLOR="/>
        </w:rPr>
        <w:br/>
        <w:t>SP-211377 Related to SP-211564: CR Pack - two CRs are proposed to be sent back</w:t>
      </w:r>
      <w:r>
        <w:rPr>
          <w:rFonts w:ascii="COLOR=" w:hAnsi="COLOR="/>
        </w:rPr>
        <w:br/>
        <w:t>Discussion and conclusion:</w:t>
      </w:r>
      <w:r>
        <w:rPr>
          <w:rFonts w:ascii="COLOR=" w:hAnsi="COLOR="/>
        </w:rPr>
        <w:br/>
        <w:t>This was left for further off-line discussion.</w:t>
      </w:r>
      <w:r>
        <w:rPr>
          <w:rFonts w:ascii="COLOR=" w:hAnsi="COLOR="/>
        </w:rPr>
        <w:br/>
      </w:r>
      <w:r>
        <w:rPr>
          <w:rFonts w:ascii="COLOR=" w:hAnsi="COLOR="/>
        </w:rPr>
        <w:br/>
        <w:t>AI 17.2 (we will handle as many documents as time permits)</w:t>
      </w:r>
      <w:r>
        <w:rPr>
          <w:rFonts w:ascii="COLOR=" w:hAnsi="COLOR="/>
        </w:rPr>
        <w:br/>
        <w:t>SP-211536 23.501 CR: On Connection Release and Paging Restriction during a Mobility Registration Update in a TA outside the current Registration Area (Source: Nokia, Nokia Shanghai Bell, Intel)</w:t>
      </w:r>
      <w:r>
        <w:rPr>
          <w:rFonts w:ascii="COLOR=" w:hAnsi="COLOR="/>
        </w:rPr>
        <w:br/>
        <w:t>23.501 CR3335R3. Revision of S2-2108152 (partially merged at SA2#148-e)</w:t>
      </w:r>
      <w:r>
        <w:rPr>
          <w:rFonts w:ascii="COLOR=" w:hAnsi="COLOR="/>
        </w:rPr>
        <w:br/>
        <w:t>Discussion and conclusion:</w:t>
      </w:r>
      <w:r>
        <w:rPr>
          <w:rFonts w:ascii="COLOR=" w:hAnsi="COLOR="/>
        </w:rPr>
        <w:br/>
      </w:r>
      <w:r>
        <w:rPr>
          <w:rFonts w:ascii="COLOR=" w:hAnsi="COLOR="/>
        </w:rPr>
        <w:lastRenderedPageBreak/>
        <w:t>This CR was approved.</w:t>
      </w:r>
      <w:r>
        <w:rPr>
          <w:rFonts w:ascii="COLOR=" w:hAnsi="COLOR="/>
        </w:rPr>
        <w:br/>
      </w:r>
      <w:r>
        <w:rPr>
          <w:rFonts w:ascii="COLOR=" w:hAnsi="COLOR="/>
        </w:rPr>
        <w:br/>
        <w:t>SP-211560 23.502 CR: Support of Paging subgrouping (Source: Qualcomm Inc., Nokia, Nokia Shanghai, MediaTek Inc., OPPO, Huawei, HiSilicon)</w:t>
      </w:r>
      <w:r>
        <w:rPr>
          <w:rFonts w:ascii="COLOR=" w:hAnsi="COLOR="/>
        </w:rPr>
        <w:br/>
        <w:t>Revision of Postponed S2-2108944 (23.502 CR3216)</w:t>
      </w:r>
      <w:r>
        <w:rPr>
          <w:rFonts w:ascii="COLOR=" w:hAnsi="COLOR="/>
        </w:rPr>
        <w:br/>
        <w:t>Discussion and conclusion:</w:t>
      </w:r>
      <w:r>
        <w:rPr>
          <w:rFonts w:ascii="COLOR=" w:hAnsi="COLOR="/>
        </w:rPr>
        <w:br/>
        <w:t>Deutsche Telekom asked companies to use the CR History field to help in identifying the changes. This was updated in SP-211560r01 to also update supporting companies which was approved. (To be revised to a new TD number by MCC).</w:t>
      </w:r>
      <w:r>
        <w:rPr>
          <w:rFonts w:ascii="COLOR=" w:hAnsi="COLOR="/>
        </w:rPr>
        <w:br/>
      </w:r>
      <w:r>
        <w:rPr>
          <w:rFonts w:ascii="COLOR=" w:hAnsi="COLOR="/>
        </w:rPr>
        <w:br/>
        <w:t>SP-211562 23.501 CR: Support for Paging Early Indication (Source: MediaTek Inc., Qualcomm Inc., OPPO, Huawei, HiSilicon, Nokia, Nokia Shanghai Bell, [Apple, Ericsson, Vodafone])</w:t>
      </w:r>
      <w:r>
        <w:rPr>
          <w:rFonts w:ascii="COLOR=" w:hAnsi="COLOR="/>
        </w:rPr>
        <w:br/>
        <w:t>Revision of S2-2109339 (23.501 CR3319R4) in SP-211304</w:t>
      </w:r>
      <w:r>
        <w:rPr>
          <w:rFonts w:ascii="COLOR=" w:hAnsi="COLOR="/>
        </w:rPr>
        <w:br/>
        <w:t>Discussion and conclusion:</w:t>
      </w:r>
      <w:r>
        <w:rPr>
          <w:rFonts w:ascii="COLOR=" w:hAnsi="COLOR="/>
        </w:rPr>
        <w:br/>
        <w:t>Ericsson commented that there were issues in the same CR pack under discussion. This was left for further off-line discussion.</w:t>
      </w:r>
      <w:r>
        <w:rPr>
          <w:rFonts w:ascii="COLOR=" w:hAnsi="COLOR="/>
        </w:rPr>
        <w:br/>
      </w:r>
      <w:r>
        <w:rPr>
          <w:rFonts w:ascii="COLOR=" w:hAnsi="COLOR="/>
        </w:rPr>
        <w:br/>
        <w:t>SP-211542 23.304 CR: EN resolve for mobility restriction (Source: Ericsson)</w:t>
      </w:r>
      <w:r>
        <w:rPr>
          <w:rFonts w:ascii="COLOR=" w:hAnsi="COLOR="/>
        </w:rPr>
        <w:br/>
        <w:t>Discussion and conclusion:</w:t>
      </w:r>
      <w:r>
        <w:rPr>
          <w:rFonts w:ascii="COLOR=" w:hAnsi="COLOR="/>
        </w:rPr>
        <w:br/>
        <w:t>23.304 CR0027R1 in CR Pack SP-211281 was returned to SA WG2 for further consideration. This CR was then noted.</w:t>
      </w:r>
      <w:r>
        <w:rPr>
          <w:rFonts w:ascii="COLOR=" w:hAnsi="COLOR="/>
        </w:rPr>
        <w:br/>
      </w:r>
      <w:r>
        <w:rPr>
          <w:rFonts w:ascii="COLOR=" w:hAnsi="COLOR="/>
        </w:rPr>
        <w:br/>
        <w:t>SP-211281 CR Pack: CRs on 5G_ProSe (Rel-17) (Source: SA WG2)</w:t>
      </w:r>
      <w:r>
        <w:rPr>
          <w:rFonts w:ascii="COLOR=" w:hAnsi="COLOR="/>
        </w:rPr>
        <w:br/>
        <w:t>Discussion and conclusion:</w:t>
      </w:r>
      <w:r>
        <w:rPr>
          <w:rFonts w:ascii="COLOR=" w:hAnsi="COLOR="/>
        </w:rPr>
        <w:br/>
        <w:t>23.304 CR0027R1 was postponed and the remaining CRs were approved (CR pack partially approved).</w:t>
      </w:r>
      <w:r>
        <w:rPr>
          <w:rFonts w:ascii="COLOR=" w:hAnsi="COLOR="/>
        </w:rPr>
        <w:br/>
      </w:r>
      <w:r>
        <w:rPr>
          <w:rFonts w:ascii="COLOR=" w:hAnsi="COLOR="/>
        </w:rPr>
        <w:br/>
        <w:t>SP-211543 23.501 CR: Correction on PMF protocol stack for non-3GPP access (Source: Huawei, HiSilicon)</w:t>
      </w:r>
      <w:r>
        <w:rPr>
          <w:rFonts w:ascii="COLOR=" w:hAnsi="COLOR="/>
        </w:rPr>
        <w:br/>
        <w:t>Discussion and conclusion:</w:t>
      </w:r>
      <w:r>
        <w:rPr>
          <w:rFonts w:ascii="COLOR=" w:hAnsi="COLOR="/>
        </w:rPr>
        <w:br/>
        <w:t>Lenovo commented that the ME impact should be indicated and changes on changes removed. As this is a mirror CR, the WI code should now be a Rel-16 code. This was updated to SP-211543r01. This was left for further off-line discussion.</w:t>
      </w:r>
      <w:r>
        <w:rPr>
          <w:rFonts w:ascii="COLOR=" w:hAnsi="COLOR="/>
        </w:rPr>
        <w:br/>
        <w:t>SP-211288 CR Pack: CRs on ATSSS_Ph2 (Rel-17) (Source: SA WG2)</w:t>
      </w:r>
      <w:r>
        <w:rPr>
          <w:rFonts w:ascii="COLOR=" w:hAnsi="COLOR="/>
        </w:rPr>
        <w:br/>
        <w:t>Discussion and conclusion:</w:t>
      </w:r>
      <w:r>
        <w:rPr>
          <w:rFonts w:ascii="COLOR=" w:hAnsi="COLOR="/>
        </w:rPr>
        <w:br/>
        <w:t>There were issues in the same CR pack under discussion. This was left for further off-line discussion.</w:t>
      </w:r>
      <w:r>
        <w:rPr>
          <w:rFonts w:ascii="COLOR=" w:hAnsi="COLOR="/>
        </w:rPr>
        <w:br/>
      </w:r>
      <w:r>
        <w:rPr>
          <w:rFonts w:ascii="COLOR=" w:hAnsi="COLOR="/>
        </w:rPr>
        <w:br/>
        <w:t>SP-211552 23.501 CR: UE onboarding architecture(Source: Intel, Nokia, Nokia Shanghai Bell)</w:t>
      </w:r>
      <w:r>
        <w:rPr>
          <w:rFonts w:ascii="COLOR=" w:hAnsi="COLOR="/>
        </w:rPr>
        <w:br/>
        <w:t>Discussion and conclusion:</w:t>
      </w:r>
      <w:r>
        <w:rPr>
          <w:rFonts w:ascii="COLOR=" w:hAnsi="COLOR="/>
        </w:rPr>
        <w:br/>
        <w:t>SP-211552r03 was provided. SP-211552r03 was approved. (To be revised to a new TD number by MCC).</w:t>
      </w:r>
      <w:r>
        <w:rPr>
          <w:rFonts w:ascii="COLOR=" w:hAnsi="COLOR="/>
        </w:rPr>
        <w:br/>
        <w:t>SP-211553 23.502CR: 23.502 Clarification on NF discovery by NRF in Onboarding or external authentication scenario (Intel)</w:t>
      </w:r>
      <w:r>
        <w:rPr>
          <w:rFonts w:ascii="COLOR=" w:hAnsi="COLOR="/>
        </w:rPr>
        <w:br/>
        <w:t>Discussion and conclusion:</w:t>
      </w:r>
      <w:r>
        <w:rPr>
          <w:rFonts w:ascii="COLOR=" w:hAnsi="COLOR="/>
        </w:rPr>
        <w:br/>
        <w:t>Intel proposed to withdraw this CR and continue with the SA WG2 agreed CR in the CR Pack. This CR was withdrawn. Qualcomm asked what is intended as the original CR is not correct. This should be discussed when handling the CR pack.</w:t>
      </w:r>
      <w:r>
        <w:rPr>
          <w:rFonts w:ascii="COLOR=" w:hAnsi="COLOR="/>
        </w:rPr>
        <w:br/>
        <w:t>SP-211554 23.502 CR: 23.502 Update procedure of Registration with Onboarding SNPN (Source: Intel, Nokia, Nokia Shanghai Bell)</w:t>
      </w:r>
      <w:r>
        <w:rPr>
          <w:rFonts w:ascii="COLOR=" w:hAnsi="COLOR="/>
        </w:rPr>
        <w:br/>
      </w:r>
      <w:r>
        <w:rPr>
          <w:rFonts w:ascii="COLOR=" w:hAnsi="COLOR="/>
        </w:rPr>
        <w:lastRenderedPageBreak/>
        <w:t>Discussion and conclusion:</w:t>
      </w:r>
      <w:r>
        <w:rPr>
          <w:rFonts w:ascii="COLOR=" w:hAnsi="COLOR="/>
        </w:rPr>
        <w:br/>
        <w:t>SP-211554r02 was provided. The changes on changes should be removed. This was updated in SP-211554r03 which was approved. (To be revised to a new TD number by MCC).</w:t>
      </w:r>
      <w:r>
        <w:rPr>
          <w:rFonts w:ascii="COLOR=" w:hAnsi="COLOR="/>
        </w:rPr>
        <w:br/>
        <w:t>SP-211294 CR Pack: CRs on eNPN (Rel-17) (Source: SA WG2)</w:t>
      </w:r>
      <w:r>
        <w:rPr>
          <w:rFonts w:ascii="COLOR=" w:hAnsi="COLOR="/>
        </w:rPr>
        <w:br/>
        <w:t>Revision of 23.502 CR3280R1 proposed in SP-211553; Revision of 23.502 CR3281R1 proposed in SP-211554; NTT DOCOMO have an issue with 23.501 CR3314R2</w:t>
      </w:r>
      <w:r>
        <w:rPr>
          <w:rFonts w:ascii="COLOR=" w:hAnsi="COLOR="/>
        </w:rPr>
        <w:br/>
        <w:t>Discussion and conclusion:</w:t>
      </w:r>
      <w:r>
        <w:rPr>
          <w:rFonts w:ascii="COLOR=" w:hAnsi="COLOR="/>
        </w:rPr>
        <w:br/>
        <w:t>23.502 CR3281R1 was considered as revised. Other CRs require further discussion. This was left for further off-line discussion.</w:t>
      </w:r>
      <w:r>
        <w:rPr>
          <w:rFonts w:ascii="COLOR=" w:hAnsi="COLOR="/>
        </w:rPr>
        <w:br/>
      </w:r>
      <w:r>
        <w:rPr>
          <w:rFonts w:ascii="COLOR=" w:hAnsi="COLOR="/>
        </w:rPr>
        <w:br/>
        <w:t>Block Noting of all incoming LS's which are still open / BA-Block 1</w:t>
      </w:r>
      <w:r>
        <w:rPr>
          <w:rFonts w:ascii="COLOR=" w:hAnsi="COLOR="/>
        </w:rPr>
        <w:br/>
        <w:t>The following incoming LSs for information marked for block noting were noted.</w:t>
      </w:r>
      <w:r>
        <w:rPr>
          <w:rFonts w:ascii="COLOR=" w:hAnsi="COLOR="/>
        </w:rPr>
        <w:br/>
        <w:t>SP-211246 LS In Information LS from ETSI TC LI: Reply LS on PSCELL ID availability in SGW CDR ETSI TC LI (LI(21)P58049r1)</w:t>
      </w:r>
      <w:r>
        <w:rPr>
          <w:rFonts w:ascii="COLOR=" w:hAnsi="COLOR="/>
        </w:rPr>
        <w:br/>
        <w:t>SP-211248 LS In Information LS from MEF Forum: Liaison informing about Publication of Standard MEF 84 Network Slice Service and Attributes MEF Forum (LS00319_001)</w:t>
      </w:r>
      <w:r>
        <w:rPr>
          <w:rFonts w:ascii="COLOR=" w:hAnsi="COLOR="/>
        </w:rPr>
        <w:br/>
        <w:t>SP-211249 LS In Information LS from ETSI ISG RIS: Formation of a new ETSI ISG for Reconfigurable Intelligent Surfaces (RIS) ETSI ISG RIS (RIS(21)001003r2)</w:t>
      </w:r>
      <w:r>
        <w:rPr>
          <w:rFonts w:ascii="COLOR=" w:hAnsi="COLOR="/>
        </w:rPr>
        <w:br/>
        <w:t>SP-211250 LS In Information LS from RAN WG3: Reply LS on Guidelines on Port Allocation for New 3GPP Interfaces RAN WG3 (R3-216233)</w:t>
      </w:r>
      <w:r>
        <w:rPr>
          <w:rFonts w:ascii="COLOR=" w:hAnsi="COLOR="/>
        </w:rPr>
        <w:br/>
        <w:t>SP-211251 LS In Information LS from SA WG2: LS on use of inclusive terminology for Time Synchronization SA WG2 (S2-2107800)</w:t>
      </w:r>
      <w:r>
        <w:rPr>
          <w:rFonts w:ascii="COLOR=" w:hAnsi="COLOR="/>
        </w:rPr>
        <w:br/>
        <w:t>SP-211252 LS In Information LS from SA WG2: LS on MINT functionality for Disaster Roaming SA WG2 (S2-2108172)</w:t>
      </w:r>
      <w:r>
        <w:rPr>
          <w:rFonts w:ascii="COLOR=" w:hAnsi="COLOR="/>
        </w:rPr>
        <w:br/>
        <w:t>SP-211253 LS In Information LS from SA WG2: Reply LS on EPS support for IoT NTN in Rel-17 SA WG2 (S2-2108176)</w:t>
      </w:r>
      <w:r>
        <w:rPr>
          <w:rFonts w:ascii="COLOR=" w:hAnsi="COLOR="/>
        </w:rPr>
        <w:br/>
        <w:t>SP-211254 LS In Information LS from SA WG3: Reply to LS on support of PWS over SNPN SA WG3 (S3-213609)</w:t>
      </w:r>
      <w:r>
        <w:rPr>
          <w:rFonts w:ascii="COLOR=" w:hAnsi="COLOR="/>
        </w:rPr>
        <w:br/>
        <w:t>SP-211255 LS In Information LS from SA WG3: LS on reply to SA6 about new SID on Application Enablement for Data Integrity Verification Service in IOT SA WG3 (S3-214337)</w:t>
      </w:r>
      <w:r>
        <w:rPr>
          <w:rFonts w:ascii="COLOR=" w:hAnsi="COLOR="/>
        </w:rPr>
        <w:br/>
        <w:t>SP-211256 LS In Information Reply LS on LS on MINT functionality for Disaster Roaming SA WG3 (S3-214342)</w:t>
      </w:r>
      <w:r>
        <w:rPr>
          <w:rFonts w:ascii="COLOR=" w:hAnsi="COLOR="/>
        </w:rPr>
        <w:br/>
        <w:t>SP-211257 LS In Information LS from SA WG5: Reply LS to GSMA on new whitepaper E2E Network Slicing Architecture SA WG5 (S5-215083)</w:t>
      </w:r>
      <w:r>
        <w:rPr>
          <w:rFonts w:ascii="COLOR=" w:hAnsi="COLOR="/>
        </w:rPr>
        <w:br/>
        <w:t>SP-211258 LS In Information LS from SA WG5: LS to 3GPP OPs on Multi-SDO Autonomous Networks (AN) formal cooperation proposal SA WG5 (S5-215484)</w:t>
      </w:r>
      <w:r>
        <w:rPr>
          <w:rFonts w:ascii="COLOR=" w:hAnsi="COLOR="/>
        </w:rPr>
        <w:br/>
        <w:t>SP-211259 LS In Information LS from SA WG5: Reply to TM Forum on Intent Management SA WG5 (S5-215486)</w:t>
      </w:r>
      <w:r>
        <w:rPr>
          <w:rFonts w:ascii="COLOR=" w:hAnsi="COLOR="/>
        </w:rPr>
        <w:br/>
        <w:t>SP-211260 LS In Information LS from SA WG5: LS to TM Forum, MEF and GSMA on overall architecture for network slice ordering, provisioning and assurance SA WG5 (S5-215530)</w:t>
      </w:r>
      <w:r>
        <w:rPr>
          <w:rFonts w:ascii="COLOR=" w:hAnsi="COLOR="/>
        </w:rPr>
        <w:br/>
        <w:t>SP-211261 LS In Information LS from SA WG5: LS to ITU-T SG2 on autonomous network levels SA WG5 (S5-215539)</w:t>
      </w:r>
      <w:r>
        <w:rPr>
          <w:rFonts w:ascii="COLOR=" w:hAnsi="COLOR="/>
        </w:rPr>
        <w:br/>
        <w:t>SP-211263 LS In Information LS from SA WG1: Reply to LS on support of PWS over SNPN SA WG1 (S1-214049)</w:t>
      </w:r>
      <w:r>
        <w:rPr>
          <w:rFonts w:ascii="COLOR=" w:hAnsi="COLOR="/>
        </w:rPr>
        <w:br/>
        <w:t>SP-211265 LS In Information LS from ITU-T SG3: LS on ongoing work within ITU-T Study Group 3 (SG3) on new Technical Report on 'IMT2020-Related Policy Considering MVNOs' ITU-T SG3 (SG3-LS99)</w:t>
      </w:r>
      <w:r>
        <w:rPr>
          <w:rFonts w:ascii="COLOR=" w:hAnsi="COLOR="/>
        </w:rPr>
        <w:br/>
        <w:t>SP-211267 LS In Information LS from SA WG5: Reply LS on Prioritized Vehicle to Cloud Technical Solutions (Automotive Edge Computing Consortium (AECC)) SA WG5 (S5-216412)</w:t>
      </w:r>
      <w:r>
        <w:rPr>
          <w:rFonts w:ascii="COLOR=" w:hAnsi="COLOR="/>
        </w:rPr>
        <w:br/>
        <w:t>SP-211268 LS In Information LS from SA WG5: Reply LS on updating the readme.md file in 3GPP Forge SA WG5 (S5-216413)</w:t>
      </w:r>
      <w:r>
        <w:rPr>
          <w:rFonts w:ascii="COLOR=" w:hAnsi="COLOR="/>
        </w:rPr>
        <w:br/>
        <w:t>SP-211269 LS In Information LS from SA WG5: LS on MANO performance measurements accuracy to estimate VNF energy consumption SA WG5 (S5-216419)</w:t>
      </w:r>
      <w:r>
        <w:rPr>
          <w:rFonts w:ascii="COLOR=" w:hAnsi="COLOR="/>
        </w:rPr>
        <w:br/>
        <w:t>SP-211353 LS In Information Reply LS on Inclusive language for ANR SA WG5 (S5-216197)</w:t>
      </w:r>
      <w:r>
        <w:rPr>
          <w:rFonts w:ascii="COLOR=" w:hAnsi="COLOR="/>
        </w:rPr>
        <w:br/>
        <w:t>SP-211410 LS In Information LS from SA WG3: Reply LS on LS on MINT functionality for Disaster Roaming SA WG3 (S3-214416)</w:t>
      </w:r>
      <w:r>
        <w:rPr>
          <w:rFonts w:ascii="COLOR=" w:hAnsi="COLOR="/>
        </w:rPr>
        <w:br/>
        <w:t>SP-211411 LS In Information LS on LTE User Plane Integrity Protection SA WG3 (S3-214462)</w:t>
      </w:r>
      <w:r>
        <w:rPr>
          <w:rFonts w:ascii="COLOR=" w:hAnsi="COLOR="/>
        </w:rPr>
        <w:br/>
      </w:r>
      <w:r>
        <w:rPr>
          <w:rFonts w:ascii="COLOR=" w:hAnsi="COLOR="/>
        </w:rPr>
        <w:lastRenderedPageBreak/>
        <w:t>SP-211413 LS In Information LS from ITU-T SG2: LS on new work item TR.SPN, 'spoofing using national numbers' ITU-T SG2 (SG2-LS222-TD1512)</w:t>
      </w:r>
      <w:r>
        <w:rPr>
          <w:rFonts w:ascii="COLOR=" w:hAnsi="COLOR="/>
        </w:rPr>
        <w:br/>
        <w:t>SP-211484 LS In Action LS from 5GAA: LS on 3GPP Rel-18 items 5GAA (5GAA_S-210187)</w:t>
      </w:r>
      <w:r>
        <w:rPr>
          <w:rFonts w:ascii="COLOR=" w:hAnsi="COLOR="/>
        </w:rPr>
        <w:br/>
        <w:t>SP-211578 LS In Information LS from GSMA OPAG: Reply LS on edge computing definition and integration GSMA OPAG (OPAG_04_Doc_02)</w:t>
      </w:r>
      <w:r>
        <w:rPr>
          <w:rFonts w:ascii="COLOR=" w:hAnsi="COLOR="/>
        </w:rPr>
        <w:br/>
      </w:r>
      <w:r>
        <w:rPr>
          <w:rFonts w:ascii="COLOR=" w:hAnsi="COLOR="/>
        </w:rPr>
        <w:br/>
        <w:t>AI 7.4 - Release-18 SA2 SID Prioritization</w:t>
      </w:r>
      <w:r>
        <w:rPr>
          <w:rFonts w:ascii="COLOR=" w:hAnsi="COLOR="/>
        </w:rPr>
        <w:br/>
        <w:t>- Clarify RAN dependencies (only for WTs which are still in)</w:t>
      </w:r>
      <w:r>
        <w:rPr>
          <w:rFonts w:ascii="COLOR=" w:hAnsi="COLOR="/>
        </w:rPr>
        <w:br/>
        <w:t>- Any WorkTasks which were removed for which discussion is converging to get the in again? !! only converging discussions !!</w:t>
      </w:r>
      <w:r>
        <w:rPr>
          <w:rFonts w:ascii="COLOR=" w:hAnsi="COLOR="/>
        </w:rPr>
        <w:br/>
        <w:t>- Packaging discussion - intention is to have a complete package which can for the moment be endorsed, so that we can have discussions with RAN on Thursday.</w:t>
      </w:r>
      <w:r>
        <w:rPr>
          <w:rFonts w:ascii="COLOR=" w:hAnsi="COLOR="/>
        </w:rPr>
        <w:br/>
      </w:r>
      <w:r>
        <w:rPr>
          <w:rFonts w:ascii="COLOR=" w:hAnsi="COLOR="/>
        </w:rPr>
        <w:br/>
        <w:t>SP-211584 List of SA WG2 R18 SIDs for Prioritization (Source: TSG SA Chair)</w:t>
      </w:r>
      <w:r>
        <w:rPr>
          <w:rFonts w:ascii="COLOR=" w:hAnsi="COLOR="/>
        </w:rPr>
        <w:br/>
        <w:t>Discussion and conclusion:</w:t>
      </w:r>
      <w:r>
        <w:rPr>
          <w:rFonts w:ascii="COLOR=" w:hAnsi="COLOR="/>
        </w:rPr>
        <w:br/>
        <w:t>SP-211584 was provided for this discussion. Each item was commented on in turn to identify issues for the Joint session with TSG RAN.</w:t>
      </w:r>
      <w:r>
        <w:rPr>
          <w:rFonts w:ascii="COLOR=" w:hAnsi="COLOR="/>
        </w:rPr>
        <w:br/>
        <w:t>SP-211325: FS_XRM Unique</w:t>
      </w:r>
      <w:r>
        <w:rPr>
          <w:rFonts w:ascii="COLOR=" w:hAnsi="COLOR="/>
        </w:rPr>
        <w:br/>
        <w:t>WT 3.5 would be needed for RAN alignment.</w:t>
      </w:r>
      <w:r>
        <w:rPr>
          <w:rFonts w:ascii="COLOR=" w:hAnsi="COLOR="/>
        </w:rPr>
        <w:br/>
        <w:t>WT 4.1 would be needed for RAN alignment. This was later removed to try to reduce TUs</w:t>
      </w:r>
      <w:r>
        <w:rPr>
          <w:rFonts w:ascii="COLOR=" w:hAnsi="COLOR="/>
        </w:rPr>
        <w:br/>
        <w:t>SP-211316: FS_eEDGE_5GC_Ph2</w:t>
      </w:r>
      <w:r>
        <w:rPr>
          <w:rFonts w:ascii="COLOR=" w:hAnsi="COLOR="/>
        </w:rPr>
        <w:br/>
        <w:t>Stable.</w:t>
      </w:r>
      <w:r>
        <w:rPr>
          <w:rFonts w:ascii="COLOR=" w:hAnsi="COLOR="/>
        </w:rPr>
        <w:br/>
        <w:t>SP-211328: S_5GAIML</w:t>
      </w:r>
      <w:r>
        <w:rPr>
          <w:rFonts w:ascii="COLOR=" w:hAnsi="COLOR="/>
        </w:rPr>
        <w:br/>
        <w:t>Stable.</w:t>
      </w:r>
      <w:r>
        <w:rPr>
          <w:rFonts w:ascii="COLOR=" w:hAnsi="COLOR="/>
        </w:rPr>
        <w:br/>
        <w:t>SP-211330: FS_eNA_Ph3</w:t>
      </w:r>
      <w:r>
        <w:rPr>
          <w:rFonts w:ascii="COLOR=" w:hAnsi="COLOR="/>
        </w:rPr>
        <w:br/>
        <w:t>Stable.</w:t>
      </w:r>
      <w:r>
        <w:rPr>
          <w:rFonts w:ascii="COLOR=" w:hAnsi="COLOR="/>
        </w:rPr>
        <w:br/>
        <w:t>Vivo suggested removing WT 1.1</w:t>
      </w:r>
      <w:r>
        <w:rPr>
          <w:rFonts w:ascii="COLOR=" w:hAnsi="COLOR="/>
        </w:rPr>
        <w:br/>
        <w:t>SP-211568: FS_eNPN_Ph2</w:t>
      </w:r>
      <w:r>
        <w:rPr>
          <w:rFonts w:ascii="COLOR=" w:hAnsi="COLOR="/>
        </w:rPr>
        <w:br/>
        <w:t>Stable.</w:t>
      </w:r>
      <w:r>
        <w:rPr>
          <w:rFonts w:ascii="COLOR=" w:hAnsi="COLOR="/>
        </w:rPr>
        <w:br/>
        <w:t>SP-211320: FS_eNS_Ph3</w:t>
      </w:r>
      <w:r>
        <w:rPr>
          <w:rFonts w:ascii="COLOR=" w:hAnsi="COLOR="/>
        </w:rPr>
        <w:br/>
        <w:t>WT 7 is wanted by a some companies.</w:t>
      </w:r>
      <w:r>
        <w:rPr>
          <w:rFonts w:ascii="COLOR=" w:hAnsi="COLOR="/>
        </w:rPr>
        <w:br/>
        <w:t>SP-211324: FS_5MBS_Ph2</w:t>
      </w:r>
      <w:r>
        <w:rPr>
          <w:rFonts w:ascii="COLOR=" w:hAnsi="COLOR="/>
        </w:rPr>
        <w:br/>
        <w:t>Stable.</w:t>
      </w:r>
      <w:r>
        <w:rPr>
          <w:rFonts w:ascii="COLOR=" w:hAnsi="COLOR="/>
        </w:rPr>
        <w:br/>
        <w:t>SP-211315: FS_eLCS_Ph3</w:t>
      </w:r>
      <w:r>
        <w:rPr>
          <w:rFonts w:ascii="COLOR=" w:hAnsi="COLOR="/>
        </w:rPr>
        <w:br/>
        <w:t>Stable. Clarify Lead is RAN or SA or parallel for different WTs.</w:t>
      </w:r>
      <w:r>
        <w:rPr>
          <w:rFonts w:ascii="COLOR=" w:hAnsi="COLOR="/>
        </w:rPr>
        <w:br/>
        <w:t>SP-211331: S_5GSAT_ARCH_Ph2</w:t>
      </w:r>
      <w:r>
        <w:rPr>
          <w:rFonts w:ascii="COLOR=" w:hAnsi="COLOR="/>
        </w:rPr>
        <w:br/>
        <w:t>Stable.</w:t>
      </w:r>
      <w:r>
        <w:rPr>
          <w:rFonts w:ascii="COLOR=" w:hAnsi="COLOR="/>
        </w:rPr>
        <w:br/>
        <w:t>SP-211317: S_5GSATB</w:t>
      </w:r>
      <w:r>
        <w:rPr>
          <w:rFonts w:ascii="COLOR=" w:hAnsi="COLOR="/>
        </w:rPr>
        <w:br/>
        <w:t>WT 2.2 is wanted by a number of companies.</w:t>
      </w:r>
      <w:r>
        <w:rPr>
          <w:rFonts w:ascii="COLOR=" w:hAnsi="COLOR="/>
        </w:rPr>
        <w:br/>
        <w:t>SP-211312: FS_5GTTUe</w:t>
      </w:r>
      <w:r>
        <w:rPr>
          <w:rFonts w:ascii="COLOR=" w:hAnsi="COLOR="/>
        </w:rPr>
        <w:br/>
        <w:t>Stable.</w:t>
      </w:r>
      <w:r>
        <w:rPr>
          <w:rFonts w:ascii="COLOR=" w:hAnsi="COLOR="/>
        </w:rPr>
        <w:br/>
        <w:t>SP-211323: FS_NG_RTC</w:t>
      </w:r>
      <w:r>
        <w:rPr>
          <w:rFonts w:ascii="COLOR=" w:hAnsi="COLOR="/>
        </w:rPr>
        <w:br/>
        <w:t>Stable.</w:t>
      </w:r>
      <w:r>
        <w:rPr>
          <w:rFonts w:ascii="COLOR=" w:hAnsi="COLOR="/>
        </w:rPr>
        <w:br/>
      </w:r>
      <w:r>
        <w:rPr>
          <w:rFonts w:ascii="COLOR=" w:hAnsi="COLOR="/>
        </w:rPr>
        <w:lastRenderedPageBreak/>
        <w:t>SP-211322: FS_PIN_Arch</w:t>
      </w:r>
      <w:r>
        <w:rPr>
          <w:rFonts w:ascii="COLOR=" w:hAnsi="COLOR="/>
        </w:rPr>
        <w:br/>
        <w:t>Stable.</w:t>
      </w:r>
      <w:r>
        <w:rPr>
          <w:rFonts w:ascii="COLOR=" w:hAnsi="COLOR="/>
        </w:rPr>
        <w:br/>
        <w:t>Vivo suggested taking out WT 3.3 to reduce overall resource to 1.5 + 1 = 2.5 TUs.</w:t>
      </w:r>
      <w:r>
        <w:rPr>
          <w:rFonts w:ascii="COLOR=" w:hAnsi="COLOR="/>
        </w:rPr>
        <w:br/>
        <w:t>SP-211570: FS_5G_ProSe_Ph2</w:t>
      </w:r>
      <w:r>
        <w:rPr>
          <w:rFonts w:ascii="COLOR=" w:hAnsi="COLOR="/>
        </w:rPr>
        <w:br/>
        <w:t>Stable. Clarify Lead is RAN or SA or parallel for different WTs.</w:t>
      </w:r>
      <w:r>
        <w:rPr>
          <w:rFonts w:ascii="COLOR=" w:hAnsi="COLOR="/>
        </w:rPr>
        <w:br/>
        <w:t>SP-211327: FS_ATSSS_Ph3</w:t>
      </w:r>
      <w:r>
        <w:rPr>
          <w:rFonts w:ascii="COLOR=" w:hAnsi="COLOR="/>
        </w:rPr>
        <w:br/>
        <w:t>Stable.</w:t>
      </w:r>
      <w:r>
        <w:rPr>
          <w:rFonts w:ascii="COLOR=" w:hAnsi="COLOR="/>
        </w:rPr>
        <w:br/>
        <w:t>SP-211314: FS_VMR_ARC</w:t>
      </w:r>
      <w:r>
        <w:rPr>
          <w:rFonts w:ascii="COLOR=" w:hAnsi="COLOR="/>
        </w:rPr>
        <w:br/>
        <w:t>WT 3 may be wanted (TBC).</w:t>
      </w:r>
      <w:r>
        <w:rPr>
          <w:rFonts w:ascii="COLOR=" w:hAnsi="COLOR="/>
        </w:rPr>
        <w:br/>
        <w:t>SP-211569: FS_UPEAS</w:t>
      </w:r>
      <w:r>
        <w:rPr>
          <w:rFonts w:ascii="COLOR=" w:hAnsi="COLOR="/>
        </w:rPr>
        <w:br/>
        <w:t>Stable.</w:t>
      </w:r>
      <w:r>
        <w:rPr>
          <w:rFonts w:ascii="COLOR=" w:hAnsi="COLOR="/>
        </w:rPr>
        <w:br/>
        <w:t>SP-211326: FS_Ranging_SL_ARC</w:t>
      </w:r>
      <w:r>
        <w:rPr>
          <w:rFonts w:ascii="COLOR=" w:hAnsi="COLOR="/>
        </w:rPr>
        <w:br/>
        <w:t>Stable. Clarify Lead is RAN or SA or parallel for different WTs.</w:t>
      </w:r>
      <w:r>
        <w:rPr>
          <w:rFonts w:ascii="COLOR=" w:hAnsi="COLOR="/>
        </w:rPr>
        <w:br/>
        <w:t>SP-211318: S_GMEC</w:t>
      </w:r>
      <w:r>
        <w:rPr>
          <w:rFonts w:ascii="COLOR=" w:hAnsi="COLOR="/>
        </w:rPr>
        <w:br/>
        <w:t>WTs 3 is wanted by a number of companies. This was later removed to try to reduce TUs</w:t>
      </w:r>
      <w:r>
        <w:rPr>
          <w:rFonts w:ascii="COLOR=" w:hAnsi="COLOR="/>
        </w:rPr>
        <w:br/>
        <w:t>WTs 5 is wanted by a number of companies.</w:t>
      </w:r>
      <w:r>
        <w:rPr>
          <w:rFonts w:ascii="COLOR=" w:hAnsi="COLOR="/>
        </w:rPr>
        <w:br/>
        <w:t>SP-211329: FS_eUEPO</w:t>
      </w:r>
      <w:r>
        <w:rPr>
          <w:rFonts w:ascii="COLOR=" w:hAnsi="COLOR="/>
        </w:rPr>
        <w:br/>
        <w:t>WT 5 is wanted by a number of companies.</w:t>
      </w:r>
      <w:r>
        <w:rPr>
          <w:rFonts w:ascii="COLOR=" w:hAnsi="COLOR="/>
        </w:rPr>
        <w:br/>
        <w:t>SP-211308: FS_AEUA</w:t>
      </w:r>
      <w:r>
        <w:rPr>
          <w:rFonts w:ascii="COLOR=" w:hAnsi="COLOR="/>
        </w:rPr>
        <w:br/>
        <w:t>WT 2.2 is wanted by a number of companies.</w:t>
      </w:r>
      <w:r>
        <w:rPr>
          <w:rFonts w:ascii="COLOR=" w:hAnsi="COLOR="/>
        </w:rPr>
        <w:br/>
        <w:t>SP-211321: FS_eAMP</w:t>
      </w:r>
      <w:r>
        <w:rPr>
          <w:rFonts w:ascii="COLOR=" w:hAnsi="COLOR="/>
        </w:rPr>
        <w:br/>
        <w:t>Stable.</w:t>
      </w:r>
      <w:r>
        <w:rPr>
          <w:rFonts w:ascii="COLOR=" w:hAnsi="COLOR="/>
        </w:rPr>
        <w:br/>
        <w:t>SP-211313: FS_ARCH_NR_REDCAP_Ph2</w:t>
      </w:r>
      <w:r>
        <w:rPr>
          <w:rFonts w:ascii="COLOR=" w:hAnsi="COLOR="/>
        </w:rPr>
        <w:br/>
        <w:t>Stable.</w:t>
      </w:r>
      <w:r>
        <w:rPr>
          <w:rFonts w:ascii="COLOR=" w:hAnsi="COLOR="/>
        </w:rPr>
        <w:br/>
        <w:t>SP-211319: FS_5WWC_Ph2</w:t>
      </w:r>
      <w:r>
        <w:rPr>
          <w:rFonts w:ascii="COLOR=" w:hAnsi="COLOR="/>
        </w:rPr>
        <w:br/>
        <w:t>Stable.</w:t>
      </w:r>
      <w:r>
        <w:rPr>
          <w:rFonts w:ascii="COLOR=" w:hAnsi="COLOR="/>
        </w:rPr>
        <w:br/>
        <w:t>SP-211309: FS_SFC</w:t>
      </w:r>
      <w:r>
        <w:rPr>
          <w:rFonts w:ascii="COLOR=" w:hAnsi="COLOR="/>
        </w:rPr>
        <w:br/>
        <w:t>WT 3 with reduced scope (1.0 TU) is wanted by a number of companies. WT 2 Study reduced to 2.0 TUs.</w:t>
      </w:r>
      <w:r>
        <w:rPr>
          <w:rFonts w:ascii="COLOR=" w:hAnsi="COLOR="/>
        </w:rPr>
        <w:br/>
        <w:t>WT 3 with reduced scope (1.0 TU) is wanted by a number of companies. WT 2 Study reduced to 2.0 TUs.</w:t>
      </w:r>
      <w:r>
        <w:rPr>
          <w:rFonts w:ascii="COLOR=" w:hAnsi="COLOR="/>
        </w:rPr>
        <w:br/>
        <w:t>SP-211311: FS_DetNet</w:t>
      </w:r>
      <w:r>
        <w:rPr>
          <w:rFonts w:ascii="COLOR=" w:hAnsi="COLOR="/>
        </w:rPr>
        <w:br/>
        <w:t>Stable. No RAN dependencies.</w:t>
      </w:r>
      <w:r>
        <w:rPr>
          <w:rFonts w:ascii="COLOR=" w:hAnsi="COLOR="/>
        </w:rPr>
        <w:br/>
        <w:t>SP-211310: MPS_WLAN</w:t>
      </w:r>
      <w:r>
        <w:rPr>
          <w:rFonts w:ascii="COLOR=" w:hAnsi="COLOR="/>
        </w:rPr>
        <w:br/>
        <w:t>Stable.</w:t>
      </w:r>
      <w:r>
        <w:rPr>
          <w:rFonts w:ascii="COLOR=" w:hAnsi="COLOR="/>
        </w:rPr>
        <w:br/>
        <w:t>SP-211585: FS_SUECR</w:t>
      </w:r>
      <w:r>
        <w:rPr>
          <w:rFonts w:ascii="COLOR=" w:hAnsi="COLOR="/>
        </w:rPr>
        <w:br/>
        <w:t>Added in with only WT 2.</w:t>
      </w:r>
      <w:r>
        <w:rPr>
          <w:rFonts w:ascii="COLOR=" w:hAnsi="COLOR="/>
        </w:rPr>
        <w:br/>
        <w:t>Ericsson asked whether this could be reconsidered for TEI as before to free up the TU resources.</w:t>
      </w:r>
      <w:r>
        <w:rPr>
          <w:rFonts w:ascii="COLOR=" w:hAnsi="COLOR="/>
        </w:rPr>
        <w:br/>
      </w:r>
      <w:r>
        <w:rPr>
          <w:rFonts w:ascii="COLOR=" w:hAnsi="COLOR="/>
        </w:rPr>
        <w:br/>
        <w:t>Companies were asked to indicate items marked in, which they would like to take out. The Excel sheet was marked up with items indicated.</w:t>
      </w:r>
      <w:r>
        <w:rPr>
          <w:rFonts w:ascii="COLOR=" w:hAnsi="COLOR="/>
        </w:rPr>
        <w:br/>
      </w:r>
      <w:r>
        <w:rPr>
          <w:rFonts w:ascii="COLOR=" w:hAnsi="COLOR="/>
        </w:rPr>
        <w:lastRenderedPageBreak/>
        <w:br/>
        <w:t>Some discussion not included, due to audio problems for TSG SA Secretary.</w:t>
      </w:r>
      <w:r>
        <w:rPr>
          <w:rFonts w:ascii="COLOR=" w:hAnsi="COLOR="/>
        </w:rPr>
        <w:br/>
      </w:r>
      <w:r>
        <w:rPr>
          <w:rFonts w:ascii="COLOR=" w:hAnsi="COLOR="/>
        </w:rPr>
        <w:br/>
        <w:t>It was suggested to hold a show of hands on SIDs which have objections and marking as 'IN' subject to Working agreements for the ones with few objections for resolution at the next TSG SA meeting.</w:t>
      </w:r>
      <w:r>
        <w:rPr>
          <w:rFonts w:ascii="COLOR=" w:hAnsi="COLOR="/>
        </w:rPr>
        <w:br/>
      </w:r>
      <w:r>
        <w:rPr>
          <w:rFonts w:ascii="COLOR=" w:hAnsi="COLOR="/>
        </w:rPr>
        <w:br/>
        <w:t>It was agreed to continue the conference call for an additional 10 minutes.</w:t>
      </w:r>
      <w:r>
        <w:rPr>
          <w:rFonts w:ascii="COLOR=" w:hAnsi="COLOR="/>
        </w:rPr>
        <w:br/>
      </w:r>
      <w:r>
        <w:rPr>
          <w:rFonts w:ascii="COLOR=" w:hAnsi="COLOR="/>
        </w:rPr>
        <w:br/>
        <w:t>Deutsche Telekom commented that the current voting lists are from 2019 and any necessary voting may not be fair to many companies.</w:t>
      </w:r>
      <w:r>
        <w:rPr>
          <w:rFonts w:ascii="COLOR=" w:hAnsi="COLOR="/>
        </w:rPr>
        <w:br/>
        <w:t>AT&amp;T asked whether compromises could be sought rather than confrontation by objections.</w:t>
      </w:r>
      <w:r>
        <w:rPr>
          <w:rFonts w:ascii="COLOR=" w:hAnsi="COLOR="/>
        </w:rPr>
        <w:br/>
        <w:t>Companies were asked to try to come to a compromise on which of the re-inserted WTs can be accepted, given that there is not enough resource budget to include all of them.</w:t>
      </w:r>
      <w:r>
        <w:rPr>
          <w:rFonts w:ascii="COLOR=" w:hAnsi="COLOR="/>
        </w:rPr>
        <w:br/>
      </w:r>
      <w:r>
        <w:rPr>
          <w:rFonts w:ascii="COLOR=" w:hAnsi="COLOR="/>
        </w:rPr>
        <w:br/>
      </w:r>
      <w:r>
        <w:rPr>
          <w:rFonts w:ascii="COLOR=" w:hAnsi="COLOR="/>
        </w:rPr>
        <w:br/>
        <w:t>Close of CC</w:t>
      </w:r>
      <w:r>
        <w:rPr>
          <w:rFonts w:ascii="COLOR=" w:hAnsi="COLOR="/>
        </w:rPr>
        <w:br/>
        <w:t>The TSG SA Chair closed this CC at 16.16 UTC.</w:t>
      </w:r>
    </w:p>
    <w:p w14:paraId="042A65A6" w14:textId="5D47E5FF" w:rsidR="00061339" w:rsidRDefault="00061339" w:rsidP="00061339">
      <w:pPr>
        <w:pStyle w:val="Heading1"/>
        <w:divId w:val="398745793"/>
      </w:pPr>
      <w:bookmarkStart w:id="316" w:name="_Toc97638997"/>
      <w:bookmarkStart w:id="317" w:name="_Toc97639481"/>
      <w:r>
        <w:t>I.3</w:t>
      </w:r>
      <w:r>
        <w:tab/>
      </w:r>
      <w:r>
        <w:t>SA#94E_CC#3</w:t>
      </w:r>
      <w:bookmarkEnd w:id="316"/>
      <w:bookmarkEnd w:id="317"/>
    </w:p>
    <w:p w14:paraId="698A399D" w14:textId="77777777" w:rsidR="00061339" w:rsidRDefault="00061339" w:rsidP="00061339">
      <w:pPr>
        <w:pStyle w:val="NormalWeb"/>
        <w:divId w:val="398745793"/>
      </w:pPr>
      <w:r>
        <w:rPr>
          <w:rFonts w:ascii="COLOR=" w:hAnsi="COLOR="/>
        </w:rPr>
        <w:t>Third Generation Partnership Project (3GPP™)</w:t>
      </w:r>
      <w:r>
        <w:rPr>
          <w:rFonts w:ascii="COLOR=" w:hAnsi="COLOR="/>
        </w:rPr>
        <w:br/>
        <w:t>Version 0</w:t>
      </w:r>
      <w:r>
        <w:rPr>
          <w:rFonts w:ascii="COLOR=" w:hAnsi="COLOR="/>
        </w:rPr>
        <w:br/>
        <w:t>SUMMARY Report for TSG SA meeting: #94E (Electronic meeting) Conference Call #3</w:t>
      </w:r>
      <w:r>
        <w:rPr>
          <w:rFonts w:ascii="COLOR=" w:hAnsi="COLOR="/>
        </w:rPr>
        <w:br/>
      </w:r>
      <w:r>
        <w:rPr>
          <w:rFonts w:ascii="COLOR=" w:hAnsi="COLOR="/>
        </w:rPr>
        <w:br/>
        <w:t>Opened: Thursday, (2021-12-16) 13:00 UTC</w:t>
      </w:r>
      <w:r>
        <w:rPr>
          <w:rFonts w:ascii="COLOR=" w:hAnsi="COLOR="/>
        </w:rPr>
        <w:br/>
      </w:r>
      <w:r>
        <w:rPr>
          <w:rFonts w:ascii="COLOR=" w:hAnsi="COLOR="/>
        </w:rPr>
        <w:br/>
      </w:r>
      <w:r>
        <w:rPr>
          <w:rFonts w:ascii="COLOR=" w:hAnsi="COLOR="/>
        </w:rPr>
        <w:br/>
        <w:t>There were ~290 participants on this CC.</w:t>
      </w:r>
      <w:r>
        <w:rPr>
          <w:rFonts w:ascii="COLOR=" w:hAnsi="COLOR="/>
        </w:rPr>
        <w:br/>
        <w:t>Attendees: The following companies were recorded as present (list not exhaustive or verified)</w:t>
      </w:r>
      <w:r>
        <w:rPr>
          <w:rFonts w:ascii="COLOR=" w:hAnsi="COLOR="/>
        </w:rPr>
        <w:br/>
        <w:t>Alibaba</w:t>
      </w:r>
      <w:r>
        <w:rPr>
          <w:rFonts w:ascii="COLOR=" w:hAnsi="COLOR="/>
        </w:rPr>
        <w:br/>
        <w:t>Apple</w:t>
      </w:r>
      <w:r>
        <w:rPr>
          <w:rFonts w:ascii="COLOR=" w:hAnsi="COLOR="/>
        </w:rPr>
        <w:br/>
        <w:t>AT&amp;T</w:t>
      </w:r>
      <w:r>
        <w:rPr>
          <w:rFonts w:ascii="COLOR=" w:hAnsi="COLOR="/>
        </w:rPr>
        <w:br/>
        <w:t>Avanti</w:t>
      </w:r>
      <w:r>
        <w:rPr>
          <w:rFonts w:ascii="COLOR=" w:hAnsi="COLOR="/>
        </w:rPr>
        <w:br/>
        <w:t>BT</w:t>
      </w:r>
      <w:r>
        <w:rPr>
          <w:rFonts w:ascii="COLOR=" w:hAnsi="COLOR="/>
        </w:rPr>
        <w:br/>
        <w:t>CableLabs</w:t>
      </w:r>
      <w:r>
        <w:rPr>
          <w:rFonts w:ascii="COLOR=" w:hAnsi="COLOR="/>
        </w:rPr>
        <w:br/>
        <w:t>CATT</w:t>
      </w:r>
      <w:r>
        <w:rPr>
          <w:rFonts w:ascii="COLOR=" w:hAnsi="COLOR="/>
        </w:rPr>
        <w:br/>
        <w:t>CBN</w:t>
      </w:r>
      <w:r>
        <w:rPr>
          <w:rFonts w:ascii="COLOR=" w:hAnsi="COLOR="/>
        </w:rPr>
        <w:br/>
        <w:t>Charter</w:t>
      </w:r>
      <w:r>
        <w:rPr>
          <w:rFonts w:ascii="COLOR=" w:hAnsi="COLOR="/>
        </w:rPr>
        <w:br/>
      </w:r>
      <w:r>
        <w:rPr>
          <w:rFonts w:ascii="COLOR=" w:hAnsi="COLOR="/>
        </w:rPr>
        <w:lastRenderedPageBreak/>
        <w:t>China Mobile</w:t>
      </w:r>
      <w:r>
        <w:rPr>
          <w:rFonts w:ascii="COLOR=" w:hAnsi="COLOR="/>
        </w:rPr>
        <w:br/>
        <w:t>China Telecom</w:t>
      </w:r>
      <w:r>
        <w:rPr>
          <w:rFonts w:ascii="COLOR=" w:hAnsi="COLOR="/>
        </w:rPr>
        <w:br/>
        <w:t>China Unicom</w:t>
      </w:r>
      <w:r>
        <w:rPr>
          <w:rFonts w:ascii="COLOR=" w:hAnsi="COLOR="/>
        </w:rPr>
        <w:br/>
        <w:t>CMCC</w:t>
      </w:r>
      <w:r>
        <w:rPr>
          <w:rFonts w:ascii="COLOR=" w:hAnsi="COLOR="/>
        </w:rPr>
        <w:br/>
        <w:t>Deutsche Telekom</w:t>
      </w:r>
      <w:r>
        <w:rPr>
          <w:rFonts w:ascii="COLOR=" w:hAnsi="COLOR="/>
        </w:rPr>
        <w:br/>
        <w:t>DISH</w:t>
      </w:r>
      <w:r>
        <w:rPr>
          <w:rFonts w:ascii="COLOR=" w:hAnsi="COLOR="/>
        </w:rPr>
        <w:br/>
        <w:t>EDF</w:t>
      </w:r>
      <w:r>
        <w:rPr>
          <w:rFonts w:ascii="COLOR=" w:hAnsi="COLOR="/>
        </w:rPr>
        <w:br/>
        <w:t>Ericsson</w:t>
      </w:r>
      <w:r>
        <w:rPr>
          <w:rFonts w:ascii="COLOR=" w:hAnsi="COLOR="/>
        </w:rPr>
        <w:br/>
        <w:t>Erillisverkot/TCCA</w:t>
      </w:r>
      <w:r>
        <w:rPr>
          <w:rFonts w:ascii="COLOR=" w:hAnsi="COLOR="/>
        </w:rPr>
        <w:br/>
        <w:t>ETRI</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t>Futurewei</w:t>
      </w:r>
      <w:r>
        <w:rPr>
          <w:rFonts w:ascii="COLOR=" w:hAnsi="COLOR="/>
        </w:rPr>
        <w:br/>
        <w:t>Huawei</w:t>
      </w:r>
      <w:r>
        <w:rPr>
          <w:rFonts w:ascii="COLOR=" w:hAnsi="COLOR="/>
        </w:rPr>
        <w:br/>
        <w:t>IDEMIA</w:t>
      </w:r>
      <w:r>
        <w:rPr>
          <w:rFonts w:ascii="COLOR=" w:hAnsi="COLOR="/>
        </w:rPr>
        <w:br/>
        <w:t>INSPUR</w:t>
      </w:r>
      <w:r>
        <w:rPr>
          <w:rFonts w:ascii="COLOR=" w:hAnsi="COLOR="/>
        </w:rPr>
        <w:br/>
        <w:t>Intel</w:t>
      </w:r>
      <w:r>
        <w:rPr>
          <w:rFonts w:ascii="COLOR=" w:hAnsi="COLOR="/>
        </w:rPr>
        <w:br/>
        <w:t>Intelsat</w:t>
      </w:r>
      <w:r>
        <w:rPr>
          <w:rFonts w:ascii="COLOR=" w:hAnsi="COLOR="/>
        </w:rPr>
        <w:br/>
        <w:t>Interdigital</w:t>
      </w:r>
      <w:r>
        <w:rPr>
          <w:rFonts w:ascii="COLOR=" w:hAnsi="COLOR="/>
        </w:rPr>
        <w:br/>
        <w:t>JHUAPL</w:t>
      </w:r>
      <w:r>
        <w:rPr>
          <w:rFonts w:ascii="COLOR=" w:hAnsi="COLOR="/>
        </w:rPr>
        <w:br/>
        <w:t>KDDI</w:t>
      </w:r>
      <w:r>
        <w:rPr>
          <w:rFonts w:ascii="COLOR=" w:hAnsi="COLOR="/>
        </w:rPr>
        <w:br/>
        <w:t>KPN</w:t>
      </w:r>
      <w:r>
        <w:rPr>
          <w:rFonts w:ascii="COLOR=" w:hAnsi="COLOR="/>
        </w:rPr>
        <w:br/>
        <w:t>KT</w:t>
      </w:r>
      <w:r>
        <w:rPr>
          <w:rFonts w:ascii="COLOR=" w:hAnsi="COLOR="/>
        </w:rPr>
        <w:br/>
        <w:t>Kyocera</w:t>
      </w:r>
      <w:r>
        <w:rPr>
          <w:rFonts w:ascii="COLOR=" w:hAnsi="COLOR="/>
        </w:rPr>
        <w:br/>
        <w:t>Lenovo</w:t>
      </w:r>
      <w:r>
        <w:rPr>
          <w:rFonts w:ascii="COLOR=" w:hAnsi="COLOR="/>
        </w:rPr>
        <w:br/>
        <w:t>LG Uplus</w:t>
      </w:r>
      <w:r>
        <w:rPr>
          <w:rFonts w:ascii="COLOR=" w:hAnsi="COLOR="/>
        </w:rPr>
        <w:br/>
        <w:t>LGE</w:t>
      </w:r>
      <w:r>
        <w:rPr>
          <w:rFonts w:ascii="COLOR=" w:hAnsi="COLOR="/>
        </w:rPr>
        <w:br/>
        <w:t>MATRIXX Software</w:t>
      </w:r>
      <w:r>
        <w:rPr>
          <w:rFonts w:ascii="COLOR=" w:hAnsi="COLOR="/>
        </w:rPr>
        <w:br/>
        <w:t>MediaTek</w:t>
      </w:r>
      <w:r>
        <w:rPr>
          <w:rFonts w:ascii="COLOR=" w:hAnsi="COLOR="/>
        </w:rPr>
        <w:br/>
        <w:t>NEC</w:t>
      </w:r>
      <w:r>
        <w:rPr>
          <w:rFonts w:ascii="COLOR=" w:hAnsi="COLOR="/>
        </w:rPr>
        <w:br/>
        <w:t>NextNav</w:t>
      </w:r>
      <w:r>
        <w:rPr>
          <w:rFonts w:ascii="COLOR=" w:hAnsi="COLOR="/>
        </w:rPr>
        <w:br/>
        <w:t>NICT</w:t>
      </w:r>
      <w:r>
        <w:rPr>
          <w:rFonts w:ascii="COLOR=" w:hAnsi="COLOR="/>
        </w:rPr>
        <w:br/>
        <w:t>Nokia</w:t>
      </w:r>
      <w:r>
        <w:rPr>
          <w:rFonts w:ascii="COLOR=" w:hAnsi="COLOR="/>
        </w:rPr>
        <w:br/>
        <w:t>Novamint</w:t>
      </w:r>
      <w:r>
        <w:rPr>
          <w:rFonts w:ascii="COLOR=" w:hAnsi="COLOR="/>
        </w:rPr>
        <w:br/>
        <w:t>NTIA</w:t>
      </w:r>
      <w:r>
        <w:rPr>
          <w:rFonts w:ascii="COLOR=" w:hAnsi="COLOR="/>
        </w:rPr>
        <w:br/>
        <w:t>NTT DOCOMO</w:t>
      </w:r>
      <w:r>
        <w:rPr>
          <w:rFonts w:ascii="COLOR=" w:hAnsi="COLOR="/>
        </w:rPr>
        <w:br/>
      </w:r>
      <w:r>
        <w:rPr>
          <w:rFonts w:ascii="COLOR=" w:hAnsi="COLOR="/>
        </w:rPr>
        <w:lastRenderedPageBreak/>
        <w:t>Omnispace</w:t>
      </w:r>
      <w:r>
        <w:rPr>
          <w:rFonts w:ascii="COLOR=" w:hAnsi="COLOR="/>
        </w:rPr>
        <w:br/>
        <w:t>OPPO</w:t>
      </w:r>
      <w:r>
        <w:rPr>
          <w:rFonts w:ascii="COLOR=" w:hAnsi="COLOR="/>
        </w:rPr>
        <w:br/>
        <w:t>Orange</w:t>
      </w:r>
      <w:r>
        <w:rPr>
          <w:rFonts w:ascii="COLOR=" w:hAnsi="COLOR="/>
        </w:rPr>
        <w:br/>
        <w:t>OTD</w:t>
      </w:r>
      <w:r>
        <w:rPr>
          <w:rFonts w:ascii="COLOR=" w:hAnsi="COLOR="/>
        </w:rPr>
        <w:br/>
        <w:t>Peraton Labs</w:t>
      </w:r>
      <w:r>
        <w:rPr>
          <w:rFonts w:ascii="COLOR=" w:hAnsi="COLOR="/>
        </w:rPr>
        <w:br/>
        <w:t>Philips</w:t>
      </w:r>
      <w:r>
        <w:rPr>
          <w:rFonts w:ascii="COLOR=" w:hAnsi="COLOR="/>
        </w:rPr>
        <w:br/>
        <w:t>Qualcomm</w:t>
      </w:r>
      <w:r>
        <w:rPr>
          <w:rFonts w:ascii="COLOR=" w:hAnsi="COLOR="/>
        </w:rPr>
        <w:br/>
        <w:t>RJIL</w:t>
      </w:r>
      <w:r>
        <w:rPr>
          <w:rFonts w:ascii="COLOR=" w:hAnsi="COLOR="/>
        </w:rPr>
        <w:br/>
        <w:t>Rogers</w:t>
      </w:r>
      <w:r>
        <w:rPr>
          <w:rFonts w:ascii="COLOR=" w:hAnsi="COLOR="/>
        </w:rPr>
        <w:br/>
        <w:t>Samsung</w:t>
      </w:r>
      <w:r>
        <w:rPr>
          <w:rFonts w:ascii="COLOR=" w:hAnsi="COLOR="/>
        </w:rPr>
        <w:br/>
        <w:t>Sandvine</w:t>
      </w:r>
      <w:r>
        <w:rPr>
          <w:rFonts w:ascii="COLOR=" w:hAnsi="COLOR="/>
        </w:rPr>
        <w:br/>
        <w:t>Siemens</w:t>
      </w:r>
      <w:r>
        <w:rPr>
          <w:rFonts w:ascii="COLOR=" w:hAnsi="COLOR="/>
        </w:rPr>
        <w:br/>
        <w:t>SoftBank</w:t>
      </w:r>
      <w:r>
        <w:rPr>
          <w:rFonts w:ascii="COLOR=" w:hAnsi="COLOR="/>
        </w:rPr>
        <w:br/>
        <w:t>Sony</w:t>
      </w:r>
      <w:r>
        <w:rPr>
          <w:rFonts w:ascii="COLOR=" w:hAnsi="COLOR="/>
        </w:rPr>
        <w:br/>
        <w:t>Spreadtrum</w:t>
      </w:r>
      <w:r>
        <w:rPr>
          <w:rFonts w:ascii="COLOR=" w:hAnsi="COLOR="/>
        </w:rPr>
        <w:br/>
        <w:t>SyncTechno</w:t>
      </w:r>
      <w:r>
        <w:rPr>
          <w:rFonts w:ascii="COLOR=" w:hAnsi="COLOR="/>
        </w:rPr>
        <w:br/>
        <w:t>Tejas Networks</w:t>
      </w:r>
      <w:r>
        <w:rPr>
          <w:rFonts w:ascii="COLOR=" w:hAnsi="COLOR="/>
        </w:rPr>
        <w:br/>
        <w:t>Telstra</w:t>
      </w:r>
      <w:r>
        <w:rPr>
          <w:rFonts w:ascii="COLOR=" w:hAnsi="COLOR="/>
        </w:rPr>
        <w:br/>
        <w:t>TELUS</w:t>
      </w:r>
      <w:r>
        <w:rPr>
          <w:rFonts w:ascii="COLOR=" w:hAnsi="COLOR="/>
        </w:rPr>
        <w:br/>
        <w:t>Tencent</w:t>
      </w:r>
      <w:r>
        <w:rPr>
          <w:rFonts w:ascii="COLOR=" w:hAnsi="COLOR="/>
        </w:rPr>
        <w:br/>
        <w:t>TIM</w:t>
      </w:r>
      <w:r>
        <w:rPr>
          <w:rFonts w:ascii="COLOR=" w:hAnsi="COLOR="/>
        </w:rPr>
        <w:br/>
        <w:t>TMUS</w:t>
      </w:r>
      <w:r>
        <w:rPr>
          <w:rFonts w:ascii="COLOR=" w:hAnsi="COLOR="/>
        </w:rPr>
        <w:br/>
        <w:t>TNO</w:t>
      </w:r>
      <w:r>
        <w:rPr>
          <w:rFonts w:ascii="COLOR=" w:hAnsi="COLOR="/>
        </w:rPr>
        <w:br/>
        <w:t>Toyota</w:t>
      </w:r>
      <w:r>
        <w:rPr>
          <w:rFonts w:ascii="COLOR=" w:hAnsi="COLOR="/>
        </w:rPr>
        <w:br/>
        <w:t>UK Home Office</w:t>
      </w:r>
      <w:r>
        <w:rPr>
          <w:rFonts w:ascii="COLOR=" w:hAnsi="COLOR="/>
        </w:rPr>
        <w:br/>
        <w:t>Verizon</w:t>
      </w:r>
      <w:r>
        <w:rPr>
          <w:rFonts w:ascii="COLOR=" w:hAnsi="COLOR="/>
        </w:rPr>
        <w:br/>
        <w:t>vivo</w:t>
      </w:r>
      <w:r>
        <w:rPr>
          <w:rFonts w:ascii="COLOR=" w:hAnsi="COLOR="/>
        </w:rPr>
        <w:br/>
        <w:t>Vodafone</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r>
      <w:r>
        <w:rPr>
          <w:rFonts w:ascii="COLOR=" w:hAnsi="COLOR="/>
        </w:rPr>
        <w:lastRenderedPageBreak/>
        <w:t>to investigate whether their organization or any other organization owns IPRs which are, or are likely to become Essential in respect of the work of 3GPP.</w:t>
      </w:r>
      <w:r>
        <w:rPr>
          <w:rFonts w:ascii="COLOR=" w:hAnsi="COLOR="/>
        </w:rPr>
        <w:br/>
        <w:t>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r>
      <w:r>
        <w:rPr>
          <w:rFonts w:ascii="COLOR=" w:hAnsi="COLOR="/>
        </w:rPr>
        <w:br/>
      </w:r>
      <w:r>
        <w:rPr>
          <w:rFonts w:ascii="COLOR=" w:hAnsi="COLOR="/>
        </w:rPr>
        <w:br/>
        <w:t>Opening of Conference Call</w:t>
      </w:r>
      <w:r>
        <w:rPr>
          <w:rFonts w:ascii="COLOR=" w:hAnsi="COLOR="/>
        </w:rPr>
        <w:br/>
        <w:t>The TSG SA Chair opened this CC at 13.00 UTC.</w:t>
      </w:r>
      <w:r>
        <w:rPr>
          <w:rFonts w:ascii="COLOR=" w:hAnsi="COLOR="/>
        </w:rPr>
        <w:br/>
        <w:t>The TSG SA Chair indicated that this CC will end by 14:30 UTC, in order to join the Joint Session with TSG RAN at 14:30 UTC.</w:t>
      </w:r>
      <w:r>
        <w:rPr>
          <w:rFonts w:ascii="COLOR=" w:hAnsi="COLOR="/>
        </w:rPr>
        <w:br/>
        <w:t>Welcome speech, approval of agenda, general</w:t>
      </w:r>
      <w:r>
        <w:rPr>
          <w:rFonts w:ascii="COLOR=" w:hAnsi="COLOR="/>
        </w:rPr>
        <w:br/>
        <w:t>The TSG SA Chair welcomed the TSG SA Vice Chairs, the MCC Secretary and SA WG Vice Chairs and the delegates to this Conference Call. The Chair notes were maintained in the folder https://www.3gpp.org/ftp/tsg_sa/TSG_SA/TSGS_94E_Electronic_2021_12/INBOX/Chair_Notes/ and the latest Chair notes were https://www.3gpp.org/ftp/tsg_sa/TSG_SA/TSGS_94E_Electronic_2021_12/INBOX/Chair_Notes/2021-12-15-1700utc-sa94e-chairsnotes.doc.</w:t>
      </w:r>
      <w:r>
        <w:rPr>
          <w:rFonts w:ascii="COLOR=" w:hAnsi="COLOR="/>
        </w:rPr>
        <w:br/>
      </w:r>
      <w:r>
        <w:rPr>
          <w:rFonts w:ascii="COLOR=" w:hAnsi="COLOR="/>
        </w:rPr>
        <w:br/>
        <w:t>SP-211584 List of SA WG2 R18 SIDs for Prioritization (Source: TSG SA Chair)</w:t>
      </w:r>
      <w:r>
        <w:rPr>
          <w:rFonts w:ascii="COLOR=" w:hAnsi="COLOR="/>
        </w:rPr>
        <w:br/>
        <w:t>Discussion and conclusion:</w:t>
      </w:r>
      <w:r>
        <w:rPr>
          <w:rFonts w:ascii="COLOR=" w:hAnsi="COLOR="/>
        </w:rPr>
        <w:br/>
        <w:t>SP-211584r02 was provided. The TSG SA Chair commented that there was little time for detailed discussions on the SIDs/WIDs and it is intended to endorse a package at this CC for final approval of the individual SIDs and WIDs in CC#4.</w:t>
      </w:r>
      <w:r>
        <w:rPr>
          <w:rFonts w:ascii="COLOR=" w:hAnsi="COLOR="/>
        </w:rPr>
        <w:br/>
        <w:t>Rapporteurs for each SID/WID were asked for a status check.</w:t>
      </w:r>
      <w:r>
        <w:rPr>
          <w:rFonts w:ascii="COLOR=" w:hAnsi="COLOR="/>
        </w:rPr>
        <w:br/>
      </w:r>
      <w:r>
        <w:rPr>
          <w:rFonts w:ascii="COLOR=" w:hAnsi="COLOR="/>
        </w:rPr>
        <w:br/>
        <w:t>SP-211325: FS_XRM Unique</w:t>
      </w:r>
      <w:r>
        <w:rPr>
          <w:rFonts w:ascii="COLOR=" w:hAnsi="COLOR="/>
        </w:rPr>
        <w:br/>
        <w:t>Discussion and conclusion:</w:t>
      </w:r>
      <w:r>
        <w:rPr>
          <w:rFonts w:ascii="COLOR=" w:hAnsi="COLOR="/>
        </w:rPr>
        <w:br/>
        <w:t>Nokia commented that WTs 3.1, 3.3 and 4.2 should be marked as RAN dependency. The SA WG2 Chair reported that there were some companies hat thought WT 3.5 should be marked RAN dependency.</w:t>
      </w:r>
      <w:r>
        <w:rPr>
          <w:rFonts w:ascii="COLOR=" w:hAnsi="COLOR="/>
        </w:rPr>
        <w:br/>
      </w:r>
      <w:r>
        <w:rPr>
          <w:rFonts w:ascii="COLOR=" w:hAnsi="COLOR="/>
        </w:rPr>
        <w:br/>
        <w:t>SP-211316: FS_eEDGE_5GC_Ph2</w:t>
      </w:r>
      <w:r>
        <w:rPr>
          <w:rFonts w:ascii="COLOR=" w:hAnsi="COLOR="/>
        </w:rPr>
        <w:br/>
        <w:t>Discussion and conclusion:</w:t>
      </w:r>
      <w:r>
        <w:rPr>
          <w:rFonts w:ascii="COLOR=" w:hAnsi="COLOR="/>
        </w:rPr>
        <w:br/>
        <w:t>No changes.</w:t>
      </w:r>
      <w:r>
        <w:rPr>
          <w:rFonts w:ascii="COLOR=" w:hAnsi="COLOR="/>
        </w:rPr>
        <w:br/>
      </w:r>
      <w:r>
        <w:rPr>
          <w:rFonts w:ascii="COLOR=" w:hAnsi="COLOR="/>
        </w:rPr>
        <w:br/>
      </w:r>
      <w:r>
        <w:rPr>
          <w:rFonts w:ascii="COLOR=" w:hAnsi="COLOR="/>
        </w:rPr>
        <w:lastRenderedPageBreak/>
        <w:t>SP-211328: S_5GAIML</w:t>
      </w:r>
      <w:r>
        <w:rPr>
          <w:rFonts w:ascii="COLOR=" w:hAnsi="COLOR="/>
        </w:rPr>
        <w:br/>
        <w:t>Discussion and conclusion:</w:t>
      </w:r>
      <w:r>
        <w:rPr>
          <w:rFonts w:ascii="COLOR=" w:hAnsi="COLOR="/>
        </w:rPr>
        <w:br/>
        <w:t>No changes.</w:t>
      </w:r>
      <w:r>
        <w:rPr>
          <w:rFonts w:ascii="COLOR=" w:hAnsi="COLOR="/>
        </w:rPr>
        <w:br/>
      </w:r>
      <w:r>
        <w:rPr>
          <w:rFonts w:ascii="COLOR=" w:hAnsi="COLOR="/>
        </w:rPr>
        <w:br/>
        <w:t>SP-211330: FS_eNA_Ph3</w:t>
      </w:r>
      <w:r>
        <w:rPr>
          <w:rFonts w:ascii="COLOR=" w:hAnsi="COLOR="/>
        </w:rPr>
        <w:br/>
        <w:t>Discussion and conclusion:</w:t>
      </w:r>
      <w:r>
        <w:rPr>
          <w:rFonts w:ascii="COLOR=" w:hAnsi="COLOR="/>
        </w:rPr>
        <w:br/>
        <w:t>No changes.</w:t>
      </w:r>
      <w:r>
        <w:rPr>
          <w:rFonts w:ascii="COLOR=" w:hAnsi="COLOR="/>
        </w:rPr>
        <w:br/>
      </w:r>
      <w:r>
        <w:rPr>
          <w:rFonts w:ascii="COLOR=" w:hAnsi="COLOR="/>
        </w:rPr>
        <w:br/>
        <w:t>SP-211568: FS_eNPN_Ph2</w:t>
      </w:r>
      <w:r>
        <w:rPr>
          <w:rFonts w:ascii="COLOR=" w:hAnsi="COLOR="/>
        </w:rPr>
        <w:br/>
        <w:t>Discussion and conclusion:</w:t>
      </w:r>
      <w:r>
        <w:rPr>
          <w:rFonts w:ascii="COLOR=" w:hAnsi="COLOR="/>
        </w:rPr>
        <w:br/>
        <w:t>No changes.</w:t>
      </w:r>
      <w:r>
        <w:rPr>
          <w:rFonts w:ascii="COLOR=" w:hAnsi="COLOR="/>
        </w:rPr>
        <w:br/>
      </w:r>
      <w:r>
        <w:rPr>
          <w:rFonts w:ascii="COLOR=" w:hAnsi="COLOR="/>
        </w:rPr>
        <w:br/>
        <w:t>SP-211320: FS_eNS_Ph3</w:t>
      </w:r>
      <w:r>
        <w:rPr>
          <w:rFonts w:ascii="COLOR=" w:hAnsi="COLOR="/>
        </w:rPr>
        <w:br/>
        <w:t>Discussion and conclusion:</w:t>
      </w:r>
      <w:r>
        <w:rPr>
          <w:rFonts w:ascii="COLOR=" w:hAnsi="COLOR="/>
        </w:rPr>
        <w:br/>
        <w:t>No changes.</w:t>
      </w:r>
      <w:r>
        <w:rPr>
          <w:rFonts w:ascii="COLOR=" w:hAnsi="COLOR="/>
        </w:rPr>
        <w:br/>
      </w:r>
      <w:r>
        <w:rPr>
          <w:rFonts w:ascii="COLOR=" w:hAnsi="COLOR="/>
        </w:rPr>
        <w:br/>
        <w:t>SP-211324: FS_5MBS_Ph2</w:t>
      </w:r>
      <w:r>
        <w:rPr>
          <w:rFonts w:ascii="COLOR=" w:hAnsi="COLOR="/>
        </w:rPr>
        <w:br/>
        <w:t>Discussion and conclusion:</w:t>
      </w:r>
      <w:r>
        <w:rPr>
          <w:rFonts w:ascii="COLOR=" w:hAnsi="COLOR="/>
        </w:rPr>
        <w:br/>
        <w:t>No changes. The Rapporteur commented that WT 5 has RAN dependency. Ericsson disagreed as WT 5 should be SA lead. This was marked as parallel and will be clarifed with TSG RAN.</w:t>
      </w:r>
      <w:r>
        <w:rPr>
          <w:rFonts w:ascii="COLOR=" w:hAnsi="COLOR="/>
        </w:rPr>
        <w:br/>
      </w:r>
      <w:r>
        <w:rPr>
          <w:rFonts w:ascii="COLOR=" w:hAnsi="COLOR="/>
        </w:rPr>
        <w:br/>
      </w:r>
      <w:r>
        <w:rPr>
          <w:rFonts w:ascii="COLOR=" w:hAnsi="COLOR="/>
        </w:rPr>
        <w:br/>
        <w:t>SP-211315: FS_eLCS_Ph3</w:t>
      </w:r>
      <w:r>
        <w:rPr>
          <w:rFonts w:ascii="COLOR=" w:hAnsi="COLOR="/>
        </w:rPr>
        <w:br/>
        <w:t>Discussion and conclusion:</w:t>
      </w:r>
      <w:r>
        <w:rPr>
          <w:rFonts w:ascii="COLOR=" w:hAnsi="COLOR="/>
        </w:rPr>
        <w:br/>
        <w:t>WT 3.1 parallel, WT 3.2 SA lead, WT 3.3 Parallel, WT 5 Parallel (confirm with RAN), WT 7 Parallel. WT 3.1 and WT 5 study parts reduced from 1 to 0.5.</w:t>
      </w:r>
      <w:r>
        <w:rPr>
          <w:rFonts w:ascii="COLOR=" w:hAnsi="COLOR="/>
        </w:rPr>
        <w:br/>
      </w:r>
      <w:r>
        <w:rPr>
          <w:rFonts w:ascii="COLOR=" w:hAnsi="COLOR="/>
        </w:rPr>
        <w:br/>
        <w:t>SP-211331: S_5GSAT_ARCH_Ph2</w:t>
      </w:r>
      <w:r>
        <w:rPr>
          <w:rFonts w:ascii="COLOR=" w:hAnsi="COLOR="/>
        </w:rPr>
        <w:br/>
        <w:t>Discussion and conclusion:</w:t>
      </w:r>
      <w:r>
        <w:rPr>
          <w:rFonts w:ascii="COLOR=" w:hAnsi="COLOR="/>
        </w:rPr>
        <w:br/>
        <w:t>No changes.</w:t>
      </w:r>
      <w:r>
        <w:rPr>
          <w:rFonts w:ascii="COLOR=" w:hAnsi="COLOR="/>
        </w:rPr>
        <w:br/>
      </w:r>
      <w:r>
        <w:rPr>
          <w:rFonts w:ascii="COLOR=" w:hAnsi="COLOR="/>
        </w:rPr>
        <w:br/>
        <w:t>SP-211317: S_5GSATB</w:t>
      </w:r>
      <w:r>
        <w:rPr>
          <w:rFonts w:ascii="COLOR=" w:hAnsi="COLOR="/>
        </w:rPr>
        <w:br/>
        <w:t>Discussion and conclusion:</w:t>
      </w:r>
      <w:r>
        <w:rPr>
          <w:rFonts w:ascii="COLOR=" w:hAnsi="COLOR="/>
        </w:rPr>
        <w:br/>
        <w:t>No changes.</w:t>
      </w:r>
      <w:r>
        <w:rPr>
          <w:rFonts w:ascii="COLOR=" w:hAnsi="COLOR="/>
        </w:rPr>
        <w:br/>
      </w:r>
      <w:r>
        <w:rPr>
          <w:rFonts w:ascii="COLOR=" w:hAnsi="COLOR="/>
        </w:rPr>
        <w:br/>
        <w:t>SP-211312: FS_5GTTUe</w:t>
      </w:r>
      <w:r>
        <w:rPr>
          <w:rFonts w:ascii="COLOR=" w:hAnsi="COLOR="/>
        </w:rPr>
        <w:br/>
        <w:t>Discussion and conclusion:</w:t>
      </w:r>
      <w:r>
        <w:rPr>
          <w:rFonts w:ascii="COLOR=" w:hAnsi="COLOR="/>
        </w:rPr>
        <w:br/>
        <w:t>No changes. . MediaTek commented that this should be clarified with TSG RAN.</w:t>
      </w:r>
      <w:r>
        <w:rPr>
          <w:rFonts w:ascii="COLOR=" w:hAnsi="COLOR="/>
        </w:rPr>
        <w:br/>
      </w:r>
      <w:r>
        <w:rPr>
          <w:rFonts w:ascii="COLOR=" w:hAnsi="COLOR="/>
        </w:rPr>
        <w:br/>
      </w:r>
      <w:r>
        <w:rPr>
          <w:rFonts w:ascii="COLOR=" w:hAnsi="COLOR="/>
        </w:rPr>
        <w:lastRenderedPageBreak/>
        <w:t>SP-211323: FS_NG_RTC</w:t>
      </w:r>
      <w:r>
        <w:rPr>
          <w:rFonts w:ascii="COLOR=" w:hAnsi="COLOR="/>
        </w:rPr>
        <w:br/>
        <w:t>Discussion and conclusion:</w:t>
      </w:r>
      <w:r>
        <w:rPr>
          <w:rFonts w:ascii="COLOR=" w:hAnsi="COLOR="/>
        </w:rPr>
        <w:br/>
        <w:t>No changes.</w:t>
      </w:r>
      <w:r>
        <w:rPr>
          <w:rFonts w:ascii="COLOR=" w:hAnsi="COLOR="/>
        </w:rPr>
        <w:br/>
      </w:r>
      <w:r>
        <w:rPr>
          <w:rFonts w:ascii="COLOR=" w:hAnsi="COLOR="/>
        </w:rPr>
        <w:br/>
        <w:t>SP-211322: FS_PIN_Arch</w:t>
      </w:r>
      <w:r>
        <w:rPr>
          <w:rFonts w:ascii="COLOR=" w:hAnsi="COLOR="/>
        </w:rPr>
        <w:br/>
        <w:t>Discussion and conclusion:</w:t>
      </w:r>
      <w:r>
        <w:rPr>
          <w:rFonts w:ascii="COLOR=" w:hAnsi="COLOR="/>
        </w:rPr>
        <w:br/>
        <w:t>No changes.</w:t>
      </w:r>
      <w:r>
        <w:rPr>
          <w:rFonts w:ascii="COLOR=" w:hAnsi="COLOR="/>
        </w:rPr>
        <w:br/>
      </w:r>
      <w:r>
        <w:rPr>
          <w:rFonts w:ascii="COLOR=" w:hAnsi="COLOR="/>
        </w:rPr>
        <w:br/>
        <w:t>SP-211570: FS_5G_ProSe_Ph2</w:t>
      </w:r>
      <w:r>
        <w:rPr>
          <w:rFonts w:ascii="COLOR=" w:hAnsi="COLOR="/>
        </w:rPr>
        <w:br/>
        <w:t>Discussion and conclusion:</w:t>
      </w:r>
      <w:r>
        <w:rPr>
          <w:rFonts w:ascii="COLOR=" w:hAnsi="COLOR="/>
        </w:rPr>
        <w:br/>
        <w:t>WT 7 should be marked RAN dependency and checked with TSG RAN.</w:t>
      </w:r>
      <w:r>
        <w:rPr>
          <w:rFonts w:ascii="COLOR=" w:hAnsi="COLOR="/>
        </w:rPr>
        <w:br/>
      </w:r>
      <w:r>
        <w:rPr>
          <w:rFonts w:ascii="COLOR=" w:hAnsi="COLOR="/>
        </w:rPr>
        <w:br/>
        <w:t>SP-211327: FS_ATSSS_Ph3</w:t>
      </w:r>
      <w:r>
        <w:rPr>
          <w:rFonts w:ascii="COLOR=" w:hAnsi="COLOR="/>
        </w:rPr>
        <w:br/>
        <w:t>Discussion and conclusion:</w:t>
      </w:r>
      <w:r>
        <w:rPr>
          <w:rFonts w:ascii="COLOR=" w:hAnsi="COLOR="/>
        </w:rPr>
        <w:br/>
        <w:t>No changes.</w:t>
      </w:r>
      <w:r>
        <w:rPr>
          <w:rFonts w:ascii="COLOR=" w:hAnsi="COLOR="/>
        </w:rPr>
        <w:br/>
      </w:r>
      <w:r>
        <w:rPr>
          <w:rFonts w:ascii="COLOR=" w:hAnsi="COLOR="/>
        </w:rPr>
        <w:br/>
        <w:t>SP-211314: FS_VMR_ARC</w:t>
      </w:r>
      <w:r>
        <w:rPr>
          <w:rFonts w:ascii="COLOR=" w:hAnsi="COLOR="/>
        </w:rPr>
        <w:br/>
        <w:t>Discussion and conclusion:</w:t>
      </w:r>
      <w:r>
        <w:rPr>
          <w:rFonts w:ascii="COLOR=" w:hAnsi="COLOR="/>
        </w:rPr>
        <w:br/>
        <w:t>WT3 reduction proposed if the WT is put back into the SID.</w:t>
      </w:r>
      <w:r>
        <w:rPr>
          <w:rFonts w:ascii="COLOR=" w:hAnsi="COLOR="/>
        </w:rPr>
        <w:br/>
      </w:r>
      <w:r>
        <w:rPr>
          <w:rFonts w:ascii="COLOR=" w:hAnsi="COLOR="/>
        </w:rPr>
        <w:br/>
        <w:t>SP-211569: FS_UPEAS</w:t>
      </w:r>
      <w:r>
        <w:rPr>
          <w:rFonts w:ascii="COLOR=" w:hAnsi="COLOR="/>
        </w:rPr>
        <w:br/>
        <w:t>Discussion and conclusion:</w:t>
      </w:r>
      <w:r>
        <w:rPr>
          <w:rFonts w:ascii="COLOR=" w:hAnsi="COLOR="/>
        </w:rPr>
        <w:br/>
        <w:t>No changes.</w:t>
      </w:r>
      <w:r>
        <w:rPr>
          <w:rFonts w:ascii="COLOR=" w:hAnsi="COLOR="/>
        </w:rPr>
        <w:br/>
      </w:r>
      <w:r>
        <w:rPr>
          <w:rFonts w:ascii="COLOR=" w:hAnsi="COLOR="/>
        </w:rPr>
        <w:br/>
        <w:t>SP-211326: FS_Ranging_SL_ARC</w:t>
      </w:r>
      <w:r>
        <w:rPr>
          <w:rFonts w:ascii="COLOR=" w:hAnsi="COLOR="/>
        </w:rPr>
        <w:br/>
        <w:t>Discussion and conclusion:</w:t>
      </w:r>
      <w:r>
        <w:rPr>
          <w:rFonts w:ascii="COLOR=" w:hAnsi="COLOR="/>
        </w:rPr>
        <w:br/>
        <w:t>No changes.</w:t>
      </w:r>
      <w:r>
        <w:rPr>
          <w:rFonts w:ascii="COLOR=" w:hAnsi="COLOR="/>
        </w:rPr>
        <w:br/>
      </w:r>
      <w:r>
        <w:rPr>
          <w:rFonts w:ascii="COLOR=" w:hAnsi="COLOR="/>
        </w:rPr>
        <w:br/>
        <w:t>SP-211318: S_GMEC</w:t>
      </w:r>
      <w:r>
        <w:rPr>
          <w:rFonts w:ascii="COLOR=" w:hAnsi="COLOR="/>
        </w:rPr>
        <w:br/>
        <w:t>Discussion and conclusion:</w:t>
      </w:r>
      <w:r>
        <w:rPr>
          <w:rFonts w:ascii="COLOR=" w:hAnsi="COLOR="/>
        </w:rPr>
        <w:br/>
        <w:t>No changes.</w:t>
      </w:r>
      <w:r>
        <w:rPr>
          <w:rFonts w:ascii="COLOR=" w:hAnsi="COLOR="/>
        </w:rPr>
        <w:br/>
      </w:r>
      <w:r>
        <w:rPr>
          <w:rFonts w:ascii="COLOR=" w:hAnsi="COLOR="/>
        </w:rPr>
        <w:br/>
        <w:t>SP-211329: FS_eUEPO</w:t>
      </w:r>
      <w:r>
        <w:rPr>
          <w:rFonts w:ascii="COLOR=" w:hAnsi="COLOR="/>
        </w:rPr>
        <w:br/>
        <w:t>Discussion and conclusion:</w:t>
      </w:r>
      <w:r>
        <w:rPr>
          <w:rFonts w:ascii="COLOR=" w:hAnsi="COLOR="/>
        </w:rPr>
        <w:br/>
        <w:t>No changes.</w:t>
      </w:r>
      <w:r>
        <w:rPr>
          <w:rFonts w:ascii="COLOR=" w:hAnsi="COLOR="/>
        </w:rPr>
        <w:br/>
      </w:r>
      <w:r>
        <w:rPr>
          <w:rFonts w:ascii="COLOR=" w:hAnsi="COLOR="/>
        </w:rPr>
        <w:br/>
        <w:t>SP-211308: FS_AEUA</w:t>
      </w:r>
      <w:r>
        <w:rPr>
          <w:rFonts w:ascii="COLOR=" w:hAnsi="COLOR="/>
        </w:rPr>
        <w:br/>
        <w:t>Discussion and conclusion:</w:t>
      </w:r>
      <w:r>
        <w:rPr>
          <w:rFonts w:ascii="COLOR=" w:hAnsi="COLOR="/>
        </w:rPr>
        <w:br/>
      </w:r>
      <w:r>
        <w:rPr>
          <w:rFonts w:ascii="COLOR=" w:hAnsi="COLOR="/>
        </w:rPr>
        <w:lastRenderedPageBreak/>
        <w:t>No changes.</w:t>
      </w:r>
      <w:r>
        <w:rPr>
          <w:rFonts w:ascii="COLOR=" w:hAnsi="COLOR="/>
        </w:rPr>
        <w:br/>
      </w:r>
      <w:r>
        <w:rPr>
          <w:rFonts w:ascii="COLOR=" w:hAnsi="COLOR="/>
        </w:rPr>
        <w:br/>
        <w:t>SP-211321: FS_eAMP</w:t>
      </w:r>
      <w:r>
        <w:rPr>
          <w:rFonts w:ascii="COLOR=" w:hAnsi="COLOR="/>
        </w:rPr>
        <w:br/>
        <w:t>Discussion and conclusion:</w:t>
      </w:r>
      <w:r>
        <w:rPr>
          <w:rFonts w:ascii="COLOR=" w:hAnsi="COLOR="/>
        </w:rPr>
        <w:br/>
        <w:t>No changes.</w:t>
      </w:r>
      <w:r>
        <w:rPr>
          <w:rFonts w:ascii="COLOR=" w:hAnsi="COLOR="/>
        </w:rPr>
        <w:br/>
      </w:r>
      <w:r>
        <w:rPr>
          <w:rFonts w:ascii="COLOR=" w:hAnsi="COLOR="/>
        </w:rPr>
        <w:br/>
        <w:t>SP-211313: FS_ARCH_NR_REDCAP_Ph2</w:t>
      </w:r>
      <w:r>
        <w:rPr>
          <w:rFonts w:ascii="COLOR=" w:hAnsi="COLOR="/>
        </w:rPr>
        <w:br/>
        <w:t>Discussion and conclusion:</w:t>
      </w:r>
      <w:r>
        <w:rPr>
          <w:rFonts w:ascii="COLOR=" w:hAnsi="COLOR="/>
        </w:rPr>
        <w:br/>
        <w:t>No changes.</w:t>
      </w:r>
      <w:r>
        <w:rPr>
          <w:rFonts w:ascii="COLOR=" w:hAnsi="COLOR="/>
        </w:rPr>
        <w:br/>
      </w:r>
      <w:r>
        <w:rPr>
          <w:rFonts w:ascii="COLOR=" w:hAnsi="COLOR="/>
        </w:rPr>
        <w:br/>
        <w:t>SP-211319: FS_5WWC_Ph2</w:t>
      </w:r>
      <w:r>
        <w:rPr>
          <w:rFonts w:ascii="COLOR=" w:hAnsi="COLOR="/>
        </w:rPr>
        <w:br/>
        <w:t>Discussion and conclusion:</w:t>
      </w:r>
      <w:r>
        <w:rPr>
          <w:rFonts w:ascii="COLOR=" w:hAnsi="COLOR="/>
        </w:rPr>
        <w:br/>
      </w:r>
      <w:r>
        <w:rPr>
          <w:rFonts w:ascii="COLOR=" w:hAnsi="COLOR="/>
        </w:rPr>
        <w:br/>
        <w:t>SP-211309: FS_SFC</w:t>
      </w:r>
      <w:r>
        <w:rPr>
          <w:rFonts w:ascii="COLOR=" w:hAnsi="COLOR="/>
        </w:rPr>
        <w:br/>
        <w:t>Discussion and conclusion:</w:t>
      </w:r>
      <w:r>
        <w:rPr>
          <w:rFonts w:ascii="COLOR=" w:hAnsi="COLOR="/>
        </w:rPr>
        <w:br/>
      </w:r>
      <w:r>
        <w:rPr>
          <w:rFonts w:ascii="COLOR=" w:hAnsi="COLOR="/>
        </w:rPr>
        <w:br/>
        <w:t>SP-211311: FS_DetNet</w:t>
      </w:r>
      <w:r>
        <w:rPr>
          <w:rFonts w:ascii="COLOR=" w:hAnsi="COLOR="/>
        </w:rPr>
        <w:br/>
        <w:t>Discussion and conclusion:</w:t>
      </w:r>
      <w:r>
        <w:rPr>
          <w:rFonts w:ascii="COLOR=" w:hAnsi="COLOR="/>
        </w:rPr>
        <w:br/>
      </w:r>
      <w:r>
        <w:rPr>
          <w:rFonts w:ascii="COLOR=" w:hAnsi="COLOR="/>
        </w:rPr>
        <w:br/>
        <w:t>SP-211310: MPS_WLAN</w:t>
      </w:r>
      <w:r>
        <w:rPr>
          <w:rFonts w:ascii="COLOR=" w:hAnsi="COLOR="/>
        </w:rPr>
        <w:br/>
        <w:t>Discussion and conclusion:</w:t>
      </w:r>
      <w:r>
        <w:rPr>
          <w:rFonts w:ascii="COLOR=" w:hAnsi="COLOR="/>
        </w:rPr>
        <w:br/>
        <w:t>No changes.</w:t>
      </w:r>
      <w:r>
        <w:rPr>
          <w:rFonts w:ascii="COLOR=" w:hAnsi="COLOR="/>
        </w:rPr>
        <w:br/>
      </w:r>
      <w:r>
        <w:rPr>
          <w:rFonts w:ascii="COLOR=" w:hAnsi="COLOR="/>
        </w:rPr>
        <w:br/>
        <w:t>SP-211585: FS_SUECR</w:t>
      </w:r>
      <w:r>
        <w:rPr>
          <w:rFonts w:ascii="COLOR=" w:hAnsi="COLOR="/>
        </w:rPr>
        <w:br/>
        <w:t>Discussion and conclusion:</w:t>
      </w:r>
      <w:r>
        <w:rPr>
          <w:rFonts w:ascii="COLOR=" w:hAnsi="COLOR="/>
        </w:rPr>
        <w:br/>
      </w:r>
      <w:r>
        <w:rPr>
          <w:rFonts w:ascii="COLOR=" w:hAnsi="COLOR="/>
        </w:rPr>
        <w:br/>
        <w:t>The TSG SA Chair asked whether all the out items that were discussed off line ("Blue Set") could be moved In following the reductions. MediaTek commented that with experience on overloading SA WG2 with Work, it is better not to include any of the WTs which had been removed. Qualcomm commented that some suggestions made for FS_SFC were done without Rapporteur input and should be checked first. Fr the discussions with TSG RAN, the "Blue Set" will be included to get their views in case there is agreement to include them later. Nokia commented that the FS_5GSATB TUs have been reduced but without acceptable changes to the text and suggested reinstating the original text. The Rapporteur agreed to do this.</w:t>
      </w:r>
      <w:r>
        <w:rPr>
          <w:rFonts w:ascii="COLOR=" w:hAnsi="COLOR="/>
        </w:rPr>
        <w:br/>
        <w:t>The inter work task dependencies column was out of date and should be removed.</w:t>
      </w:r>
      <w:r>
        <w:rPr>
          <w:rFonts w:ascii="COLOR=" w:hAnsi="COLOR="/>
        </w:rPr>
        <w:br/>
        <w:t>Rapporteurs wee asked to update their SIDs/WIDs according to the agreements reached so far.</w:t>
      </w:r>
      <w:r>
        <w:rPr>
          <w:rFonts w:ascii="COLOR=" w:hAnsi="COLOR="/>
        </w:rPr>
        <w:br/>
        <w:t xml:space="preserve">The TSG SA Chair asked whether the package without the "Blue Items" could be endorsed at this time. Some companies wanted to see whether any blue WTs could be included first. The "Blue Items" package also received objections to endorsing it at present. </w:t>
      </w:r>
      <w:r>
        <w:rPr>
          <w:rFonts w:ascii="COLOR=" w:hAnsi="COLOR="/>
        </w:rPr>
        <w:br/>
        <w:t xml:space="preserve">The TSG SA Chair asked whether if all "Blue items" were included with the existing agreed WTs, assuming that the resource can be found to handle them, could this then be endorsed. The SA WG2 Chair commented that this goes over the resource budget and other compromises would be needed in order to handle such a package. The TSG SA Chair mentioned that there are the 183 TUs and some buffer TUs. </w:t>
      </w:r>
      <w:r>
        <w:rPr>
          <w:rFonts w:ascii="COLOR=" w:hAnsi="COLOR="/>
        </w:rPr>
        <w:br/>
      </w:r>
      <w:r>
        <w:rPr>
          <w:rFonts w:ascii="COLOR=" w:hAnsi="COLOR="/>
        </w:rPr>
        <w:lastRenderedPageBreak/>
        <w:t xml:space="preserve">The SA WG2 Chair clarified that the 'buffer' of 24 TUs includes TEI18 (10) and RAN dependency (7) work and should not be reduced, some buffer is for 'overflow' work (7) and losing this would imply compromise on reacting to any further proposals during Rel-18. </w:t>
      </w:r>
      <w:r>
        <w:rPr>
          <w:rFonts w:ascii="COLOR=" w:hAnsi="COLOR="/>
        </w:rPr>
        <w:br/>
        <w:t>If TEI18 buffer is reduced to 6, and the remaining taken from overflow this would leave only 4 for TEI18 and 2.75 for overflow. This would free up 8.25 TUs which could accommodate the Main + Blue package.</w:t>
      </w:r>
      <w:r>
        <w:rPr>
          <w:rFonts w:ascii="COLOR=" w:hAnsi="COLOR="/>
        </w:rPr>
        <w:br/>
        <w:t>Vodafone commented that all the off-line calls have been a large burden on delegates and Vodafone did not think the TEI buffer should be reduced, but a subset of the "Blue items" could still be included.</w:t>
      </w:r>
      <w:r>
        <w:rPr>
          <w:rFonts w:ascii="COLOR=" w:hAnsi="COLOR="/>
        </w:rPr>
        <w:br/>
        <w:t>Show Of Hands:</w:t>
      </w:r>
      <w:r>
        <w:rPr>
          <w:rFonts w:ascii="COLOR=" w:hAnsi="COLOR="/>
        </w:rPr>
        <w:br/>
        <w:t xml:space="preserve">FS_VMR_ARC: </w:t>
      </w:r>
      <w:r>
        <w:rPr>
          <w:rFonts w:ascii="COLOR=" w:hAnsi="COLOR="/>
        </w:rPr>
        <w:br/>
        <w:t xml:space="preserve">Include WT 3. </w:t>
      </w:r>
      <w:r>
        <w:rPr>
          <w:rFonts w:ascii="COLOR=" w:hAnsi="COLOR="/>
        </w:rPr>
        <w:br/>
        <w:t>Objections: 4</w:t>
      </w:r>
      <w:r>
        <w:rPr>
          <w:rFonts w:ascii="COLOR=" w:hAnsi="COLOR="/>
        </w:rPr>
        <w:br/>
        <w:t xml:space="preserve">AT&amp;T suggested to indicate that both the "Green" and "Blue" packages are under consideration for the discussion with RAN. The TSG SA Chair replied that this will be the case but it is best to try to come to some conclusions to build towards approval of the Package in CC#4. </w:t>
      </w:r>
      <w:r>
        <w:rPr>
          <w:rFonts w:ascii="COLOR=" w:hAnsi="COLOR="/>
        </w:rPr>
        <w:br/>
        <w:t>The TSG SA Chair suggested taking the green and blue packages as a working assumption for the way forward in discussions.</w:t>
      </w:r>
      <w:r>
        <w:rPr>
          <w:rFonts w:ascii="COLOR=" w:hAnsi="COLOR="/>
        </w:rPr>
        <w:br/>
        <w:t>Lenovo commented that the difference between the packages is only that the blue set need further discussion before including them.</w:t>
      </w:r>
      <w:r>
        <w:rPr>
          <w:rFonts w:ascii="COLOR=" w:hAnsi="COLOR="/>
        </w:rPr>
        <w:br/>
        <w:t>Intel commented that they considered there was a single package of Green and Blue items and agreed to use this as a working assumption.</w:t>
      </w:r>
      <w:r>
        <w:rPr>
          <w:rFonts w:ascii="COLOR=" w:hAnsi="COLOR="/>
        </w:rPr>
        <w:br/>
        <w:t xml:space="preserve">Vodafone repeated that thy did not find it acceptable to take TUs away from the TEI18 buffer. AT&amp;T added that some of the reduction proposed to use the TEI buffer to do the work, but are now back in the list, so the potential reduction in TEI resource has been avoided. The SA WG2 Chair commented that two of the items are now in the WID category as they have no study phase and these budgets will effectively be using the TEI buffer, as indicated by AT&amp;T. China Telecom commented that at least Q1/2022 will be e-meetings and should be able to handle more work than the TU budget indicates. Lenovo commented that as most study work will be done in e-meetings, the TU use is not as important. </w:t>
      </w:r>
      <w:r>
        <w:rPr>
          <w:rFonts w:ascii="COLOR=" w:hAnsi="COLOR="/>
        </w:rPr>
        <w:br/>
        <w:t xml:space="preserve">The TSG SA Chair asked whether it could be handled by removing the resource from the buffer, knowing that this should be handled with e-meetings. The SA WG2 Char replied that there are a large number of contributions to handle which will need to have a restriction of contributions per WI, in order not to overload even an e-meeting and the associated interim conference calls, etc. </w:t>
      </w:r>
      <w:r>
        <w:rPr>
          <w:rFonts w:ascii="COLOR=" w:hAnsi="COLOR="/>
        </w:rPr>
        <w:br/>
        <w:t>The TSG SA Chair asked whether we could for example take 4 extra TUs and leave the TEI budget intact.</w:t>
      </w:r>
      <w:r>
        <w:rPr>
          <w:rFonts w:ascii="COLOR=" w:hAnsi="COLOR="/>
        </w:rPr>
        <w:br/>
        <w:t>MediaTek commented that Rel-17 was done electronically and is 6 months delayed, so TSG SA needs to be realistic on how much can be done. Ericsson commented that as pointed out by the SA WG2 Chair there are likely to be 28 WIDs running in parallel, which is a difficult task to coordinate and for delegates to cover effectively, so the resource figures should not be changed.</w:t>
      </w:r>
      <w:r>
        <w:rPr>
          <w:rFonts w:ascii="COLOR=" w:hAnsi="COLOR="/>
        </w:rPr>
        <w:br/>
        <w:t>The TSG SA Chair commented that as there are already 28 WIs the expectation to handle also 10 TEI items is unrealistic. Vodafone clarified that some WTs have been moved 'OUT' under the understanding that they can be proposed as TEI items and some of these items are important to operators.</w:t>
      </w:r>
      <w:r>
        <w:rPr>
          <w:rFonts w:ascii="COLOR=" w:hAnsi="COLOR="/>
        </w:rPr>
        <w:br/>
        <w:t>The following was taken as a basis for freeing up TUs:</w:t>
      </w:r>
      <w:r>
        <w:rPr>
          <w:rFonts w:ascii="COLOR=" w:hAnsi="COLOR="/>
        </w:rPr>
        <w:br/>
        <w:t>TEI 10 -&gt; 8 Freed: 2</w:t>
      </w:r>
      <w:r>
        <w:rPr>
          <w:rFonts w:ascii="COLOR=" w:hAnsi="COLOR="/>
        </w:rPr>
        <w:br/>
        <w:t>RAN Align: 7 -&gt; 5 Freed: 2</w:t>
      </w:r>
      <w:r>
        <w:rPr>
          <w:rFonts w:ascii="COLOR=" w:hAnsi="COLOR="/>
        </w:rPr>
        <w:br/>
        <w:t>Overflow: 7 -&gt; 2.75 Freed 4.24</w:t>
      </w:r>
      <w:r>
        <w:rPr>
          <w:rFonts w:ascii="COLOR=" w:hAnsi="COLOR="/>
        </w:rPr>
        <w:br/>
      </w:r>
      <w:r>
        <w:rPr>
          <w:rFonts w:ascii="COLOR=" w:hAnsi="COLOR="/>
        </w:rPr>
        <w:br/>
      </w:r>
      <w:r>
        <w:rPr>
          <w:rFonts w:ascii="COLOR=" w:hAnsi="COLOR="/>
        </w:rPr>
        <w:br/>
        <w:t>Close of CC</w:t>
      </w:r>
      <w:r>
        <w:rPr>
          <w:rFonts w:ascii="COLOR=" w:hAnsi="COLOR="/>
        </w:rPr>
        <w:br/>
        <w:t>The TSG SA Chair closed this CC at 14.25 UTC.</w:t>
      </w:r>
    </w:p>
    <w:p w14:paraId="76D13198" w14:textId="3FBD5DE7" w:rsidR="00061339" w:rsidRDefault="00061339" w:rsidP="00061339">
      <w:pPr>
        <w:pStyle w:val="Heading1"/>
        <w:divId w:val="398745793"/>
      </w:pPr>
      <w:bookmarkStart w:id="318" w:name="_Toc97638998"/>
      <w:bookmarkStart w:id="319" w:name="_Toc97639482"/>
      <w:r>
        <w:lastRenderedPageBreak/>
        <w:t>I.4</w:t>
      </w:r>
      <w:r>
        <w:tab/>
      </w:r>
      <w:r>
        <w:t>SA#94E_CC#4</w:t>
      </w:r>
      <w:bookmarkEnd w:id="318"/>
      <w:bookmarkEnd w:id="319"/>
    </w:p>
    <w:p w14:paraId="52689432" w14:textId="77777777" w:rsidR="00061339" w:rsidRDefault="00061339" w:rsidP="00061339">
      <w:pPr>
        <w:pStyle w:val="NormalWeb"/>
        <w:divId w:val="398745793"/>
      </w:pPr>
      <w:r>
        <w:rPr>
          <w:rFonts w:ascii="COLOR=" w:hAnsi="COLOR="/>
        </w:rPr>
        <w:t>Third Generation Partnership Project (3GPP™)</w:t>
      </w:r>
      <w:r>
        <w:rPr>
          <w:rFonts w:ascii="COLOR=" w:hAnsi="COLOR="/>
        </w:rPr>
        <w:br/>
        <w:t>Version 1</w:t>
      </w:r>
      <w:r>
        <w:rPr>
          <w:rFonts w:ascii="COLOR=" w:hAnsi="COLOR="/>
        </w:rPr>
        <w:br/>
        <w:t>SUMMARY Report for TSG SA meeting: #94E (Electronic meeting) Conference Call #4</w:t>
      </w:r>
      <w:r>
        <w:rPr>
          <w:rFonts w:ascii="COLOR=" w:hAnsi="COLOR="/>
        </w:rPr>
        <w:br/>
      </w:r>
      <w:r>
        <w:rPr>
          <w:rFonts w:ascii="COLOR=" w:hAnsi="COLOR="/>
        </w:rPr>
        <w:br/>
        <w:t>Opened: Tuesday, (2021-12-17) 13:00 UTC</w:t>
      </w:r>
      <w:r>
        <w:rPr>
          <w:rFonts w:ascii="COLOR=" w:hAnsi="COLOR="/>
        </w:rPr>
        <w:br/>
      </w:r>
      <w:r>
        <w:rPr>
          <w:rFonts w:ascii="COLOR=" w:hAnsi="COLOR="/>
        </w:rPr>
        <w:br/>
      </w:r>
      <w:r>
        <w:rPr>
          <w:rFonts w:ascii="COLOR=" w:hAnsi="COLOR="/>
        </w:rPr>
        <w:br/>
        <w:t>There were ~290 participants on this CC.</w:t>
      </w:r>
      <w:r>
        <w:rPr>
          <w:rFonts w:ascii="COLOR=" w:hAnsi="COLOR="/>
        </w:rPr>
        <w:br/>
        <w:t>Attendees: The following companies were recorded as present (list not exhaustive or verified)</w:t>
      </w:r>
      <w:r>
        <w:rPr>
          <w:rFonts w:ascii="COLOR=" w:hAnsi="COLOR="/>
        </w:rPr>
        <w:br/>
        <w:t>Alibaba</w:t>
      </w:r>
      <w:r>
        <w:rPr>
          <w:rFonts w:ascii="COLOR=" w:hAnsi="COLOR="/>
        </w:rPr>
        <w:br/>
        <w:t>Apple</w:t>
      </w:r>
      <w:r>
        <w:rPr>
          <w:rFonts w:ascii="COLOR=" w:hAnsi="COLOR="/>
        </w:rPr>
        <w:br/>
        <w:t>AT&amp;T</w:t>
      </w:r>
      <w:r>
        <w:rPr>
          <w:rFonts w:ascii="COLOR=" w:hAnsi="COLOR="/>
        </w:rPr>
        <w:br/>
        <w:t>Avanti</w:t>
      </w:r>
      <w:r>
        <w:rPr>
          <w:rFonts w:ascii="COLOR=" w:hAnsi="COLOR="/>
        </w:rPr>
        <w:br/>
        <w:t>BT</w:t>
      </w:r>
      <w:r>
        <w:rPr>
          <w:rFonts w:ascii="COLOR=" w:hAnsi="COLOR="/>
        </w:rPr>
        <w:br/>
        <w:t>CableLabs</w:t>
      </w:r>
      <w:r>
        <w:rPr>
          <w:rFonts w:ascii="COLOR=" w:hAnsi="COLOR="/>
        </w:rPr>
        <w:br/>
        <w:t>CATT</w:t>
      </w:r>
      <w:r>
        <w:rPr>
          <w:rFonts w:ascii="COLOR=" w:hAnsi="COLOR="/>
        </w:rPr>
        <w:br/>
        <w:t>Charter</w:t>
      </w:r>
      <w:r>
        <w:rPr>
          <w:rFonts w:ascii="COLOR=" w:hAnsi="COLOR="/>
        </w:rPr>
        <w:br/>
        <w:t>China Mobile</w:t>
      </w:r>
      <w:r>
        <w:rPr>
          <w:rFonts w:ascii="COLOR=" w:hAnsi="COLOR="/>
        </w:rPr>
        <w:br/>
        <w:t>China Telecom</w:t>
      </w:r>
      <w:r>
        <w:rPr>
          <w:rFonts w:ascii="COLOR=" w:hAnsi="COLOR="/>
        </w:rPr>
        <w:br/>
        <w:t>China Unicom</w:t>
      </w:r>
      <w:r>
        <w:rPr>
          <w:rFonts w:ascii="COLOR=" w:hAnsi="COLOR="/>
        </w:rPr>
        <w:br/>
        <w:t>CKH IOD</w:t>
      </w:r>
      <w:r>
        <w:rPr>
          <w:rFonts w:ascii="COLOR=" w:hAnsi="COLOR="/>
        </w:rPr>
        <w:br/>
        <w:t>CMCC</w:t>
      </w:r>
      <w:r>
        <w:rPr>
          <w:rFonts w:ascii="COLOR=" w:hAnsi="COLOR="/>
        </w:rPr>
        <w:br/>
        <w:t>Deutsche Telekom</w:t>
      </w:r>
      <w:r>
        <w:rPr>
          <w:rFonts w:ascii="COLOR=" w:hAnsi="COLOR="/>
        </w:rPr>
        <w:br/>
        <w:t>DISH</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t>Erillisverkot/TCCA</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t>Futurewei</w:t>
      </w:r>
      <w:r>
        <w:rPr>
          <w:rFonts w:ascii="COLOR=" w:hAnsi="COLOR="/>
        </w:rPr>
        <w:br/>
        <w:t>GATEHOUSE</w:t>
      </w:r>
      <w:r>
        <w:rPr>
          <w:rFonts w:ascii="COLOR=" w:hAnsi="COLOR="/>
        </w:rPr>
        <w:br/>
        <w:t>Huawei</w:t>
      </w:r>
      <w:r>
        <w:rPr>
          <w:rFonts w:ascii="COLOR=" w:hAnsi="COLOR="/>
        </w:rPr>
        <w:br/>
      </w:r>
      <w:r>
        <w:rPr>
          <w:rFonts w:ascii="COLOR=" w:hAnsi="COLOR="/>
        </w:rPr>
        <w:lastRenderedPageBreak/>
        <w:t>IIT Bombay</w:t>
      </w:r>
      <w:r>
        <w:rPr>
          <w:rFonts w:ascii="COLOR=" w:hAnsi="COLOR="/>
        </w:rPr>
        <w:br/>
        <w:t>INSPUR</w:t>
      </w:r>
      <w:r>
        <w:rPr>
          <w:rFonts w:ascii="COLOR=" w:hAnsi="COLOR="/>
        </w:rPr>
        <w:br/>
        <w:t>Intel</w:t>
      </w:r>
      <w:r>
        <w:rPr>
          <w:rFonts w:ascii="COLOR=" w:hAnsi="COLOR="/>
        </w:rPr>
        <w:br/>
        <w:t>Interdigital</w:t>
      </w:r>
      <w:r>
        <w:rPr>
          <w:rFonts w:ascii="COLOR=" w:hAnsi="COLOR="/>
        </w:rPr>
        <w:br/>
        <w:t>Thales</w:t>
      </w:r>
      <w:r>
        <w:rPr>
          <w:rFonts w:ascii="COLOR=" w:hAnsi="COLOR="/>
        </w:rPr>
        <w:br/>
        <w:t>JHUAPL</w:t>
      </w:r>
      <w:r>
        <w:rPr>
          <w:rFonts w:ascii="COLOR=" w:hAnsi="COLOR="/>
        </w:rPr>
        <w:br/>
        <w:t>KDDI</w:t>
      </w:r>
      <w:r>
        <w:rPr>
          <w:rFonts w:ascii="COLOR=" w:hAnsi="COLOR="/>
        </w:rPr>
        <w:br/>
        <w:t>KPN</w:t>
      </w:r>
      <w:r>
        <w:rPr>
          <w:rFonts w:ascii="COLOR=" w:hAnsi="COLOR="/>
        </w:rPr>
        <w:br/>
        <w:t>Kyocera</w:t>
      </w:r>
      <w:r>
        <w:rPr>
          <w:rFonts w:ascii="COLOR=" w:hAnsi="COLOR="/>
        </w:rPr>
        <w:br/>
        <w:t>Lenovo</w:t>
      </w:r>
      <w:r>
        <w:rPr>
          <w:rFonts w:ascii="COLOR=" w:hAnsi="COLOR="/>
        </w:rPr>
        <w:br/>
        <w:t>LG Uplus</w:t>
      </w:r>
      <w:r>
        <w:rPr>
          <w:rFonts w:ascii="COLOR=" w:hAnsi="COLOR="/>
        </w:rPr>
        <w:br/>
        <w:t>LGE</w:t>
      </w:r>
      <w:r>
        <w:rPr>
          <w:rFonts w:ascii="COLOR=" w:hAnsi="COLOR="/>
        </w:rPr>
        <w:br/>
        <w:t>MediaTek</w:t>
      </w:r>
      <w:r>
        <w:rPr>
          <w:rFonts w:ascii="COLOR=" w:hAnsi="COLOR="/>
        </w:rPr>
        <w:br/>
        <w:t>Microsoft</w:t>
      </w:r>
      <w:r>
        <w:rPr>
          <w:rFonts w:ascii="COLOR=" w:hAnsi="COLOR="/>
        </w:rPr>
        <w:br/>
        <w:t>Motorola Solutions</w:t>
      </w:r>
      <w:r>
        <w:rPr>
          <w:rFonts w:ascii="COLOR=" w:hAnsi="COLOR="/>
        </w:rPr>
        <w:br/>
        <w:t>NextNav</w:t>
      </w:r>
      <w:r>
        <w:rPr>
          <w:rFonts w:ascii="COLOR=" w:hAnsi="COLOR="/>
        </w:rPr>
        <w:br/>
        <w:t>NICT</w:t>
      </w:r>
      <w:r>
        <w:rPr>
          <w:rFonts w:ascii="COLOR=" w:hAnsi="COLOR="/>
        </w:rPr>
        <w:br/>
        <w:t>Nkom</w:t>
      </w:r>
      <w:r>
        <w:rPr>
          <w:rFonts w:ascii="COLOR=" w:hAnsi="COLOR="/>
        </w:rPr>
        <w:br/>
        <w:t>Nokia</w:t>
      </w:r>
      <w:r>
        <w:rPr>
          <w:rFonts w:ascii="COLOR=" w:hAnsi="COLOR="/>
        </w:rPr>
        <w:br/>
        <w:t>Novamint</w:t>
      </w:r>
      <w:r>
        <w:rPr>
          <w:rFonts w:ascii="COLOR=" w:hAnsi="COLOR="/>
        </w:rPr>
        <w:br/>
        <w:t>NTIA</w:t>
      </w:r>
      <w:r>
        <w:rPr>
          <w:rFonts w:ascii="COLOR=" w:hAnsi="COLOR="/>
        </w:rPr>
        <w:br/>
        <w:t>NTT DOCOMO</w:t>
      </w:r>
      <w:r>
        <w:rPr>
          <w:rFonts w:ascii="COLOR=" w:hAnsi="COLOR="/>
        </w:rPr>
        <w:br/>
        <w:t>OPPO</w:t>
      </w:r>
      <w:r>
        <w:rPr>
          <w:rFonts w:ascii="COLOR=" w:hAnsi="COLOR="/>
        </w:rPr>
        <w:br/>
        <w:t>Orange</w:t>
      </w:r>
      <w:r>
        <w:rPr>
          <w:rFonts w:ascii="COLOR=" w:hAnsi="COLOR="/>
        </w:rPr>
        <w:br/>
        <w:t>OTD</w:t>
      </w:r>
      <w:r>
        <w:rPr>
          <w:rFonts w:ascii="COLOR=" w:hAnsi="COLOR="/>
        </w:rPr>
        <w:br/>
        <w:t>Peraton Labs</w:t>
      </w:r>
      <w:r>
        <w:rPr>
          <w:rFonts w:ascii="COLOR=" w:hAnsi="COLOR="/>
        </w:rPr>
        <w:br/>
        <w:t>Philips</w:t>
      </w:r>
      <w:r>
        <w:rPr>
          <w:rFonts w:ascii="COLOR=" w:hAnsi="COLOR="/>
        </w:rPr>
        <w:br/>
        <w:t>Qualcomm</w:t>
      </w:r>
      <w:r>
        <w:rPr>
          <w:rFonts w:ascii="COLOR=" w:hAnsi="COLOR="/>
        </w:rPr>
        <w:br/>
        <w:t>Rogers</w:t>
      </w:r>
      <w:r>
        <w:rPr>
          <w:rFonts w:ascii="COLOR=" w:hAnsi="COLOR="/>
        </w:rPr>
        <w:br/>
        <w:t>Samsung</w:t>
      </w:r>
      <w:r>
        <w:rPr>
          <w:rFonts w:ascii="COLOR=" w:hAnsi="COLOR="/>
        </w:rPr>
        <w:br/>
        <w:t>Sandvine</w:t>
      </w:r>
      <w:r>
        <w:rPr>
          <w:rFonts w:ascii="COLOR=" w:hAnsi="COLOR="/>
        </w:rPr>
        <w:br/>
        <w:t>Siemens</w:t>
      </w:r>
      <w:r>
        <w:rPr>
          <w:rFonts w:ascii="COLOR=" w:hAnsi="COLOR="/>
        </w:rPr>
        <w:br/>
        <w:t>Sony</w:t>
      </w:r>
      <w:r>
        <w:rPr>
          <w:rFonts w:ascii="COLOR=" w:hAnsi="COLOR="/>
        </w:rPr>
        <w:br/>
        <w:t>Spreadtrum</w:t>
      </w:r>
      <w:r>
        <w:rPr>
          <w:rFonts w:ascii="COLOR=" w:hAnsi="COLOR="/>
        </w:rPr>
        <w:br/>
        <w:t>SyncTechno</w:t>
      </w:r>
      <w:r>
        <w:rPr>
          <w:rFonts w:ascii="COLOR=" w:hAnsi="COLOR="/>
        </w:rPr>
        <w:br/>
        <w:t>Telefónica</w:t>
      </w:r>
      <w:r>
        <w:rPr>
          <w:rFonts w:ascii="COLOR=" w:hAnsi="COLOR="/>
        </w:rPr>
        <w:br/>
        <w:t>Telstra</w:t>
      </w:r>
      <w:r>
        <w:rPr>
          <w:rFonts w:ascii="COLOR=" w:hAnsi="COLOR="/>
        </w:rPr>
        <w:br/>
        <w:t>TELUS</w:t>
      </w:r>
      <w:r>
        <w:rPr>
          <w:rFonts w:ascii="COLOR=" w:hAnsi="COLOR="/>
        </w:rPr>
        <w:br/>
      </w:r>
      <w:r>
        <w:rPr>
          <w:rFonts w:ascii="COLOR=" w:hAnsi="COLOR="/>
        </w:rPr>
        <w:lastRenderedPageBreak/>
        <w:t>Tencent</w:t>
      </w:r>
      <w:r>
        <w:rPr>
          <w:rFonts w:ascii="COLOR=" w:hAnsi="COLOR="/>
        </w:rPr>
        <w:br/>
        <w:t>TIM</w:t>
      </w:r>
      <w:r>
        <w:rPr>
          <w:rFonts w:ascii="COLOR=" w:hAnsi="COLOR="/>
        </w:rPr>
        <w:br/>
        <w:t>T-Mobile USA</w:t>
      </w:r>
      <w:r>
        <w:rPr>
          <w:rFonts w:ascii="COLOR=" w:hAnsi="COLOR="/>
        </w:rPr>
        <w:br/>
        <w:t>TNO</w:t>
      </w:r>
      <w:r>
        <w:rPr>
          <w:rFonts w:ascii="COLOR=" w:hAnsi="COLOR="/>
        </w:rPr>
        <w:br/>
        <w:t>USNSA</w:t>
      </w:r>
      <w:r>
        <w:rPr>
          <w:rFonts w:ascii="COLOR=" w:hAnsi="COLOR="/>
        </w:rPr>
        <w:br/>
        <w:t>Verizon</w:t>
      </w:r>
      <w:r>
        <w:rPr>
          <w:rFonts w:ascii="COLOR=" w:hAnsi="COLOR="/>
        </w:rPr>
        <w:br/>
        <w:t>vivo</w:t>
      </w:r>
      <w:r>
        <w:rPr>
          <w:rFonts w:ascii="COLOR=" w:hAnsi="COLOR="/>
        </w:rPr>
        <w:br/>
        <w:t>Vodafone</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to investigate whether their organization or any other organization owns IPRs which are, or are likely to become Essential in respect of the work of 3GPP.</w:t>
      </w:r>
      <w:r>
        <w:rPr>
          <w:rFonts w:ascii="COLOR=" w:hAnsi="COLOR="/>
        </w:rPr>
        <w:br/>
        <w:t>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r>
      <w:r>
        <w:rPr>
          <w:rFonts w:ascii="COLOR=" w:hAnsi="COLOR="/>
        </w:rPr>
        <w:br/>
      </w:r>
      <w:r>
        <w:rPr>
          <w:rFonts w:ascii="COLOR=" w:hAnsi="COLOR="/>
        </w:rPr>
        <w:br/>
        <w:t>Opening of Conference Call</w:t>
      </w:r>
      <w:r>
        <w:rPr>
          <w:rFonts w:ascii="COLOR=" w:hAnsi="COLOR="/>
        </w:rPr>
        <w:br/>
        <w:t>The TSG SA Chair opened this CC at 13.00 UTC.</w:t>
      </w:r>
      <w:r>
        <w:rPr>
          <w:rFonts w:ascii="COLOR=" w:hAnsi="COLOR="/>
        </w:rPr>
        <w:br/>
        <w:t>The TSG SA Chair welcomed the TSG SA Vice Chairs, the MCC Secretary and SA WG Vice Chairs and the delegates to this Conference Call. The Chair notes were maintained in the folder https://www.3gpp.org/ftp/tsg_sa/TSG_SA/TSGS_94E_Electronic_2021_12/INBOX/Chair_Notes/.</w:t>
      </w:r>
      <w:r>
        <w:rPr>
          <w:rFonts w:ascii="COLOR=" w:hAnsi="COLOR="/>
        </w:rPr>
        <w:br/>
        <w:t xml:space="preserve">The document list was used to navigate items which need to be handled: </w:t>
      </w:r>
      <w:r>
        <w:rPr>
          <w:rFonts w:ascii="COLOR=" w:hAnsi="COLOR="/>
        </w:rPr>
        <w:lastRenderedPageBreak/>
        <w:t>https://www.3gpp.org/ftp/tsg_sa/TSG_SA/TSGS_94E_Electronic_2021_12/INBOX/DRAFTS/TdocsByAgenda_12-17-1030.doc.</w:t>
      </w:r>
      <w:r>
        <w:rPr>
          <w:rFonts w:ascii="COLOR=" w:hAnsi="COLOR="/>
        </w:rPr>
        <w:br/>
      </w:r>
      <w:r>
        <w:rPr>
          <w:rFonts w:ascii="COLOR=" w:hAnsi="COLOR="/>
        </w:rPr>
        <w:br/>
        <w:t>Block Approval: all items which are marked for block approval</w:t>
      </w:r>
      <w:r>
        <w:rPr>
          <w:rFonts w:ascii="COLOR=" w:hAnsi="COLOR="/>
        </w:rPr>
        <w:br/>
        <w:t>The items for block noting, block endorsement and block approval were noted, endorsed or approved, accordingly.</w:t>
      </w:r>
      <w:r>
        <w:rPr>
          <w:rFonts w:ascii="COLOR=" w:hAnsi="COLOR="/>
        </w:rPr>
        <w:br/>
      </w:r>
      <w:r>
        <w:rPr>
          <w:rFonts w:ascii="COLOR=" w:hAnsi="COLOR="/>
        </w:rPr>
        <w:br/>
        <w:t>"Normal Agenda" - items which haven't been treated so far (60 min)</w:t>
      </w:r>
      <w:r>
        <w:rPr>
          <w:rFonts w:ascii="COLOR=" w:hAnsi="COLOR="/>
        </w:rPr>
        <w:br/>
        <w:t>AI 6.4</w:t>
      </w:r>
      <w:r>
        <w:rPr>
          <w:rFonts w:ascii="COLOR=" w:hAnsi="COLOR="/>
        </w:rPr>
        <w:br/>
        <w:t>SP-211432 (SID NEW) New Study on Fault Supervision Evolution (SA WG5)</w:t>
      </w:r>
      <w:r>
        <w:rPr>
          <w:rFonts w:ascii="COLOR=" w:hAnsi="COLOR="/>
        </w:rPr>
        <w:br/>
        <w:t>Abstract: Objective: This study item aims to study the following aspects of incident management: - Concepts and characteristics of incident, relation with existing fault supervision, performance management and other related aspects; - Scenarios, use cases and key issues, e.g., 5G SLS deterioration incidents, 5GC risk incidents, and large-scale radio access network decommissioning incidents, etc.; - Fault supervision evolution solutions and interface capabilities for incident lifecycle management and closed loop control (incident awareness, root cause analysis, demarcation, decision-making and recovery execution, etc.), etc.; - Relation and interaction with eMDAS and eCOSLA for evolved fault supervision, e.g., how to take advantage of and integrate eMDAS capabilities into the solutions and if any, recommended capabilities needed for eMDAS enhancements.</w:t>
      </w:r>
      <w:r>
        <w:rPr>
          <w:rFonts w:ascii="COLOR=" w:hAnsi="COLOR="/>
        </w:rPr>
        <w:br/>
        <w:t>Removed from Block Approval</w:t>
      </w:r>
      <w:r>
        <w:rPr>
          <w:rFonts w:ascii="COLOR=" w:hAnsi="COLOR="/>
        </w:rPr>
        <w:br/>
        <w:t>Discussion and conclusion:</w:t>
      </w:r>
      <w:r>
        <w:rPr>
          <w:rFonts w:ascii="COLOR=" w:hAnsi="COLOR="/>
        </w:rPr>
        <w:br/>
        <w:t>SP-211432r01 was provided. Nokia commented that this has not yet been seen by SA WG5 and suggested sending it back to allow further consideration. this was then postponed.</w:t>
      </w:r>
      <w:r>
        <w:rPr>
          <w:rFonts w:ascii="COLOR=" w:hAnsi="COLOR="/>
        </w:rPr>
        <w:br/>
      </w:r>
      <w:r>
        <w:rPr>
          <w:rFonts w:ascii="COLOR=" w:hAnsi="COLOR="/>
        </w:rPr>
        <w:br/>
        <w:t>AI 17.2 (all CRs are proposed approved, all CR Packs proposed partially approved)</w:t>
      </w:r>
      <w:r>
        <w:rPr>
          <w:rFonts w:ascii="COLOR=" w:hAnsi="COLOR="/>
        </w:rPr>
        <w:br/>
        <w:t>SP-211548 (CR) MUSIM capabilities in Emergency Attach (Intel, Apple)</w:t>
      </w:r>
      <w:r>
        <w:rPr>
          <w:rFonts w:ascii="COLOR=" w:hAnsi="COLOR="/>
        </w:rPr>
        <w:br/>
        <w:t>Abstract: Revision of S2-2109309 (23.401 CR3658R2) in CR Pack SP-211302</w:t>
      </w:r>
      <w:r>
        <w:rPr>
          <w:rFonts w:ascii="COLOR=" w:hAnsi="COLOR="/>
        </w:rPr>
        <w:br/>
        <w:t>Discussion and conclusion:</w:t>
      </w:r>
      <w:r>
        <w:rPr>
          <w:rFonts w:ascii="COLOR=" w:hAnsi="COLOR="/>
        </w:rPr>
        <w:br/>
        <w:t>This CR was approved.</w:t>
      </w:r>
      <w:r>
        <w:rPr>
          <w:rFonts w:ascii="COLOR=" w:hAnsi="COLOR="/>
        </w:rPr>
        <w:br/>
        <w:t>SP-211550 (CR) MUSIM capabilities in Emergency Registration (Apple, Intel)</w:t>
      </w:r>
      <w:r>
        <w:rPr>
          <w:rFonts w:ascii="COLOR=" w:hAnsi="COLOR="/>
        </w:rPr>
        <w:br/>
        <w:t>Abstract: Revision of S2-2109310 (23.501 CR3237R2) in CR Pack SP-211302</w:t>
      </w:r>
      <w:r>
        <w:rPr>
          <w:rFonts w:ascii="COLOR=" w:hAnsi="COLOR="/>
        </w:rPr>
        <w:br/>
        <w:t>Discussion and conclusion:</w:t>
      </w:r>
      <w:r>
        <w:rPr>
          <w:rFonts w:ascii="COLOR=" w:hAnsi="COLOR="/>
        </w:rPr>
        <w:br/>
        <w:t>This CR was approved.</w:t>
      </w:r>
      <w:r>
        <w:rPr>
          <w:rFonts w:ascii="COLOR=" w:hAnsi="COLOR="/>
        </w:rPr>
        <w:br/>
        <w:t>SP-211551 (CR) MUSIM capabilities in Emergency Registration (Intel, Apple)</w:t>
      </w:r>
      <w:r>
        <w:rPr>
          <w:rFonts w:ascii="COLOR=" w:hAnsi="COLOR="/>
        </w:rPr>
        <w:br/>
        <w:t>Abstract: Revision of S2-2109311 (23.502 CR3124R2) in CR Pack SP-211302</w:t>
      </w:r>
      <w:r>
        <w:rPr>
          <w:rFonts w:ascii="COLOR=" w:hAnsi="COLOR="/>
        </w:rPr>
        <w:br/>
        <w:t>Discussion and conclusion:</w:t>
      </w:r>
      <w:r>
        <w:rPr>
          <w:rFonts w:ascii="COLOR=" w:hAnsi="COLOR="/>
        </w:rPr>
        <w:br/>
        <w:t>This CR was approved.</w:t>
      </w:r>
      <w:r>
        <w:rPr>
          <w:rFonts w:ascii="COLOR=" w:hAnsi="COLOR="/>
        </w:rPr>
        <w:br/>
        <w:t>SP-211302 (CR PACK) CRs on MUSIM (Rel-17) (SA WG2)</w:t>
      </w:r>
      <w:r>
        <w:rPr>
          <w:rFonts w:ascii="COLOR=" w:hAnsi="COLOR="/>
        </w:rPr>
        <w:br/>
        <w:t>Abstract: 23.502 CR3123; 23.401 CR3659; 23.502 CR3141; 23.501 CR3229R2; 23.502 CR3170R1; 23.501 CR3094R2; 23.401 CR3664R1; 23.501 CR3334R1; 23.401 CR3665R1; 23.502 CR3239R1; 23.502 CR3287R1; 23.501 CR3430R1; 23.502 CR3288R1; 23.401 CR3677R1; 23.401 CR3678R1; 23.501 CR3449R1; 23.501 CR3235R4; 23.401 CR3658R2; 23.501 CR3237R2; 23.502 CR3124R2</w:t>
      </w:r>
      <w:r>
        <w:rPr>
          <w:rFonts w:ascii="COLOR=" w:hAnsi="COLOR="/>
        </w:rPr>
        <w:br/>
        <w:t>Proposed revision of 23.401 CR3658R2 in SP-211548; Proposed revision of 23.501 CR3237R2 in SP-211550; Proposed revision of 23.502 CR3124R2 in SP-211551</w:t>
      </w:r>
      <w:r>
        <w:rPr>
          <w:rFonts w:ascii="COLOR=" w:hAnsi="COLOR="/>
        </w:rPr>
        <w:br/>
        <w:t>Discussion and conclusion:</w:t>
      </w:r>
      <w:r>
        <w:rPr>
          <w:rFonts w:ascii="COLOR=" w:hAnsi="COLOR="/>
        </w:rPr>
        <w:br/>
      </w:r>
      <w:r>
        <w:rPr>
          <w:rFonts w:ascii="COLOR=" w:hAnsi="COLOR="/>
        </w:rPr>
        <w:lastRenderedPageBreak/>
        <w:t>23.401 CR3658R2, 23.501 CR3237R2 and 23.502 CR3124R2 were considered as revised. The remaining CRs in this CR Pack were approved (the CR Pack was partially approved)</w:t>
      </w:r>
      <w:r>
        <w:rPr>
          <w:rFonts w:ascii="COLOR=" w:hAnsi="COLOR="/>
        </w:rPr>
        <w:br/>
      </w:r>
      <w:r>
        <w:rPr>
          <w:rFonts w:ascii="COLOR=" w:hAnsi="COLOR="/>
        </w:rPr>
        <w:br/>
        <w:t>SP-211407 (CR) Clean up for List of Aerial UEs in a geographic area (OPPO)</w:t>
      </w:r>
      <w:r>
        <w:rPr>
          <w:rFonts w:ascii="COLOR=" w:hAnsi="COLOR="/>
        </w:rPr>
        <w:br/>
        <w:t>Abstract: Revision of 23.256 CR0008R1 (S2-2107969) in CR Pack SP-211307</w:t>
      </w:r>
      <w:r>
        <w:rPr>
          <w:rFonts w:ascii="COLOR=" w:hAnsi="COLOR="/>
        </w:rPr>
        <w:br/>
        <w:t>Discussion and conclusion:</w:t>
      </w:r>
      <w:r>
        <w:rPr>
          <w:rFonts w:ascii="COLOR=" w:hAnsi="COLOR="/>
        </w:rPr>
        <w:br/>
        <w:t>This CR was approved.</w:t>
      </w:r>
      <w:r>
        <w:rPr>
          <w:rFonts w:ascii="COLOR=" w:hAnsi="COLOR="/>
        </w:rPr>
        <w:br/>
        <w:t>SP-211415 (CR) Clarifications of NSAC and NSAC for roaming cases (Nokia, Nokia Shanghai Bell)</w:t>
      </w:r>
      <w:r>
        <w:rPr>
          <w:rFonts w:ascii="COLOR=" w:hAnsi="COLOR="/>
        </w:rPr>
        <w:br/>
        <w:t>Abstract: Revision of S2-2107943 in CR Pack SP-211307</w:t>
      </w:r>
      <w:r>
        <w:rPr>
          <w:rFonts w:ascii="COLOR=" w:hAnsi="COLOR="/>
        </w:rPr>
        <w:br/>
        <w:t>Discussion and conclusion:</w:t>
      </w:r>
      <w:r>
        <w:rPr>
          <w:rFonts w:ascii="COLOR=" w:hAnsi="COLOR="/>
        </w:rPr>
        <w:br/>
        <w:t>SP-211415r01 was provided. SP-211415r01 was approved (to be revised by MCC into a new TD number).</w:t>
      </w:r>
      <w:r>
        <w:rPr>
          <w:rFonts w:ascii="COLOR=" w:hAnsi="COLOR="/>
        </w:rPr>
        <w:br/>
        <w:t>SP-211416 (CR) Clarification on definition of NSSRG (Nokia, Nokia Shanghai Bell, Ericsson)</w:t>
      </w:r>
      <w:r>
        <w:rPr>
          <w:rFonts w:ascii="COLOR=" w:hAnsi="COLOR="/>
        </w:rPr>
        <w:br/>
        <w:t>Abstract: Revision of S2-2107955 in CR Pack SP-211307</w:t>
      </w:r>
      <w:r>
        <w:rPr>
          <w:rFonts w:ascii="COLOR=" w:hAnsi="COLOR="/>
        </w:rPr>
        <w:br/>
        <w:t>Discussion and conclusion:</w:t>
      </w:r>
      <w:r>
        <w:rPr>
          <w:rFonts w:ascii="COLOR=" w:hAnsi="COLOR="/>
        </w:rPr>
        <w:br/>
        <w:t>This CR was approved.</w:t>
      </w:r>
      <w:r>
        <w:rPr>
          <w:rFonts w:ascii="COLOR=" w:hAnsi="COLOR="/>
        </w:rPr>
        <w:br/>
        <w:t>SP-211307 (CR PACK) CRs where company revisions are expected (Rel-17) (SA WG2)</w:t>
      </w:r>
      <w:r>
        <w:rPr>
          <w:rFonts w:ascii="COLOR=" w:hAnsi="COLOR="/>
        </w:rPr>
        <w:br/>
        <w:t>Abstract: 23.501 CR3345R1; 23.501 CR3331R1; 23.256 CR0008R1</w:t>
      </w:r>
      <w:r>
        <w:rPr>
          <w:rFonts w:ascii="COLOR=" w:hAnsi="COLOR="/>
        </w:rPr>
        <w:br/>
        <w:t>Proposed revision of 23.256 CR0008R1 in SP-211407; Proposed revision of 23.501 CR3345R1 in SP-211415; Proposed revision of 23.501 CR3331R1 in SP-211416</w:t>
      </w:r>
      <w:r>
        <w:rPr>
          <w:rFonts w:ascii="COLOR=" w:hAnsi="COLOR="/>
        </w:rPr>
        <w:br/>
        <w:t>Discussion and conclusion:</w:t>
      </w:r>
      <w:r>
        <w:rPr>
          <w:rFonts w:ascii="COLOR=" w:hAnsi="COLOR="/>
        </w:rPr>
        <w:br/>
        <w:t>23.501 CR3345R1; 23.501 CR3331R1; 23.256 CR0008R1 were considered revised. This CR Pack was noted.</w:t>
      </w:r>
      <w:r>
        <w:rPr>
          <w:rFonts w:ascii="COLOR=" w:hAnsi="COLOR="/>
        </w:rPr>
        <w:br/>
      </w:r>
      <w:r>
        <w:rPr>
          <w:rFonts w:ascii="COLOR=" w:hAnsi="COLOR="/>
        </w:rPr>
        <w:br/>
        <w:t>SP-211562 (CR) Support for Paging Early Indication (MediaTek Inc., Qualcomm Inc., OPPO, Huawei, HiSilicon, Nokia, Nokia Shanghai Bell, [Apple, Ericsson, Vodafone])</w:t>
      </w:r>
      <w:r>
        <w:rPr>
          <w:rFonts w:ascii="COLOR=" w:hAnsi="COLOR="/>
        </w:rPr>
        <w:br/>
        <w:t>Abstract: Revision of S2-2109339 (23.501 CR3319R4) in SP-211304. CC#2: For further discussion</w:t>
      </w:r>
      <w:r>
        <w:rPr>
          <w:rFonts w:ascii="COLOR=" w:hAnsi="COLOR="/>
        </w:rPr>
        <w:br/>
        <w:t>Discussion and conclusion:</w:t>
      </w:r>
      <w:r>
        <w:rPr>
          <w:rFonts w:ascii="COLOR=" w:hAnsi="COLOR="/>
        </w:rPr>
        <w:br/>
        <w:t>Qualcomm proposed SP-211562r01 with corrections to the source list. SP-211562r01 was approved(to be revised by MCC into a new TD number).</w:t>
      </w:r>
      <w:r>
        <w:rPr>
          <w:rFonts w:ascii="COLOR=" w:hAnsi="COLOR="/>
        </w:rPr>
        <w:br/>
        <w:t>SP-211304 (CR PACK) CRs on TEI17 (Rel-17) (SA WG2)</w:t>
      </w:r>
      <w:r>
        <w:rPr>
          <w:rFonts w:ascii="COLOR=" w:hAnsi="COLOR="/>
        </w:rPr>
        <w:br/>
        <w:t>Abstract: 23.501 CR3246; 23.501 CR3267; 23.501 CR3172R5; 23.501 CR3253R1; 23.503 CR0685; 23.502 CR3311; 23.303 CR0330R2; 23.401 CR3670R1; 23.501 CR3382R1; 23.502 CR3301R1; 23.502 CR3272R1; 23.502 CR3233R1; 23.316 CR2061R1; 23.502 CR3276R1; 23.502 CR3263R1; 23.501 CR3319R4</w:t>
      </w:r>
      <w:r>
        <w:rPr>
          <w:rFonts w:ascii="COLOR=" w:hAnsi="COLOR="/>
        </w:rPr>
        <w:br/>
        <w:t>Proposed revision of 23.501 CR3319R4 in SP-211562</w:t>
      </w:r>
      <w:r>
        <w:rPr>
          <w:rFonts w:ascii="COLOR=" w:hAnsi="COLOR="/>
        </w:rPr>
        <w:br/>
        <w:t>Discussion and conclusion:</w:t>
      </w:r>
      <w:r>
        <w:rPr>
          <w:rFonts w:ascii="COLOR=" w:hAnsi="COLOR="/>
        </w:rPr>
        <w:br/>
        <w:t>23.501 CR3319R4 was considered revised. The remaining CRs in this CR Pack were approved (the CR Pack was partially approved)</w:t>
      </w:r>
      <w:r>
        <w:rPr>
          <w:rFonts w:ascii="COLOR=" w:hAnsi="COLOR="/>
        </w:rPr>
        <w:br/>
      </w:r>
      <w:r>
        <w:rPr>
          <w:rFonts w:ascii="COLOR=" w:hAnsi="COLOR="/>
        </w:rPr>
        <w:br/>
        <w:t>AI 18.1</w:t>
      </w:r>
      <w:r>
        <w:rPr>
          <w:rFonts w:ascii="COLOR=" w:hAnsi="COLOR="/>
        </w:rPr>
        <w:br/>
        <w:t>SP-211490 (CR PACK) Stage 1 CRs on FS_TACMM (SA WG1)</w:t>
      </w:r>
      <w:r>
        <w:rPr>
          <w:rFonts w:ascii="COLOR=" w:hAnsi="COLOR="/>
        </w:rPr>
        <w:br/>
        <w:t>Abstract: 22.847 CR0002; 22.847 CR0011R1; 22.847 CR0013R1; 22.847 CR0003R1; 22.847 CR0001R1; 22.847 CR0012R2; 22.847 CR0007R2; 22.847 CR0008R2; 22.847 CR0009R2; 22.847 CR0005R2; 22.847 CR0006R2; 22.847 CR0010R2. CRs are missing from CR Pack. Removed from Block Approval</w:t>
      </w:r>
      <w:r>
        <w:rPr>
          <w:rFonts w:ascii="COLOR=" w:hAnsi="COLOR="/>
        </w:rPr>
        <w:br/>
        <w:t>Discussion and conclusion:</w:t>
      </w:r>
      <w:r>
        <w:rPr>
          <w:rFonts w:ascii="COLOR=" w:hAnsi="COLOR="/>
        </w:rPr>
        <w:br/>
      </w:r>
      <w:r>
        <w:rPr>
          <w:rFonts w:ascii="COLOR=" w:hAnsi="COLOR="/>
        </w:rPr>
        <w:lastRenderedPageBreak/>
        <w:t>SP-211490r01 was provided containing the full set of CRs. SP-211490r01 was approved.</w:t>
      </w:r>
      <w:r>
        <w:rPr>
          <w:rFonts w:ascii="COLOR=" w:hAnsi="COLOR="/>
        </w:rPr>
        <w:br/>
      </w:r>
      <w:r>
        <w:rPr>
          <w:rFonts w:ascii="COLOR=" w:hAnsi="COLOR="/>
        </w:rPr>
        <w:br/>
        <w:t>AI 21.1</w:t>
      </w:r>
      <w:r>
        <w:rPr>
          <w:rFonts w:ascii="COLOR=" w:hAnsi="COLOR="/>
        </w:rPr>
        <w:br/>
        <w:t>SP-211563 (DISCUSSION) Considerations on application-enablement requirements (Qualcomm Finland RFFE Oy)</w:t>
      </w:r>
      <w:r>
        <w:rPr>
          <w:rFonts w:ascii="COLOR=" w:hAnsi="COLOR="/>
        </w:rPr>
        <w:br/>
        <w:t>Abstract: This contribution raises some consideration and observations related to recent controversial discussions, involving SA WG1 and SA WG6, on the definition of application-enablement requirements, and aims at clarifying WGs' role and responsibility in this area. ToRs of respective WGs are captured in Annex, for reference.</w:t>
      </w:r>
      <w:r>
        <w:rPr>
          <w:rFonts w:ascii="COLOR=" w:hAnsi="COLOR="/>
        </w:rPr>
        <w:br/>
        <w:t>Discussion and conclusion:</w:t>
      </w:r>
      <w:r>
        <w:rPr>
          <w:rFonts w:ascii="COLOR=" w:hAnsi="COLOR="/>
        </w:rPr>
        <w:br/>
        <w:t>This was postponed.</w:t>
      </w:r>
      <w:r>
        <w:rPr>
          <w:rFonts w:ascii="COLOR=" w:hAnsi="COLOR="/>
        </w:rPr>
        <w:br/>
      </w:r>
      <w:r>
        <w:rPr>
          <w:rFonts w:ascii="COLOR=" w:hAnsi="COLOR="/>
        </w:rPr>
        <w:br/>
        <w:t>AI 21.6</w:t>
      </w:r>
      <w:r>
        <w:rPr>
          <w:rFonts w:ascii="COLOR=" w:hAnsi="COLOR="/>
        </w:rPr>
        <w:br/>
        <w:t>SP-211333 (CR) Correction of IMC definition for SNPN terminals (Nokia, Nokia Shanghai Bell)</w:t>
      </w:r>
      <w:r>
        <w:rPr>
          <w:rFonts w:ascii="COLOR=" w:hAnsi="COLOR="/>
        </w:rPr>
        <w:br/>
        <w:t>Abstract:</w:t>
      </w:r>
      <w:r>
        <w:rPr>
          <w:rFonts w:ascii="COLOR=" w:hAnsi="COLOR="/>
        </w:rPr>
        <w:br/>
        <w:t>Discussion and conclusion:</w:t>
      </w:r>
      <w:r>
        <w:rPr>
          <w:rFonts w:ascii="COLOR=" w:hAnsi="COLOR="/>
        </w:rPr>
        <w:br/>
        <w:t>SP-211333r02 was provided. SP-211333r02 was approved (to be revised by MCC into a new TD number).</w:t>
      </w:r>
      <w:r>
        <w:rPr>
          <w:rFonts w:ascii="COLOR=" w:hAnsi="COLOR="/>
        </w:rPr>
        <w:br/>
      </w:r>
      <w:r>
        <w:rPr>
          <w:rFonts w:ascii="COLOR=" w:hAnsi="COLOR="/>
        </w:rPr>
        <w:br/>
      </w:r>
      <w:r>
        <w:rPr>
          <w:rFonts w:ascii="COLOR=" w:hAnsi="COLOR="/>
        </w:rPr>
        <w:br/>
      </w:r>
      <w:r>
        <w:rPr>
          <w:rFonts w:ascii="COLOR=" w:hAnsi="COLOR="/>
        </w:rPr>
        <w:br/>
        <w:t>AI 16</w:t>
      </w:r>
      <w:r>
        <w:rPr>
          <w:rFonts w:ascii="COLOR=" w:hAnsi="COLOR="/>
        </w:rPr>
        <w:br/>
        <w:t>SP-211564 (DISCUSSION) Discussion related to SP-211377 on removal of unspecified expiration of AV in 5G AKA in Rel-16 and Rel-17 (Nokia, Nokia Shanghai Bell)</w:t>
      </w:r>
      <w:r>
        <w:rPr>
          <w:rFonts w:ascii="COLOR=" w:hAnsi="COLOR="/>
        </w:rPr>
        <w:br/>
        <w:t>Abstract: Proposes sending 33.501 CR1218R1 and 33.501 CR1219R1 in CR Pack SP-211377 back to SA WG3. CC#2: For further discussion</w:t>
      </w:r>
      <w:r>
        <w:rPr>
          <w:rFonts w:ascii="COLOR=" w:hAnsi="COLOR="/>
        </w:rPr>
        <w:br/>
        <w:t>Discussion and conclusion:</w:t>
      </w:r>
      <w:r>
        <w:rPr>
          <w:rFonts w:ascii="COLOR=" w:hAnsi="COLOR="/>
        </w:rPr>
        <w:br/>
        <w:t>Nokia commented that SA WG1 are responsible for this in their ToR. The SA WG6 Chair asked what is expected to be achieved with this paper, as SA WG6 will react to requests from SA WG1 to do such work. Qualcomm replied that it was to clarify that SA WG1 will be responsible for developing the requirements for application-enablement environments. Samsung commented that SA WG1 need to be clear when they are developing requirements for application enablement and undertook to take a paper to SA WG1 on this. Motorola commented that application enablement environment should be developed by SA WG1. Ericsson commented that SA WG2 and SA WG6 sometimes split up interfaces into different APIs.</w:t>
      </w:r>
      <w:r>
        <w:rPr>
          <w:rFonts w:ascii="COLOR=" w:hAnsi="COLOR="/>
        </w:rPr>
        <w:br/>
        <w:t>The TSG SA Chair asked companies to discuss this and try to provide a clarification of the required responsibilities for discussion at TSG SA#95-e. This was then postponed.</w:t>
      </w:r>
      <w:r>
        <w:rPr>
          <w:rFonts w:ascii="COLOR=" w:hAnsi="COLOR="/>
        </w:rPr>
        <w:br/>
      </w:r>
      <w:r>
        <w:rPr>
          <w:rFonts w:ascii="COLOR=" w:hAnsi="COLOR="/>
        </w:rPr>
        <w:br/>
      </w:r>
      <w:r>
        <w:rPr>
          <w:rFonts w:ascii="COLOR=" w:hAnsi="COLOR="/>
        </w:rPr>
        <w:br/>
        <w:t>SP-211377 (CR PACK) Rel-16 CRs on TEI (SA WG3)</w:t>
      </w:r>
      <w:r>
        <w:rPr>
          <w:rFonts w:ascii="COLOR=" w:hAnsi="COLOR="/>
        </w:rPr>
        <w:br/>
        <w:t>Abstract: 33.501 CR1218R1; 33.501 CR1219R1</w:t>
      </w:r>
      <w:r>
        <w:rPr>
          <w:rFonts w:ascii="COLOR=" w:hAnsi="COLOR="/>
        </w:rPr>
        <w:br/>
        <w:t>SP-211564 proposes sending 33.501 CR1218R1 and 33.501 CR1219R1 back to SA WG3. CC#2: For further discussion</w:t>
      </w:r>
      <w:r>
        <w:rPr>
          <w:rFonts w:ascii="COLOR=" w:hAnsi="COLOR="/>
        </w:rPr>
        <w:br/>
        <w:t>Discussion and conclusion:</w:t>
      </w:r>
      <w:r>
        <w:rPr>
          <w:rFonts w:ascii="COLOR=" w:hAnsi="COLOR="/>
        </w:rPr>
        <w:br/>
        <w:t>These CRs were returned to SA WG3 for further consideration and the CR Pack was noted.</w:t>
      </w:r>
      <w:r>
        <w:rPr>
          <w:rFonts w:ascii="COLOR=" w:hAnsi="COLOR="/>
        </w:rPr>
        <w:br/>
      </w:r>
      <w:r>
        <w:rPr>
          <w:rFonts w:ascii="COLOR=" w:hAnsi="COLOR="/>
        </w:rPr>
        <w:br/>
        <w:t>SP-211592 (CR) Support for emergency calls in limited service state (Qualcomm Incorporated)</w:t>
      </w:r>
      <w:r>
        <w:rPr>
          <w:rFonts w:ascii="COLOR=" w:hAnsi="COLOR="/>
        </w:rPr>
        <w:br/>
      </w:r>
      <w:r>
        <w:rPr>
          <w:rFonts w:ascii="COLOR=" w:hAnsi="COLOR="/>
        </w:rPr>
        <w:lastRenderedPageBreak/>
        <w:t>Abstract: Revision of S2-2109259 (23.501 CR3314R2) in CR Pack SP-211294</w:t>
      </w:r>
      <w:r>
        <w:rPr>
          <w:rFonts w:ascii="COLOR=" w:hAnsi="COLOR="/>
        </w:rPr>
        <w:br/>
        <w:t>Discussion and conclusion:</w:t>
      </w:r>
      <w:r>
        <w:rPr>
          <w:rFonts w:ascii="COLOR=" w:hAnsi="COLOR="/>
        </w:rPr>
        <w:br/>
        <w:t>This CR was approved.</w:t>
      </w:r>
      <w:r>
        <w:rPr>
          <w:rFonts w:ascii="COLOR=" w:hAnsi="COLOR="/>
        </w:rPr>
        <w:br/>
        <w:t>SP-211294 (CR PACK) CRs on eNPN (Rel-17) (SA WG2)</w:t>
      </w:r>
      <w:r>
        <w:rPr>
          <w:rFonts w:ascii="COLOR=" w:hAnsi="COLOR="/>
        </w:rPr>
        <w:br/>
        <w:t>Abstract: 23.502 CR3138; 23.501 CR3303R1; 23.501 CR3340R1; 23.501 CR3297R1; 23.502 CR3176R1; 23.501 CR3342R1; 23.501 CR3254R1; 23.501 CR3255R1; 23.501 CR3277R1; 23.502 CR3008R2; 23.501 CR3281R1; 23.501 CR3328R1; 23.501 CR3241R1; 23.503 CR0661R2; 23.501 CR3257R3; 23.501 CR3314R2; 23.501 CR3373R1; 23.501 CR3374R1; 23.502 CR3280R1; 23.502 CR3281R1; 23.501 CR3431R1; 23.501 CR3274R3; 23.502 CR3206R3; 23.501 CR3394R1</w:t>
      </w:r>
      <w:r>
        <w:rPr>
          <w:rFonts w:ascii="COLOR=" w:hAnsi="COLOR="/>
        </w:rPr>
        <w:br/>
        <w:t>Revision of 23.502 CR3280R1 proposed in SP-211553; Revision of 23.502 CR3281R1 proposed in SP-211554; NTT DOCOMO have an issue with 23.501 CR3314R2. CC#2: 23.502 CR3281R1 considered revised. Revision of 23.501 CR3314R2 proposed in SP-211592</w:t>
      </w:r>
      <w:r>
        <w:rPr>
          <w:rFonts w:ascii="COLOR=" w:hAnsi="COLOR="/>
        </w:rPr>
        <w:br/>
        <w:t>Discussion and conclusion:</w:t>
      </w:r>
      <w:r>
        <w:rPr>
          <w:rFonts w:ascii="COLOR=" w:hAnsi="COLOR="/>
        </w:rPr>
        <w:br/>
        <w:t>23.501 CR3314R2 was considered as revised. The remaining CRs in this CR Pack were approved (tis CR Pack was partially approved).</w:t>
      </w:r>
      <w:r>
        <w:rPr>
          <w:rFonts w:ascii="COLOR=" w:hAnsi="COLOR="/>
        </w:rPr>
        <w:br/>
      </w:r>
      <w:r>
        <w:rPr>
          <w:rFonts w:ascii="COLOR=" w:hAnsi="COLOR="/>
        </w:rPr>
        <w:br/>
        <w:t>"Normal Agenda" - Revisions / kept open (30 min)</w:t>
      </w:r>
      <w:r>
        <w:rPr>
          <w:rFonts w:ascii="COLOR=" w:hAnsi="COLOR="/>
        </w:rPr>
        <w:br/>
        <w:t>AI 2.2</w:t>
      </w:r>
      <w:r>
        <w:rPr>
          <w:rFonts w:ascii="COLOR=" w:hAnsi="COLOR="/>
        </w:rPr>
        <w:br/>
        <w:t>SP-211580 (LS OUT) [DRAFT] Reply LS to GSMA Operator Platform Group on edge computing definition and integration (Samsung Electronics Co., Ltd)</w:t>
      </w:r>
      <w:r>
        <w:rPr>
          <w:rFonts w:ascii="COLOR=" w:hAnsi="COLOR="/>
        </w:rPr>
        <w:br/>
        <w:t>Abstract: Revision of SP-211557. Response to SP-211266. CC#1: Left Open</w:t>
      </w:r>
      <w:r>
        <w:rPr>
          <w:rFonts w:ascii="COLOR=" w:hAnsi="COLOR="/>
        </w:rPr>
        <w:br/>
        <w:t>Discussion and conclusion:</w:t>
      </w:r>
      <w:r>
        <w:rPr>
          <w:rFonts w:ascii="COLOR=" w:hAnsi="COLOR="/>
        </w:rPr>
        <w:br/>
        <w:t>SP-211580r02 was provided. The SA WG6 Chair suggested that WGs are asked to have an ff-line review until 11 January 2022 using SP-211580r02 as a baseline and providing feedback on the TSG SA e-mail list. The SA WG6 Chair will merge the inputs and create an outgoing LS from TSG SA for e-mail approval until January 14 2022. Vodafone commented that 11 January may be too soon following the New Year vacations and suggested 12 January. The procedure was agreed as follows:</w:t>
      </w:r>
      <w:r>
        <w:rPr>
          <w:rFonts w:ascii="COLOR=" w:hAnsi="COLOR="/>
        </w:rPr>
        <w:br/>
        <w:t>SA WG2, SA WG5, SA WG6, CT WG1, CT WG3 and CT WG4 are asked to have an off-line review until 12 January 2022 using SP-211580r02 as a baseline and providing feedback on the TSG SA e-mail list. The SA WG6 Chair will merge the inputs and create an outgoing LS from TSG SA for e-mail approval until January 17 2022, 23:59 UTC.</w:t>
      </w:r>
      <w:r>
        <w:rPr>
          <w:rFonts w:ascii="COLOR=" w:hAnsi="COLOR="/>
        </w:rPr>
        <w:br/>
        <w:t>This was then postponed.</w:t>
      </w:r>
      <w:r>
        <w:rPr>
          <w:rFonts w:ascii="COLOR=" w:hAnsi="COLOR="/>
        </w:rPr>
        <w:br/>
      </w:r>
      <w:r>
        <w:rPr>
          <w:rFonts w:ascii="COLOR=" w:hAnsi="COLOR="/>
        </w:rPr>
        <w:br/>
        <w:t>AI 3.5</w:t>
      </w:r>
      <w:r>
        <w:rPr>
          <w:rFonts w:ascii="COLOR=" w:hAnsi="COLOR="/>
        </w:rPr>
        <w:br/>
        <w:t>SP-211486 (DISCUSSION) Discussion on 5G Support-based Advanced Interactive System for Integrated Wastewater Management of Food Industry in South Asia (Chongqing University)</w:t>
      </w:r>
      <w:r>
        <w:rPr>
          <w:rFonts w:ascii="COLOR=" w:hAnsi="COLOR="/>
        </w:rPr>
        <w:br/>
        <w:t>Abstract:</w:t>
      </w:r>
      <w:r>
        <w:rPr>
          <w:rFonts w:ascii="COLOR=" w:hAnsi="COLOR="/>
        </w:rPr>
        <w:br/>
        <w:t>Discussion and conclusion:</w:t>
      </w:r>
      <w:r>
        <w:rPr>
          <w:rFonts w:ascii="COLOR=" w:hAnsi="COLOR="/>
        </w:rPr>
        <w:br/>
        <w:t>There was no source company representative available to present this paper and it was postponed.</w:t>
      </w:r>
      <w:r>
        <w:rPr>
          <w:rFonts w:ascii="COLOR=" w:hAnsi="COLOR="/>
        </w:rPr>
        <w:br/>
      </w:r>
      <w:r>
        <w:rPr>
          <w:rFonts w:ascii="COLOR=" w:hAnsi="COLOR="/>
        </w:rPr>
        <w:br/>
        <w:t>SP-211247 LS from APT: APT REPORT ON EMERGING CRITICAL APPLICATIONS &amp; USE CASES OF IMT FOR INDUSTRIAL, SOCIETAL AND ENTERPRISE USERS</w:t>
      </w:r>
      <w:r>
        <w:rPr>
          <w:rFonts w:ascii="COLOR=" w:hAnsi="COLOR="/>
        </w:rPr>
        <w:br/>
        <w:t>Discussion and conclusion:</w:t>
      </w:r>
      <w:r>
        <w:rPr>
          <w:rFonts w:ascii="COLOR=" w:hAnsi="COLOR="/>
        </w:rPr>
        <w:br/>
        <w:t>To be forward to SA WG1 - please provide input till March. This LS was postponed and will be forwarded to SA WG1 by MCC.</w:t>
      </w:r>
      <w:r>
        <w:rPr>
          <w:rFonts w:ascii="COLOR=" w:hAnsi="COLOR="/>
        </w:rPr>
        <w:br/>
        <w:t>SP-211412 LS from ITU-R WP5D: Development of a draft new Report ITU-R M.[IMT.INDUSTRY] -Applications of IMT for specific societal, industrial and enterprise usages</w:t>
      </w:r>
      <w:r>
        <w:rPr>
          <w:rFonts w:ascii="COLOR=" w:hAnsi="COLOR="/>
        </w:rPr>
        <w:br/>
        <w:t>Discussion and conclusion:</w:t>
      </w:r>
      <w:r>
        <w:rPr>
          <w:rFonts w:ascii="COLOR=" w:hAnsi="COLOR="/>
        </w:rPr>
        <w:br/>
      </w:r>
      <w:r>
        <w:rPr>
          <w:rFonts w:ascii="COLOR=" w:hAnsi="COLOR="/>
        </w:rPr>
        <w:lastRenderedPageBreak/>
        <w:t>To be forward to SA WG1 - please provide input till March. This LS was postponed and will be forwarded to SA WG1 by MCC.</w:t>
      </w:r>
      <w:r>
        <w:rPr>
          <w:rFonts w:ascii="COLOR=" w:hAnsi="COLOR="/>
        </w:rPr>
        <w:br/>
      </w:r>
      <w:r>
        <w:rPr>
          <w:rFonts w:ascii="COLOR=" w:hAnsi="COLOR="/>
        </w:rPr>
        <w:br/>
        <w:t>SP-211264 (LS In) Reply LS on EPS support for IoT NTN in Rel-17 (SA WG2)</w:t>
      </w:r>
      <w:r>
        <w:rPr>
          <w:rFonts w:ascii="COLOR=" w:hAnsi="COLOR="/>
        </w:rPr>
        <w:br/>
        <w:t>Abstract: CC#1: If WID in SP-211306 is approved either an LS could be sent or reported to the relevant groups</w:t>
      </w:r>
      <w:r>
        <w:rPr>
          <w:rFonts w:ascii="COLOR=" w:hAnsi="COLOR="/>
        </w:rPr>
        <w:br/>
        <w:t>Discussion and conclusion:</w:t>
      </w:r>
      <w:r>
        <w:rPr>
          <w:rFonts w:ascii="COLOR=" w:hAnsi="COLOR="/>
        </w:rPr>
        <w:br/>
        <w:t>This LS was noted.</w:t>
      </w:r>
      <w:r>
        <w:rPr>
          <w:rFonts w:ascii="COLOR=" w:hAnsi="COLOR="/>
        </w:rPr>
        <w:br/>
      </w:r>
      <w:r>
        <w:rPr>
          <w:rFonts w:ascii="COLOR=" w:hAnsi="COLOR="/>
        </w:rPr>
        <w:br/>
        <w:t>AI 3.6</w:t>
      </w:r>
      <w:r>
        <w:rPr>
          <w:rFonts w:ascii="COLOR=" w:hAnsi="COLOR="/>
        </w:rPr>
        <w:br/>
        <w:t>SP-211544 (LS OUT) [DRAFT] LS on Energy Efficiency as guiding principle for new solutions (Nokia, Nokia Shanghai Bell, Deutsche Telekom, Telecom Italia, Telefonica, Orange, Verizon, KDDI, AT&amp;T, Sony, Xiaomi)</w:t>
      </w:r>
      <w:r>
        <w:rPr>
          <w:rFonts w:ascii="COLOR=" w:hAnsi="COLOR="/>
        </w:rPr>
        <w:br/>
        <w:t>Abstract:</w:t>
      </w:r>
      <w:r>
        <w:rPr>
          <w:rFonts w:ascii="COLOR=" w:hAnsi="COLOR="/>
        </w:rPr>
        <w:br/>
        <w:t>Discussion and conclusion:</w:t>
      </w:r>
      <w:r>
        <w:rPr>
          <w:rFonts w:ascii="COLOR=" w:hAnsi="COLOR="/>
        </w:rPr>
        <w:br/>
        <w:t>SP-211544r02 was provided. SP-211544r02 was approved (to be revised by MCC into a new TD number).</w:t>
      </w:r>
      <w:r>
        <w:rPr>
          <w:rFonts w:ascii="COLOR=" w:hAnsi="COLOR="/>
        </w:rPr>
        <w:br/>
      </w:r>
      <w:r>
        <w:rPr>
          <w:rFonts w:ascii="COLOR=" w:hAnsi="COLOR="/>
        </w:rPr>
        <w:br/>
        <w:t>AI 21.6</w:t>
      </w:r>
      <w:r>
        <w:rPr>
          <w:rFonts w:ascii="COLOR=" w:hAnsi="COLOR="/>
        </w:rPr>
        <w:br/>
        <w:t>SP-211534 (REPORT) SA WG5 Status Report (SA WG5 Chair)</w:t>
      </w:r>
      <w:r>
        <w:rPr>
          <w:rFonts w:ascii="COLOR=" w:hAnsi="COLOR="/>
        </w:rPr>
        <w:br/>
        <w:t>Abstract: CC#2: The report will be presented in CC#5.</w:t>
      </w:r>
      <w:r>
        <w:rPr>
          <w:rFonts w:ascii="COLOR=" w:hAnsi="COLOR="/>
        </w:rPr>
        <w:br/>
        <w:t>OpenAPI Task Force</w:t>
      </w:r>
      <w:r>
        <w:rPr>
          <w:rFonts w:ascii="COLOR=" w:hAnsi="COLOR="/>
        </w:rPr>
        <w:br/>
        <w:t>SA5 submitted a document with detailed technical comments and questions to the Task Force reflector in July, after a detailed discussion about the key issues. As a summary, we are already aligned with CT on some of the general guidelines, while we invited to a discussion or had questions on some guidelines where we are not yet aligned.</w:t>
      </w:r>
      <w:r>
        <w:rPr>
          <w:rFonts w:ascii="COLOR=" w:hAnsi="COLOR="/>
        </w:rPr>
        <w:br/>
        <w:t>Unfortunately, there was no response to the SA5 document on the reflector since then.</w:t>
      </w:r>
      <w:r>
        <w:rPr>
          <w:rFonts w:ascii="COLOR=" w:hAnsi="COLOR="/>
        </w:rPr>
        <w:br/>
        <w:t>Meanwhile we have at least found a methodology and process for OpenAPI and Forge that works for SA5 (which we assume is also the case for other WGs).</w:t>
      </w:r>
      <w:r>
        <w:rPr>
          <w:rFonts w:ascii="COLOR=" w:hAnsi="COLOR="/>
        </w:rPr>
        <w:br/>
        <w:t>Therefore, we ask SA for guidance on the next step.</w:t>
      </w:r>
      <w:r>
        <w:rPr>
          <w:rFonts w:ascii="COLOR=" w:hAnsi="COLOR="/>
        </w:rPr>
        <w:br/>
        <w:t>We also noted that there is a new contribution from SA3-LI related to this matter: SP-211535.</w:t>
      </w:r>
      <w:r>
        <w:rPr>
          <w:rFonts w:ascii="COLOR=" w:hAnsi="COLOR="/>
        </w:rPr>
        <w:br/>
      </w:r>
      <w:r>
        <w:rPr>
          <w:rFonts w:ascii="COLOR=" w:hAnsi="COLOR="/>
        </w:rPr>
        <w:br/>
        <w:t>Discussion and conclusion:</w:t>
      </w:r>
      <w:r>
        <w:rPr>
          <w:rFonts w:ascii="COLOR=" w:hAnsi="COLOR="/>
        </w:rPr>
        <w:br/>
        <w:t>The discussion document in SP-211535 was reviewed. Vodafone asked about the completion of a WI in slide 23. There was no intended change to the completion. The report will be presented in CC#5.</w:t>
      </w:r>
      <w:r>
        <w:rPr>
          <w:rFonts w:ascii="COLOR=" w:hAnsi="COLOR="/>
        </w:rPr>
        <w:br/>
      </w:r>
      <w:r>
        <w:rPr>
          <w:rFonts w:ascii="COLOR=" w:hAnsi="COLOR="/>
        </w:rPr>
        <w:br/>
        <w:t>SP-211535 (DISCUSSION) 3GPP Forge CR working Procedures for ASN.1 / XML (SA WG3-LI)</w:t>
      </w:r>
      <w:r>
        <w:rPr>
          <w:rFonts w:ascii="COLOR=" w:hAnsi="COLOR="/>
        </w:rPr>
        <w:br/>
        <w:t>Abstract: This document gives the SA WG3LI working procedures for using the Forge in conjunction with the 3GPP CR process.</w:t>
      </w:r>
      <w:r>
        <w:rPr>
          <w:rFonts w:ascii="COLOR=" w:hAnsi="COLOR="/>
        </w:rPr>
        <w:br/>
        <w:t>e-mail discussion:</w:t>
      </w:r>
      <w:r>
        <w:rPr>
          <w:rFonts w:ascii="COLOR=" w:hAnsi="COLOR="/>
        </w:rPr>
        <w:br/>
        <w:t>Gerald (MATRIXX Software) suggest the involvement of OpenAPI_TF and MCC on ASN.1 Technologies for clarification first.</w:t>
      </w:r>
      <w:r>
        <w:rPr>
          <w:rFonts w:ascii="COLOR=" w:hAnsi="COLOR="/>
        </w:rPr>
        <w:br/>
      </w:r>
      <w:r>
        <w:rPr>
          <w:rFonts w:ascii="COLOR=" w:hAnsi="COLOR="/>
        </w:rPr>
        <w:br/>
        <w:t>Discussion and conclusion:</w:t>
      </w:r>
      <w:r>
        <w:rPr>
          <w:rFonts w:ascii="COLOR=" w:hAnsi="COLOR="/>
        </w:rPr>
        <w:br/>
        <w:t xml:space="preserve">Deutsche Telekom commented that this is a diversion from the use of Forge by 3GPP groups and asked whether SA WG3-LI can consider using the same procedure. It was clarified that this is API-specific and still uses ETSI Forge, but in a different way. The SA WG5 Chair commented that this would make the use of FORGE </w:t>
      </w:r>
      <w:r>
        <w:rPr>
          <w:rFonts w:ascii="COLOR=" w:hAnsi="COLOR="/>
        </w:rPr>
        <w:lastRenderedPageBreak/>
        <w:t>normative and will not provide revision marked CRs. The SA WG3-LI Chair clarified that a revision marked 'DIFF' file is produced by the tool.</w:t>
      </w:r>
      <w:r>
        <w:rPr>
          <w:rFonts w:ascii="COLOR=" w:hAnsi="COLOR="/>
        </w:rPr>
        <w:br/>
        <w:t>TSG SA concluded that the proposed way of working on ASN.1 / XML in SA3-LI is acceptable to be worked on by SA WG3-LI internally, as outlined in SP-211535. If the discussion on general FORGE usage expands later, then SA WG3-LI will be taken into those discussions as well.</w:t>
      </w:r>
      <w:r>
        <w:rPr>
          <w:rFonts w:ascii="COLOR=" w:hAnsi="COLOR="/>
        </w:rPr>
        <w:br/>
        <w:t>This was then noted.</w:t>
      </w:r>
      <w:r>
        <w:rPr>
          <w:rFonts w:ascii="COLOR=" w:hAnsi="COLOR="/>
        </w:rPr>
        <w:br/>
      </w:r>
      <w:r>
        <w:rPr>
          <w:rFonts w:ascii="COLOR=" w:hAnsi="COLOR="/>
        </w:rPr>
        <w:br/>
        <w:t>AI 4.7</w:t>
      </w:r>
      <w:r>
        <w:rPr>
          <w:rFonts w:ascii="COLOR=" w:hAnsi="COLOR="/>
        </w:rPr>
        <w:br/>
        <w:t>SP-211590 (LS In) LS from TSG RAN: Draft reply LS to ITU-R WP5D/TEMP/482rev1 = RP-212699 on work towards two new recommendations Generic unwanted emission characteristics of base / mobile stations using the terrestrial radio interfaces of IMT-2020 (TSG RAN) Abstract: For endorsement and forwarding to PCG</w:t>
      </w:r>
      <w:r>
        <w:rPr>
          <w:rFonts w:ascii="COLOR=" w:hAnsi="COLOR="/>
        </w:rPr>
        <w:br/>
        <w:t>Discussion and conclusion:</w:t>
      </w:r>
      <w:r>
        <w:rPr>
          <w:rFonts w:ascii="COLOR=" w:hAnsi="COLOR="/>
        </w:rPr>
        <w:br/>
        <w:t>This LS was Endorsed and will be forward to PCG.</w:t>
      </w:r>
      <w:r>
        <w:rPr>
          <w:rFonts w:ascii="COLOR=" w:hAnsi="COLOR="/>
        </w:rPr>
        <w:br/>
        <w:t>SP-211591 (LS In) LS from TSG RAN: Draft reply LS to ITU-R WP5D/TEMP/327(Rev.1) = RP-210747 on Revision of Recommendations ITU-R M.2070 and ITU-R M.2071 on Unwanted Emissions of IMT-Advanced (TSG RAN) Abstract: For endorsement and forwarding to PCG</w:t>
      </w:r>
      <w:r>
        <w:rPr>
          <w:rFonts w:ascii="COLOR=" w:hAnsi="COLOR="/>
        </w:rPr>
        <w:br/>
        <w:t>Discussion and conclusion:</w:t>
      </w:r>
      <w:r>
        <w:rPr>
          <w:rFonts w:ascii="COLOR=" w:hAnsi="COLOR="/>
        </w:rPr>
        <w:br/>
        <w:t>This LS was Endorsed and will be forward to PCG.</w:t>
      </w:r>
      <w:r>
        <w:rPr>
          <w:rFonts w:ascii="COLOR=" w:hAnsi="COLOR="/>
        </w:rPr>
        <w:br/>
      </w:r>
      <w:r>
        <w:rPr>
          <w:rFonts w:ascii="COLOR=" w:hAnsi="COLOR="/>
        </w:rPr>
        <w:br/>
        <w:t>AI 6.5</w:t>
      </w:r>
      <w:r>
        <w:rPr>
          <w:rFonts w:ascii="COLOR=" w:hAnsi="COLOR="/>
        </w:rPr>
        <w:br/>
        <w:t>SP-211566 (WID new) New WID on enhanced capability for SMS (China Mobile)</w:t>
      </w:r>
      <w:r>
        <w:rPr>
          <w:rFonts w:ascii="COLOR=" w:hAnsi="COLOR="/>
        </w:rPr>
        <w:br/>
        <w:t>Abstract: CC#2: For further discussion</w:t>
      </w:r>
      <w:r>
        <w:rPr>
          <w:rFonts w:ascii="COLOR=" w:hAnsi="COLOR="/>
        </w:rPr>
        <w:br/>
        <w:t>Discussion and conclusion:</w:t>
      </w:r>
      <w:r>
        <w:rPr>
          <w:rFonts w:ascii="COLOR=" w:hAnsi="COLOR="/>
        </w:rPr>
        <w:br/>
        <w:t>SP-211566r01 was provided. Vodafone commented that the discussion held has not concluded that there is an issue. Qualcomm commented that there was no indication on the need for this and did not accept it. China Mobile asked whether this can be further discussed off-line. The TSG SA Chair replied that this will be noted and if this can be further clarified with interested companies, this can be revisited at CC#5. This was then noted.</w:t>
      </w:r>
      <w:r>
        <w:rPr>
          <w:rFonts w:ascii="COLOR=" w:hAnsi="COLOR="/>
        </w:rPr>
        <w:br/>
      </w:r>
      <w:r>
        <w:rPr>
          <w:rFonts w:ascii="COLOR=" w:hAnsi="COLOR="/>
        </w:rPr>
        <w:br/>
        <w:t>SP-211567 (CR) Enhanced capability for short message with delivery time limitation (China Mobile)</w:t>
      </w:r>
      <w:r>
        <w:rPr>
          <w:rFonts w:ascii="COLOR=" w:hAnsi="COLOR="/>
        </w:rPr>
        <w:br/>
        <w:t>Abstract: Revision of noted S1-214151. Related to proposed eSMS MiniWID in SP-211566. CC#2: For further discussion</w:t>
      </w:r>
      <w:r>
        <w:rPr>
          <w:rFonts w:ascii="COLOR=" w:hAnsi="COLOR="/>
        </w:rPr>
        <w:br/>
        <w:t>Discussion and conclusion:</w:t>
      </w:r>
      <w:r>
        <w:rPr>
          <w:rFonts w:ascii="COLOR=" w:hAnsi="COLOR="/>
        </w:rPr>
        <w:br/>
        <w:t>This was noted.</w:t>
      </w:r>
      <w:r>
        <w:rPr>
          <w:rFonts w:ascii="COLOR=" w:hAnsi="COLOR="/>
        </w:rPr>
        <w:br/>
      </w:r>
      <w:r>
        <w:rPr>
          <w:rFonts w:ascii="COLOR=" w:hAnsi="COLOR="/>
        </w:rPr>
        <w:br/>
        <w:t>SP-211579 (DISCUSSION) Rel-18 Package proposal (AT&amp;T, Ericsson, Intel, KDDI, MediaTek, Qualcomm, Sony, Telstra, Vodafone)</w:t>
      </w:r>
      <w:r>
        <w:rPr>
          <w:rFonts w:ascii="COLOR=" w:hAnsi="COLOR="/>
        </w:rPr>
        <w:br/>
        <w:t>Abstract: Revision of SP-211547</w:t>
      </w:r>
      <w:r>
        <w:rPr>
          <w:rFonts w:ascii="COLOR=" w:hAnsi="COLOR="/>
        </w:rPr>
        <w:br/>
        <w:t>Discussion and conclusion:</w:t>
      </w:r>
      <w:r>
        <w:rPr>
          <w:rFonts w:ascii="COLOR=" w:hAnsi="COLOR="/>
        </w:rPr>
        <w:br/>
        <w:t>This was noted.</w:t>
      </w:r>
      <w:r>
        <w:rPr>
          <w:rFonts w:ascii="COLOR=" w:hAnsi="COLOR="/>
        </w:rPr>
        <w:br/>
      </w:r>
      <w:r>
        <w:rPr>
          <w:rFonts w:ascii="COLOR=" w:hAnsi="COLOR="/>
        </w:rPr>
        <w:br/>
        <w:t>SP-211583 (DISCUSSION) SA WG2 Rel-18 Package Proposal (CMCC, China Unicom, CATT, Huawei, INSPUR, Oppo, Spreadtrum, Tencent, vivo, xiaomi, ZTE)</w:t>
      </w:r>
      <w:r>
        <w:rPr>
          <w:rFonts w:ascii="COLOR=" w:hAnsi="COLOR="/>
        </w:rPr>
        <w:br/>
        <w:t>Abstract: Revision of SP-211581</w:t>
      </w:r>
      <w:r>
        <w:rPr>
          <w:rFonts w:ascii="COLOR=" w:hAnsi="COLOR="/>
        </w:rPr>
        <w:br/>
        <w:t>Discussion and conclusion:</w:t>
      </w:r>
      <w:r>
        <w:rPr>
          <w:rFonts w:ascii="COLOR=" w:hAnsi="COLOR="/>
        </w:rPr>
        <w:br/>
        <w:t>This was noted.</w:t>
      </w:r>
      <w:r>
        <w:rPr>
          <w:rFonts w:ascii="COLOR=" w:hAnsi="COLOR="/>
        </w:rPr>
        <w:br/>
      </w:r>
      <w:r>
        <w:rPr>
          <w:rFonts w:ascii="COLOR=" w:hAnsi="COLOR="/>
        </w:rPr>
        <w:br/>
      </w:r>
      <w:r>
        <w:rPr>
          <w:rFonts w:ascii="COLOR=" w:hAnsi="COLOR="/>
        </w:rPr>
        <w:lastRenderedPageBreak/>
        <w:t>SP-211537 (SID NEW) Handling Machine Emergency (Reliance Jio)</w:t>
      </w:r>
      <w:r>
        <w:rPr>
          <w:rFonts w:ascii="COLOR=" w:hAnsi="COLOR="/>
        </w:rPr>
        <w:br/>
        <w:t>Discussion and conclusion:</w:t>
      </w:r>
      <w:r>
        <w:rPr>
          <w:rFonts w:ascii="COLOR=" w:hAnsi="COLOR="/>
        </w:rPr>
        <w:br/>
        <w:t>This was postponed.</w:t>
      </w:r>
      <w:r>
        <w:rPr>
          <w:rFonts w:ascii="COLOR=" w:hAnsi="COLOR="/>
        </w:rPr>
        <w:br/>
      </w:r>
      <w:r>
        <w:rPr>
          <w:rFonts w:ascii="COLOR=" w:hAnsi="COLOR="/>
        </w:rPr>
        <w:br/>
        <w:t>SP-211538 (DISCUSSION) Enabling User Initiated broadcast (Reliance Jio)</w:t>
      </w:r>
      <w:r>
        <w:rPr>
          <w:rFonts w:ascii="COLOR=" w:hAnsi="COLOR="/>
        </w:rPr>
        <w:br/>
        <w:t>Discussion and conclusion:</w:t>
      </w:r>
      <w:r>
        <w:rPr>
          <w:rFonts w:ascii="COLOR=" w:hAnsi="COLOR="/>
        </w:rPr>
        <w:br/>
        <w:t>This was postponed.</w:t>
      </w:r>
      <w:r>
        <w:rPr>
          <w:rFonts w:ascii="COLOR=" w:hAnsi="COLOR="/>
        </w:rPr>
        <w:br/>
      </w:r>
      <w:r>
        <w:rPr>
          <w:rFonts w:ascii="COLOR=" w:hAnsi="COLOR="/>
        </w:rPr>
        <w:br/>
        <w:t>SP-211546 (DISCUSSION) Public Safety Priority for SA WG2 Release 18 Work (FirstNet, AT&amp;T, UK Home Office, Erillisverkot, SyncTechno Inc, Softil, BDBOS, Netherlands Police, Nkom, MINISTERE DE L'INTERIEUR)</w:t>
      </w:r>
      <w:r>
        <w:rPr>
          <w:rFonts w:ascii="COLOR=" w:hAnsi="COLOR="/>
        </w:rPr>
        <w:br/>
        <w:t>Discussion and conclusion:</w:t>
      </w:r>
      <w:r>
        <w:rPr>
          <w:rFonts w:ascii="COLOR=" w:hAnsi="COLOR="/>
        </w:rPr>
        <w:br/>
        <w:t>This was noted.</w:t>
      </w:r>
      <w:r>
        <w:rPr>
          <w:rFonts w:ascii="COLOR=" w:hAnsi="COLOR="/>
        </w:rPr>
        <w:br/>
      </w:r>
      <w:r>
        <w:rPr>
          <w:rFonts w:ascii="COLOR=" w:hAnsi="COLOR="/>
        </w:rPr>
        <w:br/>
        <w:t>SP-211533 (REPORT) Proposed timeline for Rel-19 Stage 1 (SA WG1 Chair, ETSI MCC)</w:t>
      </w:r>
      <w:r>
        <w:rPr>
          <w:rFonts w:ascii="COLOR=" w:hAnsi="COLOR="/>
        </w:rPr>
        <w:br/>
        <w:t>Abstract: CC#2: For further discussion</w:t>
      </w:r>
      <w:r>
        <w:rPr>
          <w:rFonts w:ascii="COLOR=" w:hAnsi="COLOR="/>
        </w:rPr>
        <w:br/>
        <w:t>Discussion and conclusion:</w:t>
      </w:r>
      <w:r>
        <w:rPr>
          <w:rFonts w:ascii="COLOR=" w:hAnsi="COLOR="/>
        </w:rPr>
        <w:br/>
        <w:t>This was noted.</w:t>
      </w:r>
      <w:r>
        <w:rPr>
          <w:rFonts w:ascii="COLOR=" w:hAnsi="COLOR="/>
        </w:rPr>
        <w:br/>
      </w:r>
      <w:r>
        <w:rPr>
          <w:rFonts w:ascii="COLOR=" w:hAnsi="COLOR="/>
        </w:rPr>
        <w:br/>
        <w:t>SP-211369 (CR PACK) Rel-14 CRs on Security Assurance Specification for 3GPP network products (SCAS) (SA WG3)</w:t>
      </w:r>
      <w:r>
        <w:rPr>
          <w:rFonts w:ascii="COLOR=" w:hAnsi="COLOR="/>
        </w:rPr>
        <w:br/>
        <w:t>Discussion and conclusion:</w:t>
      </w:r>
      <w:r>
        <w:rPr>
          <w:rFonts w:ascii="COLOR=" w:hAnsi="COLOR="/>
        </w:rPr>
        <w:br/>
        <w:t>This CR Pack was approved.</w:t>
      </w:r>
      <w:r>
        <w:rPr>
          <w:rFonts w:ascii="COLOR=" w:hAnsi="COLOR="/>
        </w:rPr>
        <w:br/>
      </w:r>
      <w:r>
        <w:rPr>
          <w:rFonts w:ascii="COLOR=" w:hAnsi="COLOR="/>
        </w:rPr>
        <w:br/>
        <w:t>AI 17.2</w:t>
      </w:r>
      <w:r>
        <w:rPr>
          <w:rFonts w:ascii="COLOR=" w:hAnsi="COLOR="/>
        </w:rPr>
        <w:br/>
        <w:t>SP-211543 (CR) Correction on PMF protocol stack for non-3GPP access (Huawei, HiSilicon)</w:t>
      </w:r>
      <w:r>
        <w:rPr>
          <w:rFonts w:ascii="COLOR=" w:hAnsi="COLOR="/>
        </w:rPr>
        <w:br/>
        <w:t>Abstract: Revision of 23.501 CR3302 in CR Pack SP-211288. CC#2: For further discussion</w:t>
      </w:r>
      <w:r>
        <w:rPr>
          <w:rFonts w:ascii="COLOR=" w:hAnsi="COLOR="/>
        </w:rPr>
        <w:br/>
        <w:t>Discussion and conclusion:</w:t>
      </w:r>
      <w:r>
        <w:rPr>
          <w:rFonts w:ascii="COLOR=" w:hAnsi="COLOR="/>
        </w:rPr>
        <w:br/>
        <w:t>SP-211543r01 was provided. SP-211543r01 was approved (to be revised by MCC into a new TD number).</w:t>
      </w:r>
      <w:r>
        <w:rPr>
          <w:rFonts w:ascii="COLOR=" w:hAnsi="COLOR="/>
        </w:rPr>
        <w:br/>
        <w:t>SP-211288 (CR PACK) CRs on ATSSS_Ph2 (Rel-17) (SA WG2)</w:t>
      </w:r>
      <w:r>
        <w:rPr>
          <w:rFonts w:ascii="COLOR=" w:hAnsi="COLOR="/>
        </w:rPr>
        <w:br/>
        <w:t>Abstract: Revision of 23.501 CR3302 proposed in SP-211543. CC#2: For further discussion</w:t>
      </w:r>
      <w:r>
        <w:rPr>
          <w:rFonts w:ascii="COLOR=" w:hAnsi="COLOR="/>
        </w:rPr>
        <w:br/>
        <w:t>Discussion and conclusion:</w:t>
      </w:r>
      <w:r>
        <w:rPr>
          <w:rFonts w:ascii="COLOR=" w:hAnsi="COLOR="/>
        </w:rPr>
        <w:br/>
        <w:t>23.501 CR3302 was considered as revised. The remaining CRs in this CR pack were approved (this CR Pack was partially approved).</w:t>
      </w:r>
      <w:r>
        <w:rPr>
          <w:rFonts w:ascii="COLOR=" w:hAnsi="COLOR="/>
        </w:rPr>
        <w:br/>
      </w:r>
      <w:r>
        <w:rPr>
          <w:rFonts w:ascii="COLOR=" w:hAnsi="COLOR="/>
        </w:rPr>
        <w:br/>
        <w:t>R18 SA2 SIDs Prioritization (90 min)</w:t>
      </w:r>
      <w:r>
        <w:rPr>
          <w:rFonts w:ascii="COLOR=" w:hAnsi="COLOR="/>
        </w:rPr>
        <w:br/>
        <w:t>SP-211584 List of SA WG2 R18 SIDs for Prioritization (Source: TSG SA Chair)</w:t>
      </w:r>
      <w:r>
        <w:rPr>
          <w:rFonts w:ascii="COLOR=" w:hAnsi="COLOR="/>
        </w:rPr>
        <w:br/>
        <w:t>Discussion and conclusion:</w:t>
      </w:r>
      <w:r>
        <w:rPr>
          <w:rFonts w:ascii="COLOR=" w:hAnsi="COLOR="/>
        </w:rPr>
        <w:br/>
        <w:t>SP-211584r03 was provided and used to review the resource usage with the current reductions in scope of items.</w:t>
      </w:r>
      <w:r>
        <w:rPr>
          <w:rFonts w:ascii="COLOR=" w:hAnsi="COLOR="/>
        </w:rPr>
        <w:br/>
        <w:t>With the current reductions, the total budget is 191.25, which is 8.25 over the SA WG2 reported budget. SA WG2 are asked to determine whether this can be taken from the buffer resources.</w:t>
      </w:r>
      <w:r>
        <w:rPr>
          <w:rFonts w:ascii="COLOR=" w:hAnsi="COLOR="/>
        </w:rPr>
        <w:br/>
      </w:r>
      <w:r>
        <w:rPr>
          <w:rFonts w:ascii="COLOR=" w:hAnsi="COLOR="/>
        </w:rPr>
        <w:lastRenderedPageBreak/>
        <w:t xml:space="preserve">The proposal was to approve the package of WIDs/SIDs in their latest revisions. The SA WG2 Chair commented that the details on use of buffer resources should be decided by SA WG2 and asked for some agreement that items marked OUT will not be proposed to be put back in. Huawei and Qualcomm commented that FS_AUAE had some errors and should be updated to r01. FS_XRM required an editorial update. FS_5GTTUe required updating to align WT3 title. </w:t>
      </w:r>
      <w:r>
        <w:rPr>
          <w:rFonts w:ascii="COLOR=" w:hAnsi="COLOR="/>
        </w:rPr>
        <w:br/>
        <w:t>Rapporteurs indicated the revisions which were placed in the column of the table.</w:t>
      </w:r>
      <w:r>
        <w:rPr>
          <w:rFonts w:ascii="COLOR=" w:hAnsi="COLOR="/>
        </w:rPr>
        <w:br/>
        <w:t>The recorded revisions of the SIDs/WIDs will be allocated new TD numbers by MCC. These were then approved.</w:t>
      </w:r>
      <w:r>
        <w:rPr>
          <w:rFonts w:ascii="COLOR=" w:hAnsi="COLOR="/>
        </w:rPr>
        <w:br/>
        <w:t>Intel requested that Rapporteurs allow time for updating of supporting companies and ensuring Work Task numbering is not modified from those in the table. Final revisions should be uploaded by 15:00 UTC, Saturday 18 December, 2021.</w:t>
      </w:r>
      <w:r>
        <w:rPr>
          <w:rFonts w:ascii="COLOR=" w:hAnsi="COLOR="/>
        </w:rPr>
        <w:br/>
        <w:t>The TSG SA Chair uploaded the final Excel table as SP-211584r04. This will be allocated a revision number by MCC and updated with the final TD numbers, resources, etc. of the approved SIDs/WIDs.</w:t>
      </w:r>
      <w:r>
        <w:rPr>
          <w:rFonts w:ascii="COLOR=" w:hAnsi="COLOR="/>
        </w:rPr>
        <w:br/>
      </w:r>
      <w:r>
        <w:rPr>
          <w:rFonts w:ascii="COLOR=" w:hAnsi="COLOR="/>
        </w:rPr>
        <w:br/>
        <w:t>The SA WG2 Chair commented that the details on use of buffer resources should be decided by SA WG2 and asked for some agreement that the deprioritized items which are marked OUT will not be proposed to be put back in during Rel18. Charter commented that such items may be proposed for TEI resources and all TEI proposals should be discussed together in SA WG2. Philips commented that some items were removed with the understanding that they could be brought back. The TSG SA Chair commented that if items are proposed then the de-prioritization should not be used as reason for not considering them. Huawei commented that this should not happen as these were study proposals which are by definition not TEI18 items. Nokia commented that 3GPP is contribution driven and can only be discussed when proposals are received. The SA WG2 Chair commented that this can be handled when proposals are received in SA WG2 in the normal way.</w:t>
      </w:r>
      <w:r>
        <w:rPr>
          <w:rFonts w:ascii="COLOR=" w:hAnsi="COLOR="/>
        </w:rPr>
        <w:br/>
        <w:t>AT&amp;T commented that an overview of Rel-18 content should be developed for TSG SA#95-e. The TSG SA Chair undertook to collect inputs from WG Chairs to provide such an overview at the next TSG SA meeting.</w:t>
      </w:r>
      <w:r>
        <w:rPr>
          <w:rFonts w:ascii="COLOR=" w:hAnsi="COLOR="/>
        </w:rPr>
        <w:br/>
      </w:r>
      <w:r>
        <w:rPr>
          <w:rFonts w:ascii="COLOR=" w:hAnsi="COLOR="/>
        </w:rPr>
        <w:br/>
        <w:t>End of Technical Meeting</w:t>
      </w:r>
      <w:r>
        <w:rPr>
          <w:rFonts w:ascii="COLOR=" w:hAnsi="COLOR="/>
        </w:rPr>
        <w:br/>
        <w:t>The TSG SA Chair congratulated everyone on the excellent achievement on the Rel18 prioritization work and wished everyone a happy holiday season.</w:t>
      </w:r>
      <w:r>
        <w:rPr>
          <w:rFonts w:ascii="COLOR=" w:hAnsi="COLOR="/>
        </w:rPr>
        <w:br/>
      </w:r>
      <w:r>
        <w:rPr>
          <w:rFonts w:ascii="COLOR=" w:hAnsi="COLOR="/>
        </w:rPr>
        <w:br/>
        <w:t>Close of CC</w:t>
      </w:r>
      <w:r>
        <w:rPr>
          <w:rFonts w:ascii="COLOR=" w:hAnsi="COLOR="/>
        </w:rPr>
        <w:br/>
        <w:t>The TSG SA Chair closed this CC at 15.20 UTC.</w:t>
      </w:r>
    </w:p>
    <w:p w14:paraId="110A254C" w14:textId="44439A52" w:rsidR="00061339" w:rsidRDefault="00061339" w:rsidP="00061339">
      <w:pPr>
        <w:pStyle w:val="Heading1"/>
        <w:divId w:val="398745793"/>
      </w:pPr>
      <w:bookmarkStart w:id="320" w:name="_Toc97638999"/>
      <w:bookmarkStart w:id="321" w:name="_Toc97639483"/>
      <w:r>
        <w:t>I.5</w:t>
      </w:r>
      <w:r>
        <w:tab/>
      </w:r>
      <w:r>
        <w:t>SA#94E_CC#5</w:t>
      </w:r>
      <w:bookmarkEnd w:id="320"/>
      <w:bookmarkEnd w:id="321"/>
    </w:p>
    <w:p w14:paraId="4D459400" w14:textId="77777777" w:rsidR="00061339" w:rsidRDefault="00061339" w:rsidP="00061339">
      <w:pPr>
        <w:pStyle w:val="NormalWeb"/>
        <w:divId w:val="398745793"/>
        <w:rPr>
          <w:rFonts w:ascii="COLOR=" w:hAnsi="COLOR="/>
        </w:rPr>
      </w:pPr>
      <w:r>
        <w:rPr>
          <w:rFonts w:ascii="COLOR=" w:hAnsi="COLOR="/>
        </w:rPr>
        <w:t>Third Generation Partnership Project (3GPP™)</w:t>
      </w:r>
      <w:r>
        <w:rPr>
          <w:rFonts w:ascii="COLOR=" w:hAnsi="COLOR="/>
        </w:rPr>
        <w:br/>
        <w:t>Version 1</w:t>
      </w:r>
      <w:r>
        <w:rPr>
          <w:rFonts w:ascii="COLOR=" w:hAnsi="COLOR="/>
        </w:rPr>
        <w:br/>
        <w:t>SUMMARY Report for TSG SA meeting: #94E (Electronic meeting) Conference Call #5</w:t>
      </w:r>
      <w:r>
        <w:rPr>
          <w:rFonts w:ascii="COLOR=" w:hAnsi="COLOR="/>
        </w:rPr>
        <w:br/>
      </w:r>
      <w:r>
        <w:rPr>
          <w:rFonts w:ascii="COLOR=" w:hAnsi="COLOR="/>
        </w:rPr>
        <w:br/>
        <w:t>Opened: Monday, (2021-12-20) 13:30 UTC</w:t>
      </w:r>
      <w:r>
        <w:rPr>
          <w:rFonts w:ascii="COLOR=" w:hAnsi="COLOR="/>
        </w:rPr>
        <w:br/>
      </w:r>
      <w:r>
        <w:rPr>
          <w:rFonts w:ascii="COLOR=" w:hAnsi="COLOR="/>
        </w:rPr>
        <w:br/>
      </w:r>
      <w:r>
        <w:rPr>
          <w:rFonts w:ascii="COLOR=" w:hAnsi="COLOR="/>
        </w:rPr>
        <w:br/>
        <w:t>There were ~250 participants on this CC.</w:t>
      </w:r>
      <w:r>
        <w:rPr>
          <w:rFonts w:ascii="COLOR=" w:hAnsi="COLOR="/>
        </w:rPr>
        <w:br/>
        <w:t>Attendees: The following companies were recorded as present (list not exhaustive or verified)</w:t>
      </w:r>
      <w:r>
        <w:rPr>
          <w:rFonts w:ascii="COLOR=" w:hAnsi="COLOR="/>
        </w:rPr>
        <w:br/>
        <w:t>Airbus</w:t>
      </w:r>
      <w:r>
        <w:rPr>
          <w:rFonts w:ascii="COLOR=" w:hAnsi="COLOR="/>
        </w:rPr>
        <w:br/>
      </w:r>
      <w:r>
        <w:rPr>
          <w:rFonts w:ascii="COLOR=" w:hAnsi="COLOR="/>
        </w:rPr>
        <w:lastRenderedPageBreak/>
        <w:t>AT&amp;T</w:t>
      </w:r>
      <w:r>
        <w:rPr>
          <w:rFonts w:ascii="COLOR=" w:hAnsi="COLOR="/>
        </w:rPr>
        <w:br/>
        <w:t>Avanti</w:t>
      </w:r>
      <w:r>
        <w:rPr>
          <w:rFonts w:ascii="COLOR=" w:hAnsi="COLOR="/>
        </w:rPr>
        <w:br/>
        <w:t>BT</w:t>
      </w:r>
      <w:r>
        <w:rPr>
          <w:rFonts w:ascii="COLOR=" w:hAnsi="COLOR="/>
        </w:rPr>
        <w:br/>
        <w:t>CableLabs</w:t>
      </w:r>
      <w:r>
        <w:rPr>
          <w:rFonts w:ascii="COLOR=" w:hAnsi="COLOR="/>
        </w:rPr>
        <w:br/>
        <w:t>CATT</w:t>
      </w:r>
      <w:r>
        <w:rPr>
          <w:rFonts w:ascii="COLOR=" w:hAnsi="COLOR="/>
        </w:rPr>
        <w:br/>
        <w:t>CBN</w:t>
      </w:r>
      <w:r>
        <w:rPr>
          <w:rFonts w:ascii="COLOR=" w:hAnsi="COLOR="/>
        </w:rPr>
        <w:br/>
        <w:t>Charter</w:t>
      </w:r>
      <w:r>
        <w:rPr>
          <w:rFonts w:ascii="COLOR=" w:hAnsi="COLOR="/>
        </w:rPr>
        <w:br/>
        <w:t>China Mobile</w:t>
      </w:r>
      <w:r>
        <w:rPr>
          <w:rFonts w:ascii="COLOR=" w:hAnsi="COLOR="/>
        </w:rPr>
        <w:br/>
        <w:t>China Telecom</w:t>
      </w:r>
      <w:r>
        <w:rPr>
          <w:rFonts w:ascii="COLOR=" w:hAnsi="COLOR="/>
        </w:rPr>
        <w:br/>
        <w:t>CMCC</w:t>
      </w:r>
      <w:r>
        <w:rPr>
          <w:rFonts w:ascii="COLOR=" w:hAnsi="COLOR="/>
        </w:rPr>
        <w:br/>
        <w:t>Deutsche Telekom</w:t>
      </w:r>
      <w:r>
        <w:rPr>
          <w:rFonts w:ascii="COLOR=" w:hAnsi="COLOR="/>
        </w:rPr>
        <w:br/>
        <w:t>DISH</w:t>
      </w:r>
      <w:r>
        <w:rPr>
          <w:rFonts w:ascii="COLOR=" w:hAnsi="COLOR="/>
        </w:rPr>
        <w:br/>
        <w:t>DoD</w:t>
      </w:r>
      <w:r>
        <w:rPr>
          <w:rFonts w:ascii="COLOR=" w:hAnsi="COLOR="/>
        </w:rPr>
        <w:br/>
        <w:t>Dolby</w:t>
      </w:r>
      <w:r>
        <w:rPr>
          <w:rFonts w:ascii="COLOR=" w:hAnsi="COLOR="/>
        </w:rPr>
        <w:br/>
        <w:t>Ericsson</w:t>
      </w:r>
      <w:r>
        <w:rPr>
          <w:rFonts w:ascii="COLOR=" w:hAnsi="COLOR="/>
        </w:rPr>
        <w:br/>
        <w:t>Erillisverkot/TCCA</w:t>
      </w:r>
      <w:r>
        <w:rPr>
          <w:rFonts w:ascii="COLOR=" w:hAnsi="COLOR="/>
        </w:rPr>
        <w:br/>
        <w:t>ETSI</w:t>
      </w:r>
      <w:r>
        <w:rPr>
          <w:rFonts w:ascii="COLOR=" w:hAnsi="COLOR="/>
        </w:rPr>
        <w:br/>
        <w:t>Eutelsat</w:t>
      </w:r>
      <w:r>
        <w:rPr>
          <w:rFonts w:ascii="COLOR=" w:hAnsi="COLOR="/>
        </w:rPr>
        <w:br/>
        <w:t>Fujitsu</w:t>
      </w:r>
      <w:r>
        <w:rPr>
          <w:rFonts w:ascii="COLOR=" w:hAnsi="COLOR="/>
        </w:rPr>
        <w:br/>
        <w:t>Futurewei</w:t>
      </w:r>
      <w:r>
        <w:rPr>
          <w:rFonts w:ascii="COLOR=" w:hAnsi="COLOR="/>
        </w:rPr>
        <w:br/>
        <w:t>GateHouse</w:t>
      </w:r>
      <w:r>
        <w:rPr>
          <w:rFonts w:ascii="COLOR=" w:hAnsi="COLOR="/>
        </w:rPr>
        <w:br/>
        <w:t>Huawei</w:t>
      </w:r>
      <w:r>
        <w:rPr>
          <w:rFonts w:ascii="COLOR=" w:hAnsi="COLOR="/>
        </w:rPr>
        <w:br/>
        <w:t>IDEMIA</w:t>
      </w:r>
      <w:r>
        <w:rPr>
          <w:rFonts w:ascii="COLOR=" w:hAnsi="COLOR="/>
        </w:rPr>
        <w:br/>
        <w:t>INSPUR</w:t>
      </w:r>
      <w:r>
        <w:rPr>
          <w:rFonts w:ascii="COLOR=" w:hAnsi="COLOR="/>
        </w:rPr>
        <w:br/>
        <w:t>Intel</w:t>
      </w:r>
      <w:r>
        <w:rPr>
          <w:rFonts w:ascii="COLOR=" w:hAnsi="COLOR="/>
        </w:rPr>
        <w:br/>
        <w:t>Intelsat</w:t>
      </w:r>
      <w:r>
        <w:rPr>
          <w:rFonts w:ascii="COLOR=" w:hAnsi="COLOR="/>
        </w:rPr>
        <w:br/>
        <w:t>InterDigital</w:t>
      </w:r>
      <w:r>
        <w:rPr>
          <w:rFonts w:ascii="COLOR=" w:hAnsi="COLOR="/>
        </w:rPr>
        <w:br/>
        <w:t>JHUAPL</w:t>
      </w:r>
      <w:r>
        <w:rPr>
          <w:rFonts w:ascii="COLOR=" w:hAnsi="COLOR="/>
        </w:rPr>
        <w:br/>
        <w:t>KDDI</w:t>
      </w:r>
      <w:r>
        <w:rPr>
          <w:rFonts w:ascii="COLOR=" w:hAnsi="COLOR="/>
        </w:rPr>
        <w:br/>
        <w:t>KPN</w:t>
      </w:r>
      <w:r>
        <w:rPr>
          <w:rFonts w:ascii="COLOR=" w:hAnsi="COLOR="/>
        </w:rPr>
        <w:br/>
        <w:t>Kyocera</w:t>
      </w:r>
      <w:r>
        <w:rPr>
          <w:rFonts w:ascii="COLOR=" w:hAnsi="COLOR="/>
        </w:rPr>
        <w:br/>
        <w:t>Lenovo</w:t>
      </w:r>
      <w:r>
        <w:rPr>
          <w:rFonts w:ascii="COLOR=" w:hAnsi="COLOR="/>
        </w:rPr>
        <w:br/>
        <w:t>LGE</w:t>
      </w:r>
      <w:r>
        <w:rPr>
          <w:rFonts w:ascii="COLOR=" w:hAnsi="COLOR="/>
        </w:rPr>
        <w:br/>
        <w:t>MATRIXX Software</w:t>
      </w:r>
      <w:r>
        <w:rPr>
          <w:rFonts w:ascii="COLOR=" w:hAnsi="COLOR="/>
        </w:rPr>
        <w:br/>
        <w:t>MediaTek</w:t>
      </w:r>
      <w:r>
        <w:rPr>
          <w:rFonts w:ascii="COLOR=" w:hAnsi="COLOR="/>
        </w:rPr>
        <w:br/>
        <w:t>Microsoft</w:t>
      </w:r>
      <w:r>
        <w:rPr>
          <w:rFonts w:ascii="COLOR=" w:hAnsi="COLOR="/>
        </w:rPr>
        <w:br/>
        <w:t>NEC</w:t>
      </w:r>
      <w:r>
        <w:rPr>
          <w:rFonts w:ascii="COLOR=" w:hAnsi="COLOR="/>
        </w:rPr>
        <w:br/>
        <w:t>NextNav</w:t>
      </w:r>
      <w:r>
        <w:rPr>
          <w:rFonts w:ascii="COLOR=" w:hAnsi="COLOR="/>
        </w:rPr>
        <w:br/>
      </w:r>
      <w:r>
        <w:rPr>
          <w:rFonts w:ascii="COLOR=" w:hAnsi="COLOR="/>
        </w:rPr>
        <w:lastRenderedPageBreak/>
        <w:t>NICT</w:t>
      </w:r>
      <w:r>
        <w:rPr>
          <w:rFonts w:ascii="COLOR=" w:hAnsi="COLOR="/>
        </w:rPr>
        <w:br/>
        <w:t>Nkom</w:t>
      </w:r>
      <w:r>
        <w:rPr>
          <w:rFonts w:ascii="COLOR=" w:hAnsi="COLOR="/>
        </w:rPr>
        <w:br/>
        <w:t>Nokia</w:t>
      </w:r>
      <w:r>
        <w:rPr>
          <w:rFonts w:ascii="COLOR=" w:hAnsi="COLOR="/>
        </w:rPr>
        <w:br/>
        <w:t>NTT DOCOMO</w:t>
      </w:r>
      <w:r>
        <w:rPr>
          <w:rFonts w:ascii="COLOR=" w:hAnsi="COLOR="/>
        </w:rPr>
        <w:br/>
        <w:t>OPPO</w:t>
      </w:r>
      <w:r>
        <w:rPr>
          <w:rFonts w:ascii="COLOR=" w:hAnsi="COLOR="/>
        </w:rPr>
        <w:br/>
        <w:t>Orange</w:t>
      </w:r>
      <w:r>
        <w:rPr>
          <w:rFonts w:ascii="COLOR=" w:hAnsi="COLOR="/>
        </w:rPr>
        <w:br/>
        <w:t>OTD</w:t>
      </w:r>
      <w:r>
        <w:rPr>
          <w:rFonts w:ascii="COLOR=" w:hAnsi="COLOR="/>
        </w:rPr>
        <w:br/>
        <w:t>Peraton labs</w:t>
      </w:r>
      <w:r>
        <w:rPr>
          <w:rFonts w:ascii="COLOR=" w:hAnsi="COLOR="/>
        </w:rPr>
        <w:br/>
        <w:t>Qualcomm</w:t>
      </w:r>
      <w:r>
        <w:rPr>
          <w:rFonts w:ascii="COLOR=" w:hAnsi="COLOR="/>
        </w:rPr>
        <w:br/>
        <w:t>RJIL</w:t>
      </w:r>
      <w:r>
        <w:rPr>
          <w:rFonts w:ascii="COLOR=" w:hAnsi="COLOR="/>
        </w:rPr>
        <w:br/>
        <w:t>Samsung</w:t>
      </w:r>
      <w:r>
        <w:rPr>
          <w:rFonts w:ascii="COLOR=" w:hAnsi="COLOR="/>
        </w:rPr>
        <w:br/>
        <w:t>Siemens</w:t>
      </w:r>
      <w:r>
        <w:rPr>
          <w:rFonts w:ascii="COLOR=" w:hAnsi="COLOR="/>
        </w:rPr>
        <w:br/>
        <w:t>SoftBank</w:t>
      </w:r>
      <w:r>
        <w:rPr>
          <w:rFonts w:ascii="COLOR=" w:hAnsi="COLOR="/>
        </w:rPr>
        <w:br/>
        <w:t>Sony</w:t>
      </w:r>
      <w:r>
        <w:rPr>
          <w:rFonts w:ascii="COLOR=" w:hAnsi="COLOR="/>
        </w:rPr>
        <w:br/>
        <w:t>Telenor</w:t>
      </w:r>
      <w:r>
        <w:rPr>
          <w:rFonts w:ascii="COLOR=" w:hAnsi="COLOR="/>
        </w:rPr>
        <w:br/>
        <w:t>Telia Company</w:t>
      </w:r>
      <w:r>
        <w:rPr>
          <w:rFonts w:ascii="COLOR=" w:hAnsi="COLOR="/>
        </w:rPr>
        <w:br/>
        <w:t>Tencent</w:t>
      </w:r>
      <w:r>
        <w:rPr>
          <w:rFonts w:ascii="COLOR=" w:hAnsi="COLOR="/>
        </w:rPr>
        <w:br/>
        <w:t>Tianji</w:t>
      </w:r>
      <w:r>
        <w:rPr>
          <w:rFonts w:ascii="COLOR=" w:hAnsi="COLOR="/>
        </w:rPr>
        <w:br/>
        <w:t>TIM</w:t>
      </w:r>
      <w:r>
        <w:rPr>
          <w:rFonts w:ascii="COLOR=" w:hAnsi="COLOR="/>
        </w:rPr>
        <w:br/>
        <w:t>TMUS</w:t>
      </w:r>
      <w:r>
        <w:rPr>
          <w:rFonts w:ascii="COLOR=" w:hAnsi="COLOR="/>
        </w:rPr>
        <w:br/>
        <w:t>TNO</w:t>
      </w:r>
      <w:r>
        <w:rPr>
          <w:rFonts w:ascii="COLOR=" w:hAnsi="COLOR="/>
        </w:rPr>
        <w:br/>
        <w:t>Verizon</w:t>
      </w:r>
      <w:r>
        <w:rPr>
          <w:rFonts w:ascii="COLOR=" w:hAnsi="COLOR="/>
        </w:rPr>
        <w:br/>
        <w:t>vivo</w:t>
      </w:r>
      <w:r>
        <w:rPr>
          <w:rFonts w:ascii="COLOR=" w:hAnsi="COLOR="/>
        </w:rPr>
        <w:br/>
        <w:t>Vodafone</w:t>
      </w:r>
      <w:r>
        <w:rPr>
          <w:rFonts w:ascii="COLOR=" w:hAnsi="COLOR="/>
        </w:rPr>
        <w:br/>
        <w:t>Volkswagen</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to investigate whether their organization or any other organization owns IPRs which are, or are likely to become Essential in respect of the work of 3GPP.</w:t>
      </w:r>
      <w:r>
        <w:rPr>
          <w:rFonts w:ascii="COLOR=" w:hAnsi="COLOR="/>
        </w:rPr>
        <w:br/>
        <w:t>to notify their respective Organizational Partners of all potential IPRs, e.g., for ETSI, by means of the IPR Information Statement and the Licensing declaration forms"</w:t>
      </w:r>
      <w:r>
        <w:rPr>
          <w:rFonts w:ascii="COLOR=" w:hAnsi="COLOR="/>
        </w:rPr>
        <w:br/>
      </w:r>
      <w:r>
        <w:rPr>
          <w:rFonts w:ascii="COLOR=" w:hAnsi="COLOR="/>
        </w:rPr>
        <w:lastRenderedPageBreak/>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r>
      <w:r>
        <w:rPr>
          <w:rFonts w:ascii="COLOR=" w:hAnsi="COLOR="/>
        </w:rPr>
        <w:br/>
      </w:r>
      <w:r>
        <w:rPr>
          <w:rFonts w:ascii="COLOR=" w:hAnsi="COLOR="/>
        </w:rPr>
        <w:br/>
        <w:t>Opening of Conference Call</w:t>
      </w:r>
      <w:r>
        <w:rPr>
          <w:rFonts w:ascii="COLOR=" w:hAnsi="COLOR="/>
        </w:rPr>
        <w:br/>
        <w:t>The TSG SA Chair opened this CC at 13.00 UTC.</w:t>
      </w:r>
      <w:r>
        <w:rPr>
          <w:rFonts w:ascii="COLOR=" w:hAnsi="COLOR="/>
        </w:rPr>
        <w:br/>
        <w:t>The TSG SA Chair welcomed the TSG SA Vice Chairs, the MCC Secretary and SA WG Vice Chairs and the delegates to this Conference Call. The Chair notes were maintained in the folder https://www.3gpp.org/ftp/tsg_sa/TSG_SA/TSGS_94E_Electronic_2021_12/INBOX/Chair_Notes/.</w:t>
      </w:r>
      <w:r>
        <w:rPr>
          <w:rFonts w:ascii="COLOR=" w:hAnsi="COLOR="/>
        </w:rPr>
        <w:br/>
        <w:t xml:space="preserve">The document list was used to navigate items which need to be handled: </w:t>
      </w:r>
      <w:r>
        <w:rPr>
          <w:rFonts w:ascii="COLOR=" w:hAnsi="COLOR="/>
        </w:rPr>
        <w:br/>
      </w:r>
      <w:r>
        <w:rPr>
          <w:rFonts w:ascii="COLOR=" w:hAnsi="COLOR="/>
        </w:rPr>
        <w:br/>
        <w:t>Reporting</w:t>
      </w:r>
      <w:r>
        <w:rPr>
          <w:rFonts w:ascii="COLOR=" w:hAnsi="COLOR="/>
        </w:rPr>
        <w:br/>
        <w:t>SA WG Chair Reports to TSG SA#94-e</w:t>
      </w:r>
      <w:r>
        <w:rPr>
          <w:rFonts w:ascii="COLOR=" w:hAnsi="COLOR="/>
        </w:rPr>
        <w:br/>
        <w:t>SP-211582 (REPORT) SA WG1 report to SA#94e (Source: SA WG1 Chair &amp; ETSI MCC)</w:t>
      </w:r>
      <w:r>
        <w:rPr>
          <w:rFonts w:ascii="COLOR=" w:hAnsi="COLOR="/>
        </w:rPr>
        <w:br/>
        <w:t>Summary:</w:t>
      </w:r>
      <w:r>
        <w:rPr>
          <w:rFonts w:ascii="COLOR=" w:hAnsi="COLOR="/>
        </w:rPr>
        <w:br/>
        <w:t>- SA1 has completed Rel18 to 100%</w:t>
      </w:r>
      <w:r>
        <w:rPr>
          <w:rFonts w:ascii="COLOR=" w:hAnsi="COLOR="/>
        </w:rPr>
        <w:br/>
        <w:t>- FS_RAILSS not completed, there will be a new proposal to continue the work in Rel19</w:t>
      </w:r>
      <w:r>
        <w:rPr>
          <w:rFonts w:ascii="COLOR=" w:hAnsi="COLOR="/>
        </w:rPr>
        <w:br/>
        <w:t>- ViceChair elections during SA1#96e</w:t>
      </w:r>
      <w:r>
        <w:rPr>
          <w:rFonts w:ascii="COLOR=" w:hAnsi="COLOR="/>
        </w:rPr>
        <w:br/>
        <w:t>- Rel19:</w:t>
      </w:r>
      <w:r>
        <w:rPr>
          <w:rFonts w:ascii="COLOR=" w:hAnsi="COLOR="/>
        </w:rPr>
        <w:br/>
        <w:t>- Stage-1 Timeline suggestion</w:t>
      </w:r>
      <w:r>
        <w:rPr>
          <w:rFonts w:ascii="COLOR=" w:hAnsi="COLOR="/>
        </w:rPr>
        <w:br/>
        <w:t>- New procedure for Rel19 content definition</w:t>
      </w:r>
      <w:r>
        <w:rPr>
          <w:rFonts w:ascii="COLOR=" w:hAnsi="COLOR="/>
        </w:rPr>
        <w:br/>
      </w:r>
      <w:r>
        <w:rPr>
          <w:rFonts w:ascii="COLOR=" w:hAnsi="COLOR="/>
        </w:rPr>
        <w:br/>
        <w:t>Discussion and conclusion:</w:t>
      </w:r>
      <w:r>
        <w:rPr>
          <w:rFonts w:ascii="COLOR=" w:hAnsi="COLOR="/>
        </w:rPr>
        <w:br/>
        <w:t>The highlights of the report were presented in CC#2. The SA WG1 Chair was thanked for this report, which was noted.</w:t>
      </w:r>
      <w:r>
        <w:rPr>
          <w:rFonts w:ascii="COLOR=" w:hAnsi="COLOR="/>
        </w:rPr>
        <w:br/>
      </w:r>
      <w:r>
        <w:rPr>
          <w:rFonts w:ascii="COLOR=" w:hAnsi="COLOR="/>
        </w:rPr>
        <w:br/>
        <w:t>SP-211270 (REPORT) SA WG2 Chair Status Report (Source: SA WG2 Chair)</w:t>
      </w:r>
      <w:r>
        <w:rPr>
          <w:rFonts w:ascii="COLOR=" w:hAnsi="COLOR="/>
        </w:rPr>
        <w:br/>
        <w:t>Contents:</w:t>
      </w:r>
      <w:r>
        <w:rPr>
          <w:rFonts w:ascii="COLOR=" w:hAnsi="COLOR="/>
        </w:rPr>
        <w:br/>
        <w:t>1) General aspects (events since SA#93-e, statistics, next meetings)</w:t>
      </w:r>
      <w:r>
        <w:rPr>
          <w:rFonts w:ascii="COLOR=" w:hAnsi="COLOR="/>
        </w:rPr>
        <w:br/>
        <w:t>2) SA Work Report</w:t>
      </w:r>
      <w:r>
        <w:rPr>
          <w:rFonts w:ascii="COLOR=" w:hAnsi="COLOR="/>
        </w:rPr>
        <w:br/>
        <w:t>3) SA2 Work Planning</w:t>
      </w:r>
      <w:r>
        <w:rPr>
          <w:rFonts w:ascii="COLOR=" w:hAnsi="COLOR="/>
        </w:rPr>
        <w:br/>
        <w:t>4) Documents for Information and Approval</w:t>
      </w:r>
      <w:r>
        <w:rPr>
          <w:rFonts w:ascii="COLOR=" w:hAnsi="COLOR="/>
        </w:rPr>
        <w:br/>
      </w:r>
      <w:r>
        <w:rPr>
          <w:rFonts w:ascii="COLOR=" w:hAnsi="COLOR="/>
        </w:rPr>
        <w:lastRenderedPageBreak/>
        <w:t>5) Collected Items requiring action from SA</w:t>
      </w:r>
      <w:r>
        <w:rPr>
          <w:rFonts w:ascii="COLOR=" w:hAnsi="COLOR="/>
        </w:rPr>
        <w:br/>
      </w:r>
      <w:r>
        <w:rPr>
          <w:rFonts w:ascii="COLOR=" w:hAnsi="COLOR="/>
        </w:rPr>
        <w:br/>
        <w:t>Discussion and conclusion:</w:t>
      </w:r>
      <w:r>
        <w:rPr>
          <w:rFonts w:ascii="COLOR=" w:hAnsi="COLOR="/>
        </w:rPr>
        <w:br/>
        <w:t>The highlights of the report were presented in CC#2. The SA WG2 Chair was thanked for this report, which was noted.</w:t>
      </w:r>
      <w:r>
        <w:rPr>
          <w:rFonts w:ascii="COLOR=" w:hAnsi="COLOR="/>
        </w:rPr>
        <w:br/>
      </w:r>
      <w:r>
        <w:rPr>
          <w:rFonts w:ascii="COLOR=" w:hAnsi="COLOR="/>
        </w:rPr>
        <w:br/>
        <w:t>SP-211545 (REPORT) SA WG3 Status report (Source: SA WG3 Chair)</w:t>
      </w:r>
      <w:r>
        <w:rPr>
          <w:rFonts w:ascii="COLOR=" w:hAnsi="COLOR="/>
        </w:rPr>
        <w:br/>
        <w:t>Highlights:</w:t>
      </w:r>
      <w:r>
        <w:rPr>
          <w:rFonts w:ascii="COLOR=" w:hAnsi="COLOR="/>
        </w:rPr>
        <w:br/>
        <w:t>- Overall progress in all SID/WID from SA3#104 ad-hoc and SA3#105</w:t>
      </w:r>
      <w:r>
        <w:rPr>
          <w:rFonts w:ascii="COLOR=" w:hAnsi="COLOR="/>
        </w:rPr>
        <w:br/>
        <w:t>- All Rel17 WIDs/SIDs have been presented for approval/information. Exception sought for three topics:</w:t>
      </w:r>
      <w:r>
        <w:rPr>
          <w:rFonts w:ascii="COLOR=" w:hAnsi="COLOR="/>
        </w:rPr>
        <w:br/>
        <w:t>- Security Aspects of Enhancement of Support for Edge Computing in 5GC (eEDGE_5GC)</w:t>
      </w:r>
      <w:r>
        <w:rPr>
          <w:rFonts w:ascii="COLOR=" w:hAnsi="COLOR="/>
        </w:rPr>
        <w:br/>
        <w:t xml:space="preserve">- Security aspects of Uncrewed Aerial Systems (ID_UAS) </w:t>
      </w:r>
      <w:r>
        <w:rPr>
          <w:rFonts w:ascii="COLOR=" w:hAnsi="COLOR="/>
        </w:rPr>
        <w:br/>
        <w:t>- Security Aspects of Proximity based services in 5GS ProSe(5G_ProSe)</w:t>
      </w:r>
      <w:r>
        <w:rPr>
          <w:rFonts w:ascii="COLOR=" w:hAnsi="COLOR="/>
        </w:rPr>
        <w:br/>
      </w:r>
      <w:r>
        <w:rPr>
          <w:rFonts w:ascii="COLOR=" w:hAnsi="COLOR="/>
        </w:rPr>
        <w:br/>
        <w:t>Discussion and conclusion:</w:t>
      </w:r>
      <w:r>
        <w:rPr>
          <w:rFonts w:ascii="COLOR=" w:hAnsi="COLOR="/>
        </w:rPr>
        <w:br/>
        <w:t>The highlights of the report were presented in CC#2. The SA WG3 Chair was thanked for this report, which was noted.</w:t>
      </w:r>
      <w:r>
        <w:rPr>
          <w:rFonts w:ascii="COLOR=" w:hAnsi="COLOR="/>
        </w:rPr>
        <w:br/>
      </w:r>
      <w:r>
        <w:rPr>
          <w:rFonts w:ascii="COLOR=" w:hAnsi="COLOR="/>
        </w:rPr>
        <w:br/>
        <w:t>SP-211334 (REPORT) SA WG4 Chair Report to TSG SA plenary (Source: SA WG4 Chair)</w:t>
      </w:r>
      <w:r>
        <w:rPr>
          <w:rFonts w:ascii="COLOR=" w:hAnsi="COLOR="/>
        </w:rPr>
        <w:br/>
        <w:t>Outline:</w:t>
      </w:r>
      <w:r>
        <w:rPr>
          <w:rFonts w:ascii="COLOR=" w:hAnsi="COLOR="/>
        </w:rPr>
        <w:br/>
        <w:t>- General</w:t>
      </w:r>
      <w:r>
        <w:rPr>
          <w:rFonts w:ascii="COLOR=" w:hAnsi="COLOR="/>
        </w:rPr>
        <w:br/>
        <w:t>- Leadership and subgroups</w:t>
      </w:r>
      <w:r>
        <w:rPr>
          <w:rFonts w:ascii="COLOR=" w:hAnsi="COLOR="/>
        </w:rPr>
        <w:br/>
        <w:t>- Meetings and statistics</w:t>
      </w:r>
      <w:r>
        <w:rPr>
          <w:rFonts w:ascii="COLOR=" w:hAnsi="COLOR="/>
        </w:rPr>
        <w:br/>
        <w:t>- Progress highlights</w:t>
      </w:r>
      <w:r>
        <w:rPr>
          <w:rFonts w:ascii="COLOR=" w:hAnsi="COLOR="/>
        </w:rPr>
        <w:br/>
        <w:t>- Work progress</w:t>
      </w:r>
      <w:r>
        <w:rPr>
          <w:rFonts w:ascii="COLOR=" w:hAnsi="COLOR="/>
        </w:rPr>
        <w:br/>
        <w:t>- CRs to features in Rel16 and earlier</w:t>
      </w:r>
      <w:r>
        <w:rPr>
          <w:rFonts w:ascii="COLOR=" w:hAnsi="COLOR="/>
        </w:rPr>
        <w:br/>
        <w:t>- CRs to completed items in Rel17</w:t>
      </w:r>
      <w:r>
        <w:rPr>
          <w:rFonts w:ascii="COLOR=" w:hAnsi="COLOR="/>
        </w:rPr>
        <w:br/>
        <w:t>- Rel17 Work Items</w:t>
      </w:r>
      <w:r>
        <w:rPr>
          <w:rFonts w:ascii="COLOR=" w:hAnsi="COLOR="/>
        </w:rPr>
        <w:br/>
        <w:t>- Rel18 Work Items</w:t>
      </w:r>
      <w:r>
        <w:rPr>
          <w:rFonts w:ascii="COLOR=" w:hAnsi="COLOR="/>
        </w:rPr>
        <w:br/>
        <w:t>- Study Items</w:t>
      </w:r>
      <w:r>
        <w:rPr>
          <w:rFonts w:ascii="COLOR=" w:hAnsi="COLOR="/>
        </w:rPr>
        <w:br/>
        <w:t>- New Study and Work Items</w:t>
      </w:r>
      <w:r>
        <w:rPr>
          <w:rFonts w:ascii="COLOR=" w:hAnsi="COLOR="/>
        </w:rPr>
        <w:br/>
        <w:t>- IETF Dependencies</w:t>
      </w:r>
      <w:r>
        <w:rPr>
          <w:rFonts w:ascii="COLOR=" w:hAnsi="COLOR="/>
        </w:rPr>
        <w:br/>
        <w:t>- Summary of action items</w:t>
      </w:r>
      <w:r>
        <w:rPr>
          <w:rFonts w:ascii="COLOR=" w:hAnsi="COLOR="/>
        </w:rPr>
        <w:br/>
        <w:t>- SA4 Rel18 Workshop # 2 summary report</w:t>
      </w:r>
      <w:r>
        <w:rPr>
          <w:rFonts w:ascii="COLOR=" w:hAnsi="COLOR="/>
        </w:rPr>
        <w:br/>
      </w:r>
      <w:r>
        <w:rPr>
          <w:rFonts w:ascii="COLOR=" w:hAnsi="COLOR="/>
        </w:rPr>
        <w:br/>
        <w:t>Discussion and conclusion:</w:t>
      </w:r>
      <w:r>
        <w:rPr>
          <w:rFonts w:ascii="COLOR=" w:hAnsi="COLOR="/>
        </w:rPr>
        <w:br/>
        <w:t>The highlights of the report were presented in CC#2. The SA WG4 Chair was thanked for this report, which was noted.</w:t>
      </w:r>
      <w:r>
        <w:rPr>
          <w:rFonts w:ascii="COLOR=" w:hAnsi="COLOR="/>
        </w:rPr>
        <w:br/>
      </w:r>
      <w:r>
        <w:rPr>
          <w:rFonts w:ascii="COLOR=" w:hAnsi="COLOR="/>
        </w:rPr>
        <w:br/>
        <w:t>SP-211534 (REPORT) SA WG5 Status Report (Source: SA WG5 Chair)</w:t>
      </w:r>
      <w:r>
        <w:rPr>
          <w:rFonts w:ascii="COLOR=" w:hAnsi="COLOR="/>
        </w:rPr>
        <w:br/>
        <w:t>Contents:</w:t>
      </w:r>
      <w:r>
        <w:rPr>
          <w:rFonts w:ascii="COLOR=" w:hAnsi="COLOR="/>
        </w:rPr>
        <w:br/>
      </w:r>
      <w:r>
        <w:rPr>
          <w:rFonts w:ascii="COLOR=" w:hAnsi="COLOR="/>
        </w:rPr>
        <w:lastRenderedPageBreak/>
        <w:t>- E-meeting process</w:t>
      </w:r>
      <w:r>
        <w:rPr>
          <w:rFonts w:ascii="COLOR=" w:hAnsi="COLOR="/>
        </w:rPr>
        <w:br/>
        <w:t>- Inclusive language review</w:t>
      </w:r>
      <w:r>
        <w:rPr>
          <w:rFonts w:ascii="COLOR=" w:hAnsi="COLOR="/>
        </w:rPr>
        <w:br/>
        <w:t>- OpenAPI Task Force</w:t>
      </w:r>
      <w:r>
        <w:rPr>
          <w:rFonts w:ascii="COLOR=" w:hAnsi="COLOR="/>
        </w:rPr>
        <w:br/>
        <w:t>- WI/SI Status</w:t>
      </w:r>
      <w:r>
        <w:rPr>
          <w:rFonts w:ascii="COLOR=" w:hAnsi="COLOR="/>
        </w:rPr>
        <w:br/>
        <w:t>- TSs and TRs</w:t>
      </w:r>
      <w:r>
        <w:rPr>
          <w:rFonts w:ascii="COLOR=" w:hAnsi="COLOR="/>
        </w:rPr>
        <w:br/>
        <w:t>- CRs</w:t>
      </w:r>
      <w:r>
        <w:rPr>
          <w:rFonts w:ascii="COLOR=" w:hAnsi="COLOR="/>
        </w:rPr>
        <w:br/>
      </w:r>
      <w:r>
        <w:rPr>
          <w:rFonts w:ascii="COLOR=" w:hAnsi="COLOR="/>
        </w:rPr>
        <w:br/>
        <w:t>Discussion and conclusion:</w:t>
      </w:r>
      <w:r>
        <w:rPr>
          <w:rFonts w:ascii="COLOR=" w:hAnsi="COLOR="/>
        </w:rPr>
        <w:br/>
        <w:t>The highlights of the report were presented in CC#2. The SA WG5 Chair was thanked for this report, which was noted.</w:t>
      </w:r>
      <w:r>
        <w:rPr>
          <w:rFonts w:ascii="COLOR=" w:hAnsi="COLOR="/>
        </w:rPr>
        <w:br/>
      </w:r>
      <w:r>
        <w:rPr>
          <w:rFonts w:ascii="COLOR=" w:hAnsi="COLOR="/>
        </w:rPr>
        <w:br/>
        <w:t>SP-211507 (REPORT) SA WG6 status report to TSG SA#94 (Source: SA WG6 Chair)</w:t>
      </w:r>
      <w:r>
        <w:rPr>
          <w:rFonts w:ascii="COLOR=" w:hAnsi="COLOR="/>
        </w:rPr>
        <w:br/>
        <w:t>Executive Summary - Q4/2021</w:t>
      </w:r>
      <w:r>
        <w:rPr>
          <w:rFonts w:ascii="COLOR=" w:hAnsi="COLOR="/>
        </w:rPr>
        <w:br/>
        <w:t>- Two e-meetings in Q4/2021</w:t>
      </w:r>
      <w:r>
        <w:rPr>
          <w:rFonts w:ascii="COLOR=" w:hAnsi="COLOR="/>
        </w:rPr>
        <w:br/>
        <w:t>- SA6#45-BIS-e, 11th - 19th October</w:t>
      </w:r>
      <w:r>
        <w:rPr>
          <w:rFonts w:ascii="COLOR=" w:hAnsi="COLOR="/>
        </w:rPr>
        <w:br/>
        <w:t>- SA6#46-e, 15th - 23rd November</w:t>
      </w:r>
      <w:r>
        <w:rPr>
          <w:rFonts w:ascii="COLOR=" w:hAnsi="COLOR="/>
        </w:rPr>
        <w:br/>
        <w:t>- Rel17 activities</w:t>
      </w:r>
      <w:r>
        <w:rPr>
          <w:rFonts w:ascii="COLOR=" w:hAnsi="COLOR="/>
        </w:rPr>
        <w:br/>
        <w:t>- ALL work-items declared 100%</w:t>
      </w:r>
      <w:r>
        <w:rPr>
          <w:rFonts w:ascii="COLOR=" w:hAnsi="COLOR="/>
        </w:rPr>
        <w:br/>
        <w:t>- A number of essential corrections in Q4, should reduce significantly in Q1/2022</w:t>
      </w:r>
      <w:r>
        <w:rPr>
          <w:rFonts w:ascii="COLOR=" w:hAnsi="COLOR="/>
        </w:rPr>
        <w:br/>
        <w:t>- Rel18 activities</w:t>
      </w:r>
      <w:r>
        <w:rPr>
          <w:rFonts w:ascii="COLOR=" w:hAnsi="COLOR="/>
        </w:rPr>
        <w:br/>
        <w:t>- Steady progress on approved Rel18 SID/WIDs (10 SIDs + 3 WIDs)</w:t>
      </w:r>
      <w:r>
        <w:rPr>
          <w:rFonts w:ascii="COLOR=" w:hAnsi="COLOR="/>
        </w:rPr>
        <w:br/>
        <w:t>- 4 new SIDs agreed - FS_ADAES, FS_PIRatesAPP, FS_MCSshAC, FS_MCAHGC</w:t>
      </w:r>
      <w:r>
        <w:rPr>
          <w:rFonts w:ascii="COLOR=" w:hAnsi="COLOR="/>
        </w:rPr>
        <w:br/>
        <w:t>- 3 new WIDs - eSEAL2, enh4MCPTT, MCOver5GS</w:t>
      </w:r>
      <w:r>
        <w:rPr>
          <w:rFonts w:ascii="COLOR=" w:hAnsi="COLOR="/>
        </w:rPr>
        <w:br/>
        <w:t>- Rel18 work plan and endorsed principles (S6-212437 &amp; S6-212840)</w:t>
      </w:r>
      <w:r>
        <w:rPr>
          <w:rFonts w:ascii="COLOR=" w:hAnsi="COLOR="/>
        </w:rPr>
        <w:br/>
        <w:t>- No formal prioritization, workload manageable (based on TU estimates), further new items are not encouraged</w:t>
      </w:r>
      <w:r>
        <w:rPr>
          <w:rFonts w:ascii="COLOR=" w:hAnsi="COLOR="/>
        </w:rPr>
        <w:br/>
        <w:t>- Studies must be completed latest by June or Sep 2022</w:t>
      </w:r>
      <w:r>
        <w:rPr>
          <w:rFonts w:ascii="COLOR=" w:hAnsi="COLOR="/>
        </w:rPr>
        <w:br/>
        <w:t>- All Rel18 WIDs/SIDs will be on the agenda, especially during e-meetings</w:t>
      </w:r>
      <w:r>
        <w:rPr>
          <w:rFonts w:ascii="COLOR=" w:hAnsi="COLOR="/>
        </w:rPr>
        <w:br/>
      </w:r>
      <w:r>
        <w:rPr>
          <w:rFonts w:ascii="COLOR=" w:hAnsi="COLOR="/>
        </w:rPr>
        <w:br/>
        <w:t>Discussion and conclusion:</w:t>
      </w:r>
      <w:r>
        <w:rPr>
          <w:rFonts w:ascii="COLOR=" w:hAnsi="COLOR="/>
        </w:rPr>
        <w:br/>
        <w:t>The highlights of the report were presented in CC#2. The SA WG6 Chair was thanked for this report, which was noted.</w:t>
      </w:r>
      <w:r>
        <w:rPr>
          <w:rFonts w:ascii="COLOR=" w:hAnsi="COLOR="/>
        </w:rPr>
        <w:br/>
      </w:r>
      <w:r>
        <w:rPr>
          <w:rFonts w:ascii="COLOR=" w:hAnsi="COLOR="/>
        </w:rPr>
        <w:br/>
        <w:t>TSG CT Report</w:t>
      </w:r>
      <w:r>
        <w:rPr>
          <w:rFonts w:ascii="COLOR=" w:hAnsi="COLOR="/>
        </w:rPr>
        <w:br/>
        <w:t>SP-211588 (REPORT) Status report of TSG CT#94-e (Source: TSG CT Chair)</w:t>
      </w:r>
      <w:r>
        <w:rPr>
          <w:rFonts w:ascii="COLOR=" w:hAnsi="COLOR="/>
        </w:rPr>
        <w:br/>
        <w:t>CT WG Statistics: Approved CRs by WG</w:t>
      </w:r>
      <w:r>
        <w:rPr>
          <w:rFonts w:ascii="COLOR=" w:hAnsi="COLOR="/>
        </w:rPr>
        <w:br/>
        <w:t>- CT1 CRs for approval 415</w:t>
      </w:r>
      <w:r>
        <w:rPr>
          <w:rFonts w:ascii="COLOR=" w:hAnsi="COLOR="/>
        </w:rPr>
        <w:br/>
        <w:t>- CT3 CRs for approval 349</w:t>
      </w:r>
      <w:r>
        <w:rPr>
          <w:rFonts w:ascii="COLOR=" w:hAnsi="COLOR="/>
        </w:rPr>
        <w:br/>
        <w:t>- CT4 CRs for approval 355</w:t>
      </w:r>
      <w:r>
        <w:rPr>
          <w:rFonts w:ascii="COLOR=" w:hAnsi="COLOR="/>
        </w:rPr>
        <w:br/>
        <w:t>- CT6 CRs for approval 25</w:t>
      </w:r>
      <w:r>
        <w:rPr>
          <w:rFonts w:ascii="COLOR=" w:hAnsi="COLOR="/>
        </w:rPr>
        <w:br/>
        <w:t>Rel-8 - Rel-14 Status (Cat F CRs)</w:t>
      </w:r>
      <w:r>
        <w:rPr>
          <w:rFonts w:ascii="COLOR=" w:hAnsi="COLOR="/>
        </w:rPr>
        <w:br/>
      </w:r>
      <w:r>
        <w:rPr>
          <w:rFonts w:ascii="COLOR=" w:hAnsi="COLOR="/>
        </w:rPr>
        <w:lastRenderedPageBreak/>
        <w:t>- Approved Rel-13 CRs 4 (MC related)</w:t>
      </w:r>
      <w:r>
        <w:rPr>
          <w:rFonts w:ascii="COLOR=" w:hAnsi="COLOR="/>
        </w:rPr>
        <w:br/>
        <w:t>- Approved Rel-14 CRs 4 (MC related + 1 IETF reference update)</w:t>
      </w:r>
      <w:r>
        <w:rPr>
          <w:rFonts w:ascii="COLOR=" w:hAnsi="COLOR="/>
        </w:rPr>
        <w:br/>
        <w:t>- Rel-15 CRs (Category F) are less than in last plenary 10 (16 at CT#93e)</w:t>
      </w:r>
      <w:r>
        <w:rPr>
          <w:rFonts w:ascii="COLOR=" w:hAnsi="COLOR="/>
        </w:rPr>
        <w:br/>
        <w:t>- Rel-16 CRs are less than in last plenary 83 (117)</w:t>
      </w:r>
      <w:r>
        <w:rPr>
          <w:rFonts w:ascii="COLOR=" w:hAnsi="COLOR="/>
        </w:rPr>
        <w:br/>
        <w:t>- Rel-17 CRs (Category B/C/F/D) 956 (661 in previous TSG)</w:t>
      </w:r>
      <w:r>
        <w:rPr>
          <w:rFonts w:ascii="COLOR=" w:hAnsi="COLOR="/>
        </w:rPr>
        <w:br/>
        <w:t>- Approved New SID/WID 7 new WIDs (see Annex)</w:t>
      </w:r>
      <w:r>
        <w:rPr>
          <w:rFonts w:ascii="COLOR=" w:hAnsi="COLOR="/>
        </w:rPr>
        <w:br/>
        <w:t>- New Specification numbers allocated 1</w:t>
      </w:r>
      <w:r>
        <w:rPr>
          <w:rFonts w:ascii="COLOR=" w:hAnsi="COLOR="/>
        </w:rPr>
        <w:br/>
        <w:t>New TS/TR presented for information/approval</w:t>
      </w:r>
      <w:r>
        <w:rPr>
          <w:rFonts w:ascii="COLOR=" w:hAnsi="COLOR="/>
        </w:rPr>
        <w:br/>
        <w:t>- 18 TSs/TRs sent for information,</w:t>
      </w:r>
      <w:r>
        <w:rPr>
          <w:rFonts w:ascii="COLOR=" w:hAnsi="COLOR="/>
        </w:rPr>
        <w:br/>
        <w:t>- 5 TRs sent for approval</w:t>
      </w:r>
      <w:r>
        <w:rPr>
          <w:rFonts w:ascii="COLOR=" w:hAnsi="COLOR="/>
        </w:rPr>
        <w:br/>
        <w:t>- 0 TSs sent for approval (see Annex)</w:t>
      </w:r>
      <w:r>
        <w:rPr>
          <w:rFonts w:ascii="COLOR=" w:hAnsi="COLOR="/>
        </w:rPr>
        <w:br/>
        <w:t>For Information to SA</w:t>
      </w:r>
      <w:r>
        <w:rPr>
          <w:rFonts w:ascii="COLOR=" w:hAnsi="COLOR="/>
        </w:rPr>
        <w:br/>
        <w:t>- Rel-17 time completion</w:t>
      </w:r>
      <w:r>
        <w:rPr>
          <w:rFonts w:ascii="COLOR=" w:hAnsi="COLOR="/>
        </w:rPr>
        <w:br/>
        <w:t>- Next meetings will be very busy</w:t>
      </w:r>
      <w:r>
        <w:rPr>
          <w:rFonts w:ascii="COLOR=" w:hAnsi="COLOR="/>
        </w:rPr>
        <w:br/>
        <w:t>- Rel-17 WIs to be completed by March</w:t>
      </w:r>
      <w:r>
        <w:rPr>
          <w:rFonts w:ascii="COLOR=" w:hAnsi="COLOR="/>
        </w:rPr>
        <w:br/>
        <w:t>- Number of Rel-17 Wis below 70%</w:t>
      </w:r>
      <w:r>
        <w:rPr>
          <w:rFonts w:ascii="COLOR=" w:hAnsi="COLOR="/>
        </w:rPr>
        <w:br/>
        <w:t>- Late approved WIs (7 approved at CT#94)</w:t>
      </w:r>
      <w:r>
        <w:rPr>
          <w:rFonts w:ascii="COLOR=" w:hAnsi="COLOR="/>
        </w:rPr>
        <w:br/>
        <w:t>- Dependencies on stage-2 work puts risk on the timely completion of stage-3 work</w:t>
      </w:r>
      <w:r>
        <w:rPr>
          <w:rFonts w:ascii="COLOR=" w:hAnsi="COLOR="/>
        </w:rPr>
        <w:br/>
        <w:t>Rel-18 Workplan for CT</w:t>
      </w:r>
      <w:r>
        <w:rPr>
          <w:rFonts w:ascii="COLOR=" w:hAnsi="COLOR="/>
        </w:rPr>
        <w:br/>
        <w:t>- Rel-18 feature package decided at TSG#94 for SA and RAN</w:t>
      </w:r>
      <w:r>
        <w:rPr>
          <w:rFonts w:ascii="COLOR=" w:hAnsi="COLOR="/>
        </w:rPr>
        <w:br/>
        <w:t>- CT will work on the completion of Rel-17 till June (TSG#96)</w:t>
      </w:r>
      <w:r>
        <w:rPr>
          <w:rFonts w:ascii="COLOR=" w:hAnsi="COLOR="/>
        </w:rPr>
        <w:br/>
        <w:t>- Stage 3 completion and ASN.1 code/OpenAPI freeze</w:t>
      </w:r>
      <w:r>
        <w:rPr>
          <w:rFonts w:ascii="COLOR=" w:hAnsi="COLOR="/>
        </w:rPr>
        <w:br/>
        <w:t>- WI discussion on Rel-18 Stage 2/Stage 3 (under CT remit) from CT#96</w:t>
      </w:r>
      <w:r>
        <w:rPr>
          <w:rFonts w:ascii="COLOR=" w:hAnsi="COLOR="/>
        </w:rPr>
        <w:br/>
        <w:t>- Based on the SA/RAN Rel-18 content defined at TSG#94:</w:t>
      </w:r>
      <w:r>
        <w:rPr>
          <w:rFonts w:ascii="COLOR=" w:hAnsi="COLOR="/>
        </w:rPr>
        <w:br/>
        <w:t>- WI rapporteurs are kindly requested to identify whether some early stage 3 work would need to be triggered in CT before the completion of the stage 2</w:t>
      </w:r>
      <w:r>
        <w:rPr>
          <w:rFonts w:ascii="COLOR=" w:hAnsi="COLOR="/>
        </w:rPr>
        <w:br/>
        <w:t>- e.g. studies on protocol selection, protocol enhancement, etc.</w:t>
      </w:r>
      <w:r>
        <w:rPr>
          <w:rFonts w:ascii="COLOR=" w:hAnsi="COLOR="/>
        </w:rPr>
        <w:br/>
        <w:t>- Initial inputs can be discussed from CT#96 and onwards</w:t>
      </w:r>
      <w:r>
        <w:rPr>
          <w:rFonts w:ascii="COLOR=" w:hAnsi="COLOR="/>
        </w:rPr>
        <w:br/>
        <w:t>Port Allocation for New 3GPP Interfaces</w:t>
      </w:r>
      <w:r>
        <w:rPr>
          <w:rFonts w:ascii="COLOR=" w:hAnsi="COLOR="/>
        </w:rPr>
        <w:br/>
        <w:t>- LS sent to SA/RAN WG, with SA and RAN in Cc</w:t>
      </w:r>
      <w:r>
        <w:rPr>
          <w:rFonts w:ascii="COLOR=" w:hAnsi="COLOR="/>
        </w:rPr>
        <w:br/>
        <w:t>- TR 29.941 approved at CT#94</w:t>
      </w:r>
      <w:r>
        <w:rPr>
          <w:rFonts w:ascii="COLOR=" w:hAnsi="COLOR="/>
        </w:rPr>
        <w:br/>
        <w:t>- The current TR contains an annex documenting the future port numbers allocated by 3GPP</w:t>
      </w:r>
      <w:r>
        <w:rPr>
          <w:rFonts w:ascii="COLOR=" w:hAnsi="COLOR="/>
        </w:rPr>
        <w:br/>
        <w:t>- CT#94: Decision to create a new TS to maintain this registry</w:t>
      </w:r>
      <w:r>
        <w:rPr>
          <w:rFonts w:ascii="COLOR=" w:hAnsi="COLOR="/>
        </w:rPr>
        <w:br/>
        <w:t>- New TS will be created by CT4 and will be sent for approval at the next CT plenary (CT#95)</w:t>
      </w:r>
      <w:r>
        <w:rPr>
          <w:rFonts w:ascii="COLOR=" w:hAnsi="COLOR="/>
        </w:rPr>
        <w:br/>
        <w:t>- LS will be sent to all 3GPP WGs</w:t>
      </w:r>
      <w:r>
        <w:rPr>
          <w:rFonts w:ascii="COLOR=" w:hAnsi="COLOR="/>
        </w:rPr>
        <w:br/>
      </w:r>
      <w:r>
        <w:rPr>
          <w:rFonts w:ascii="COLOR=" w:hAnsi="COLOR="/>
        </w:rPr>
        <w:br/>
        <w:t>OpenAPI Spec handling</w:t>
      </w:r>
      <w:r>
        <w:rPr>
          <w:rFonts w:ascii="COLOR=" w:hAnsi="COLOR="/>
        </w:rPr>
        <w:br/>
        <w:t>- No progress</w:t>
      </w:r>
      <w:r>
        <w:rPr>
          <w:rFonts w:ascii="COLOR=" w:hAnsi="COLOR="/>
        </w:rPr>
        <w:br/>
        <w:t>For Action to SA</w:t>
      </w:r>
      <w:r>
        <w:rPr>
          <w:rFonts w:ascii="COLOR=" w:hAnsi="COLOR="/>
        </w:rPr>
        <w:br/>
      </w:r>
      <w:r>
        <w:rPr>
          <w:rFonts w:ascii="COLOR=" w:hAnsi="COLOR="/>
        </w:rPr>
        <w:lastRenderedPageBreak/>
        <w:t>- None</w:t>
      </w:r>
      <w:r>
        <w:rPr>
          <w:rFonts w:ascii="COLOR=" w:hAnsi="COLOR="/>
        </w:rPr>
        <w:br/>
        <w:t>Acknowledgement</w:t>
      </w:r>
      <w:r>
        <w:rPr>
          <w:rFonts w:ascii="COLOR=" w:hAnsi="COLOR="/>
        </w:rPr>
        <w:br/>
        <w:t>- Thanks to CT vice chairs, CT WG chairs/vice chairs and rapporteurs for the great coordination before and during the meeting. Special thanks to Kimmo for excellent meeting support.</w:t>
      </w:r>
      <w:r>
        <w:rPr>
          <w:rFonts w:ascii="COLOR=" w:hAnsi="COLOR="/>
        </w:rPr>
        <w:br/>
        <w:t>- Thanks to the delegates in CT WGs and CT for achieving all deadlines as promised and delivering an enormous amount of CRs and input papers, despite the pandemic situation.</w:t>
      </w:r>
      <w:r>
        <w:rPr>
          <w:rFonts w:ascii="COLOR=" w:hAnsi="COLOR="/>
        </w:rPr>
        <w:br/>
        <w:t>- Thanks to Georg (SA) and Wanshi (RAN) for the excellent coordination during the plenary week and in-between.</w:t>
      </w:r>
      <w:r>
        <w:rPr>
          <w:rFonts w:ascii="COLOR=" w:hAnsi="COLOR="/>
        </w:rPr>
        <w:br/>
      </w:r>
      <w:r>
        <w:rPr>
          <w:rFonts w:ascii="COLOR=" w:hAnsi="COLOR="/>
        </w:rPr>
        <w:br/>
        <w:t>Discussion and conclusion:</w:t>
      </w:r>
      <w:r>
        <w:rPr>
          <w:rFonts w:ascii="COLOR=" w:hAnsi="COLOR="/>
        </w:rPr>
        <w:br/>
        <w:t>Slide 24: SP-211534 (SA WG5 Status Report) , slide 7: SA WG5 are awaiting a response from the OpenAPI Task Force. Each WG appears to have found their won way of working with FORGE, the SA WG5 Chair asked for guidance on what to do with the Task Force. The TSG CT Chair replied that the aim was to have a common approach to FORGE for all 3GPP specifications and this would be useful to have a common storage structure and format. The TSG CT chair was disappointed that there appears to be no willingness to go in this direction and there has been no progress on this since April 2021. The TSG SA Chair suggested continuing the discussions until March 2022 and then if no progress has been made a way forward will be discussed.</w:t>
      </w:r>
      <w:r>
        <w:rPr>
          <w:rFonts w:ascii="COLOR=" w:hAnsi="COLOR="/>
        </w:rPr>
        <w:br/>
        <w:t>Slide 23: Motorola Solutions asked for clarification on port allocation handling. It was clarified that rather than continuously requesting Port allocations after each meeting, alternatives to port allocation were sought and it was decided to allocated a port range for 3GPP protocol allocation without involving IANA each time.</w:t>
      </w:r>
      <w:r>
        <w:rPr>
          <w:rFonts w:ascii="COLOR=" w:hAnsi="COLOR="/>
        </w:rPr>
        <w:br/>
        <w:t>General: China Mobile commented that there are some Rel-18 work to transfer to CT WGs and asked when this can be sent to CT WGs. Just before June 2022.</w:t>
      </w:r>
      <w:r>
        <w:rPr>
          <w:rFonts w:ascii="COLOR=" w:hAnsi="COLOR="/>
        </w:rPr>
        <w:br/>
        <w:t>The TSG CT Chair was thanked for this report, which was noted.</w:t>
      </w:r>
      <w:r>
        <w:rPr>
          <w:rFonts w:ascii="COLOR=" w:hAnsi="COLOR="/>
        </w:rPr>
        <w:br/>
      </w:r>
      <w:r>
        <w:rPr>
          <w:rFonts w:ascii="COLOR=" w:hAnsi="COLOR="/>
        </w:rPr>
        <w:br/>
        <w:t>SP-211587 (REPORT) Draft report of TSG CT#94-e (Source: TSG CT Secretary (MCC))</w:t>
      </w:r>
      <w:r>
        <w:rPr>
          <w:rFonts w:ascii="COLOR=" w:hAnsi="COLOR="/>
        </w:rPr>
        <w:br/>
        <w:t>Discussion and conclusion:</w:t>
      </w:r>
      <w:r>
        <w:rPr>
          <w:rFonts w:ascii="COLOR=" w:hAnsi="COLOR="/>
        </w:rPr>
        <w:br/>
        <w:t>This was provided for information and was noted.</w:t>
      </w:r>
      <w:r>
        <w:rPr>
          <w:rFonts w:ascii="COLOR=" w:hAnsi="COLOR="/>
        </w:rPr>
        <w:br/>
        <w:t>SP-211586 (REPORT) IETF Status report (Source: TSG CT Chair)</w:t>
      </w:r>
      <w:r>
        <w:rPr>
          <w:rFonts w:ascii="COLOR=" w:hAnsi="COLOR="/>
        </w:rPr>
        <w:br/>
        <w:t>Contents</w:t>
      </w:r>
      <w:r>
        <w:rPr>
          <w:rFonts w:ascii="COLOR=" w:hAnsi="COLOR="/>
        </w:rPr>
        <w:br/>
        <w:t>- IANA Action</w:t>
      </w:r>
      <w:r>
        <w:rPr>
          <w:rFonts w:ascii="COLOR=" w:hAnsi="COLOR="/>
        </w:rPr>
        <w:br/>
        <w:t>- ATSSS</w:t>
      </w:r>
      <w:r>
        <w:rPr>
          <w:rFonts w:ascii="COLOR=" w:hAnsi="COLOR="/>
        </w:rPr>
        <w:br/>
        <w:t>- Published RFCs (2)</w:t>
      </w:r>
      <w:r>
        <w:rPr>
          <w:rFonts w:ascii="COLOR=" w:hAnsi="COLOR="/>
        </w:rPr>
        <w:br/>
        <w:t>- RFC Editors Queue (1)</w:t>
      </w:r>
      <w:r>
        <w:rPr>
          <w:rFonts w:ascii="COLOR=" w:hAnsi="COLOR="/>
        </w:rPr>
        <w:br/>
        <w:t>- IESG review (1)</w:t>
      </w:r>
      <w:r>
        <w:rPr>
          <w:rFonts w:ascii="COLOR=" w:hAnsi="COLOR="/>
        </w:rPr>
        <w:br/>
        <w:t>- Active WG document (0)</w:t>
      </w:r>
      <w:r>
        <w:rPr>
          <w:rFonts w:ascii="COLOR=" w:hAnsi="COLOR="/>
        </w:rPr>
        <w:br/>
        <w:t>- Individual drafts (1)</w:t>
      </w:r>
      <w:r>
        <w:rPr>
          <w:rFonts w:ascii="COLOR=" w:hAnsi="COLOR="/>
        </w:rPr>
        <w:br/>
        <w:t>- Handling of Expired drafts (1)</w:t>
      </w:r>
      <w:r>
        <w:rPr>
          <w:rFonts w:ascii="COLOR=" w:hAnsi="COLOR="/>
        </w:rPr>
        <w:br/>
      </w:r>
      <w:r>
        <w:rPr>
          <w:rFonts w:ascii="COLOR=" w:hAnsi="COLOR="/>
        </w:rPr>
        <w:br/>
        <w:t>Discussion and conclusion:</w:t>
      </w:r>
      <w:r>
        <w:rPr>
          <w:rFonts w:ascii="COLOR=" w:hAnsi="COLOR="/>
        </w:rPr>
        <w:br/>
        <w:t>There were no questions or comments. The TSG CT Chair was thanked for this report, which was noted.</w:t>
      </w:r>
      <w:r>
        <w:rPr>
          <w:rFonts w:ascii="COLOR=" w:hAnsi="COLOR="/>
        </w:rPr>
        <w:br/>
      </w:r>
      <w:r>
        <w:rPr>
          <w:rFonts w:ascii="COLOR=" w:hAnsi="COLOR="/>
        </w:rPr>
        <w:br/>
        <w:t>TSG RAN Report</w:t>
      </w:r>
      <w:r>
        <w:rPr>
          <w:rFonts w:ascii="COLOR=" w:hAnsi="COLOR="/>
        </w:rPr>
        <w:br/>
        <w:t>SP-211589 (REPORT) Status Report of TSG RAN#94-e (Source: TSG RAN Chair)</w:t>
      </w:r>
      <w:r>
        <w:rPr>
          <w:rFonts w:ascii="COLOR=" w:hAnsi="COLOR="/>
        </w:rPr>
        <w:br/>
      </w:r>
      <w:r>
        <w:rPr>
          <w:rFonts w:ascii="COLOR=" w:hAnsi="COLOR="/>
        </w:rPr>
        <w:lastRenderedPageBreak/>
        <w:t>Outline:</w:t>
      </w:r>
      <w:r>
        <w:rPr>
          <w:rFonts w:ascii="COLOR=" w:hAnsi="COLOR="/>
        </w:rPr>
        <w:br/>
        <w:t>Administrative aspects</w:t>
      </w:r>
      <w:r>
        <w:rPr>
          <w:rFonts w:ascii="COLOR=" w:hAnsi="COLOR="/>
        </w:rPr>
        <w:br/>
        <w:t>- No particular update</w:t>
      </w:r>
      <w:r>
        <w:rPr>
          <w:rFonts w:ascii="COLOR=" w:hAnsi="COLOR="/>
        </w:rPr>
        <w:br/>
        <w:t>RAN timeline and Meeting Planning</w:t>
      </w:r>
      <w:r>
        <w:rPr>
          <w:rFonts w:ascii="COLOR=" w:hAnsi="COLOR="/>
        </w:rPr>
        <w:br/>
        <w:t>- In RAN#94-e, there was no dedicated discussion on RAN meeting planning and workload related issues, since this topic is being discussed by an ad-hoc group appointed by PCG</w:t>
      </w:r>
      <w:r>
        <w:rPr>
          <w:rFonts w:ascii="COLOR=" w:hAnsi="COLOR="/>
        </w:rPr>
        <w:br/>
        <w:t>- It was announced earlier by email the follow decisions:</w:t>
      </w:r>
      <w:r>
        <w:rPr>
          <w:rFonts w:ascii="COLOR=" w:hAnsi="COLOR="/>
        </w:rPr>
        <w:br/>
        <w:t>- All 2Q'2022 WG meetings are confirmed to be e-meetings</w:t>
      </w:r>
      <w:r>
        <w:rPr>
          <w:rFonts w:ascii="COLOR=" w:hAnsi="COLOR="/>
        </w:rPr>
        <w:br/>
        <w:t>- June'2022 TSG RAN is planned to be a physical meeting</w:t>
      </w:r>
      <w:r>
        <w:rPr>
          <w:rFonts w:ascii="COLOR=" w:hAnsi="COLOR="/>
        </w:rPr>
        <w:br/>
        <w:t>- An extra Ad-Hoc e-meeting for RAN2 NR ASN.1 review is scheduled in 2Q'2022</w:t>
      </w:r>
      <w:r>
        <w:rPr>
          <w:rFonts w:ascii="COLOR=" w:hAnsi="COLOR="/>
        </w:rPr>
        <w:br/>
        <w:t>- Including NR+LTE parts but not EUTRA-specific parts), TBD whether NR UE caps would be included (i.e. beyond ASN.1 review of NR UE caps signalling).</w:t>
      </w:r>
      <w:r>
        <w:rPr>
          <w:rFonts w:ascii="COLOR=" w:hAnsi="COLOR="/>
        </w:rPr>
        <w:br/>
        <w:t>- Ad-hoc GTW sessions: April 20, 21, 22 (e.g. 3h + 3h + 1h), the last session April 22 will only be used if needed</w:t>
      </w:r>
      <w:r>
        <w:rPr>
          <w:rFonts w:ascii="COLOR=" w:hAnsi="COLOR="/>
        </w:rPr>
        <w:br/>
        <w:t>- No update on Rel-17 completion date and Rel-18 schedule</w:t>
      </w:r>
      <w:r>
        <w:rPr>
          <w:rFonts w:ascii="COLOR=" w:hAnsi="COLOR="/>
        </w:rPr>
        <w:br/>
        <w:t>TSG RAN project updates</w:t>
      </w:r>
      <w:r>
        <w:rPr>
          <w:rFonts w:ascii="COLOR=" w:hAnsi="COLOR="/>
        </w:rPr>
        <w:br/>
        <w:t>- RAN#94-e approved RAN Rel-18 package in RP-213469</w:t>
      </w:r>
      <w:r>
        <w:rPr>
          <w:rFonts w:ascii="COLOR=" w:hAnsi="COLOR="/>
        </w:rPr>
        <w:br/>
        <w:t>- The high-level overview of the corresponding TU budget is endorsed in RP-213697</w:t>
      </w:r>
      <w:r>
        <w:rPr>
          <w:rFonts w:ascii="COLOR=" w:hAnsi="COLOR="/>
        </w:rPr>
        <w:br/>
        <w:t>- All the corresponding SIDs/WIDs are approved - see subsequent slides for more details</w:t>
      </w:r>
      <w:r>
        <w:rPr>
          <w:rFonts w:ascii="COLOR=" w:hAnsi="COLOR="/>
        </w:rPr>
        <w:br/>
        <w:t>- Highly appreciate the great efforts and the constructive spirit of all delegates in making it happen!</w:t>
      </w:r>
      <w:r>
        <w:rPr>
          <w:rFonts w:ascii="COLOR=" w:hAnsi="COLOR="/>
        </w:rPr>
        <w:br/>
        <w:t>Rel-18 RAN projects updates</w:t>
      </w:r>
      <w:r>
        <w:rPr>
          <w:rFonts w:ascii="COLOR=" w:hAnsi="COLOR="/>
        </w:rPr>
        <w:br/>
        <w:t>- see slides 9-12</w:t>
      </w:r>
      <w:r>
        <w:rPr>
          <w:rFonts w:ascii="COLOR=" w:hAnsi="COLOR="/>
        </w:rPr>
        <w:br/>
        <w:t>Rel-17 RAN project updates</w:t>
      </w:r>
      <w:r>
        <w:rPr>
          <w:rFonts w:ascii="COLOR=" w:hAnsi="COLOR="/>
        </w:rPr>
        <w:br/>
        <w:t>- The WF on merging 5Gi into 5G is approved in RP-213532, with specific milestones set for both 3GPP and TSDSI (email discussion summary in RP-213613)</w:t>
      </w:r>
      <w:r>
        <w:rPr>
          <w:rFonts w:ascii="COLOR=" w:hAnsi="COLOR="/>
        </w:rPr>
        <w:br/>
        <w:t>- Technically endorse the Rel-17 CRs (RP-213533, and RP-213534) see and postpone the final approval and implementation of these CRs until a written commitment is received from TSDSI (via LS to RAN PCG, TEC, and ITU-R) on the merger of 5Gi into 3GPP and a committed roadmap of pursuing merged 3GPP 5G specifications in India with no further 5Gi updates in ITU-R</w:t>
      </w:r>
      <w:r>
        <w:rPr>
          <w:rFonts w:ascii="COLOR=" w:hAnsi="COLOR="/>
        </w:rPr>
        <w:br/>
        <w:t>- Revised SID (Study on optimizations of pi/2 BPSK uplink power in NR) in RP-213535, with approved LS to RAN4 in RP-213644</w:t>
      </w:r>
      <w:r>
        <w:rPr>
          <w:rFonts w:ascii="COLOR=" w:hAnsi="COLOR="/>
        </w:rPr>
        <w:br/>
        <w:t>- Final approval of the Rel-17 CRs at the RAN Plenary where such communication is received, ideally by RAN#95e and no later than RAN#96/RAN#96e. 3GPP will, at this time, communicate the merger to ITU-R as part of periodic update.</w:t>
      </w:r>
      <w:r>
        <w:rPr>
          <w:rFonts w:ascii="COLOR=" w:hAnsi="COLOR="/>
        </w:rPr>
        <w:br/>
        <w:t>- Do not hold up completion of 3GPP Rel-17 specification while the CRs are on hold</w:t>
      </w:r>
      <w:r>
        <w:rPr>
          <w:rFonts w:ascii="COLOR=" w:hAnsi="COLOR="/>
        </w:rPr>
        <w:br/>
        <w:t>- In the RAN#94e meeting summary, including a statement that this merger will effectively allow 3GPP to better support the market in India with a global cost-effective solution.</w:t>
      </w:r>
      <w:r>
        <w:rPr>
          <w:rFonts w:ascii="COLOR=" w:hAnsi="COLOR="/>
        </w:rPr>
        <w:br/>
        <w:t>- RAN approved the new WID on User Plane Integrity Protection support for EPC connected architectures in RP-213669, with email discussion summary in RP-213610</w:t>
      </w:r>
      <w:r>
        <w:rPr>
          <w:rFonts w:ascii="COLOR=" w:hAnsi="COLOR="/>
        </w:rPr>
        <w:br/>
        <w:t>- Specify RAN basic functions for optional support and use of UPIP (at the full data rate supported by the UE) for the EPC connected architectures using NR PDCP (RAN2, RAN3)</w:t>
      </w:r>
      <w:r>
        <w:rPr>
          <w:rFonts w:ascii="COLOR=" w:hAnsi="COLOR="/>
        </w:rPr>
        <w:br/>
        <w:t>- For this release, it is intended that this feature only applies to EN-DC capable devices.</w:t>
      </w:r>
      <w:r>
        <w:rPr>
          <w:rFonts w:ascii="COLOR=" w:hAnsi="COLOR="/>
        </w:rPr>
        <w:br/>
        <w:t>- Continued discussion on Rel-17 projects particularly related to potential prioritization/down-scoping, e.g.:</w:t>
      </w:r>
      <w:r>
        <w:rPr>
          <w:rFonts w:ascii="COLOR=" w:hAnsi="COLOR="/>
        </w:rPr>
        <w:br/>
        <w:t>- RAN1 completed (functional freeze) all Rel-17 projects except Sidelink, IIoT/URLLC, and Coverage enhancements (need a CR for completion)</w:t>
      </w:r>
      <w:r>
        <w:rPr>
          <w:rFonts w:ascii="COLOR=" w:hAnsi="COLOR="/>
        </w:rPr>
        <w:br/>
      </w:r>
      <w:r>
        <w:rPr>
          <w:rFonts w:ascii="COLOR=" w:hAnsi="COLOR="/>
        </w:rPr>
        <w:lastRenderedPageBreak/>
        <w:t>- Summaries of discussion can be found in RP-213660 for sidelink, in RP-213615 for CovEnh., in RP-213689 for RedCap, in RP-213673 for IIoT/URLLC, in RP-213675 for MBS, in RP-213620 for IAB, in RP-213621 for SDT, in RP-213622 for MUSIM, in RP-213623 for SL Relay, and in RP-213624 for QoE</w:t>
      </w:r>
      <w:r>
        <w:rPr>
          <w:rFonts w:ascii="COLOR=" w:hAnsi="COLOR="/>
        </w:rPr>
        <w:br/>
        <w:t>- Among all the updates, the following RAN4 related issues are with more involved discussion</w:t>
      </w:r>
      <w:r>
        <w:rPr>
          <w:rFonts w:ascii="COLOR=" w:hAnsi="COLOR="/>
        </w:rPr>
        <w:br/>
        <w:t>- Spectrum related updates, with email discussion summary in RP-213681</w:t>
      </w:r>
      <w:r>
        <w:rPr>
          <w:rFonts w:ascii="COLOR=" w:hAnsi="COLOR="/>
        </w:rPr>
        <w:br/>
        <w:t>- In particular, approved a new WID on 4Rx support for NR band n8 in RP-213659</w:t>
      </w:r>
      <w:r>
        <w:rPr>
          <w:rFonts w:ascii="COLOR=" w:hAnsi="COLOR="/>
        </w:rPr>
        <w:br/>
        <w:t>- Discussion on how to incorporate NTN specific requirements into RAN4 specifications is summarized in RP-213618</w:t>
      </w:r>
      <w:r>
        <w:rPr>
          <w:rFonts w:ascii="COLOR=" w:hAnsi="COLOR="/>
        </w:rPr>
        <w:br/>
        <w:t>- Creation of a new separate NR NTN TS specifying UE radio transmission and reception and Performance requirements for satellite access, including satellite bands, i.e., create new part for 38.101 in 38.101-5.</w:t>
      </w:r>
      <w:r>
        <w:rPr>
          <w:rFonts w:ascii="COLOR=" w:hAnsi="COLOR="/>
        </w:rPr>
        <w:br/>
        <w:t>- Final confirmation of the specification number to be determined at RAN#94e</w:t>
      </w:r>
      <w:r>
        <w:rPr>
          <w:rFonts w:ascii="COLOR=" w:hAnsi="COLOR="/>
        </w:rPr>
        <w:br/>
        <w:t>- Integrate the NR NTN RRM requirements in TS 38.133 with dedicated clauses with suffix</w:t>
      </w:r>
      <w:r>
        <w:rPr>
          <w:rFonts w:ascii="COLOR=" w:hAnsi="COLOR="/>
        </w:rPr>
        <w:br/>
        <w:t>- Discussion on demodulation performance is summarized in RP-213693</w:t>
      </w:r>
      <w:r>
        <w:rPr>
          <w:rFonts w:ascii="COLOR=" w:hAnsi="COLOR="/>
        </w:rPr>
        <w:br/>
        <w:t>- Discussion on for lower 6GHz NR unlicensed operation is summarized in RP-213628</w:t>
      </w:r>
      <w:r>
        <w:rPr>
          <w:rFonts w:ascii="COLOR=" w:hAnsi="COLOR="/>
        </w:rPr>
        <w:br/>
        <w:t>- In response to RCC's LS on 6GHz in RP-213605, approved a WF in RP-213694, with revised WID in RP-213696 and a reply LS in RP-213698</w:t>
      </w:r>
      <w:r>
        <w:rPr>
          <w:rFonts w:ascii="COLOR=" w:hAnsi="COLOR="/>
        </w:rPr>
        <w:br/>
        <w:t>ITU matters</w:t>
      </w:r>
      <w:r>
        <w:rPr>
          <w:rFonts w:ascii="COLOR=" w:hAnsi="COLOR="/>
        </w:rPr>
        <w:br/>
        <w:t>- The following LSs were agreed by RAN and sent to SA</w:t>
      </w:r>
      <w:r>
        <w:rPr>
          <w:rFonts w:ascii="COLOR=" w:hAnsi="COLOR="/>
        </w:rPr>
        <w:br/>
        <w:t>- RP-213642: Draft reply LS to ITU-R WP5D/TEMP/482rev1 = RP-212699 on work towards two new recommendations "Generic unwanted emission characteristics of base / mobile stations using the terrestrial radio interfaces of IMT-2020" (to: SA; cc: -; contact: Telecom Italia)</w:t>
      </w:r>
      <w:r>
        <w:rPr>
          <w:rFonts w:ascii="COLOR=" w:hAnsi="COLOR="/>
        </w:rPr>
        <w:br/>
        <w:t>- Submitted to SA and finally to PCG for their approval in time for the submission deadline to WP5D (January 31st, 2022). There was a general agreement to work toward a simplification of the material to be submitted by 3GPP for inclusion in the new Recommendations, and leave to RAN4 and RAN5 how to best manage it</w:t>
      </w:r>
      <w:r>
        <w:rPr>
          <w:rFonts w:ascii="COLOR=" w:hAnsi="COLOR="/>
        </w:rPr>
        <w:br/>
        <w:t>- RP-213643: Draft reply LS to ITU-R WP5D/TEMP/327(Rev.1) = RP-210747 on Revision of Recommendations ITU-R M.2070 and ITU-R M.2071 on Unwanted Emissions of IMT-Advanced (to: SA; cc: -; contact: Telecom Italia)</w:t>
      </w:r>
      <w:r>
        <w:rPr>
          <w:rFonts w:ascii="COLOR=" w:hAnsi="COLOR="/>
        </w:rPr>
        <w:br/>
        <w:t>- Submitted to SA and finally to PCG for their approval in time for the submission deadline to WP5D (January 31st, 2022)</w:t>
      </w:r>
      <w:r>
        <w:rPr>
          <w:rFonts w:ascii="COLOR=" w:hAnsi="COLOR="/>
        </w:rPr>
        <w:br/>
        <w:t>- Note:</w:t>
      </w:r>
      <w:r>
        <w:rPr>
          <w:rFonts w:ascii="COLOR=" w:hAnsi="COLOR="/>
        </w:rPr>
        <w:br/>
        <w:t>- RP-212698 (LS on Development of a draft new Report ITU-R M.[IMT.INDUSTRY] - Applications of IMT for specific societal, industrial and enterprise usages) -&gt; SA can decide whether to provide an answer to ITU or not</w:t>
      </w:r>
      <w:r>
        <w:rPr>
          <w:rFonts w:ascii="COLOR=" w:hAnsi="COLOR="/>
        </w:rPr>
        <w:br/>
        <w:t>- RP-212741 (Reply LS to RP-211577 on Test methods for over-the-air Total Radiated Power (TRP) field measurements of unwanted emissions from IMT radio equipment utilizing active antennas) ? RAN tasks RAN4 to review the document and in case provide an answer by RAN#96 (note the deadline for submission to WP1C is June 21, 2022)</w:t>
      </w:r>
      <w:r>
        <w:rPr>
          <w:rFonts w:ascii="COLOR=" w:hAnsi="COLOR="/>
        </w:rPr>
        <w:br/>
        <w:t>- RP-212741 is forwarded to RAN4 to trigger the discussion</w:t>
      </w:r>
      <w:r>
        <w:rPr>
          <w:rFonts w:ascii="COLOR=" w:hAnsi="COLOR="/>
        </w:rPr>
        <w:br/>
      </w:r>
      <w:r>
        <w:rPr>
          <w:rFonts w:ascii="COLOR=" w:hAnsi="COLOR="/>
        </w:rPr>
        <w:br/>
        <w:t>Discussion and conclusion:</w:t>
      </w:r>
      <w:r>
        <w:rPr>
          <w:rFonts w:ascii="COLOR=" w:hAnsi="COLOR="/>
        </w:rPr>
        <w:br/>
        <w:t>Slide 14: User Plane Integrity Protection support for EPC connected architectures: Vodafone commented that is optional and only for certain mobiles and some Rel-17 update may be needed.</w:t>
      </w:r>
      <w:r>
        <w:rPr>
          <w:rFonts w:ascii="COLOR=" w:hAnsi="COLOR="/>
        </w:rPr>
        <w:br/>
        <w:t>General : The MCC Work Plan Manager commented that there are still some differences in terminology for related items in the Work Plan. The TSG RAN Chair replied that there is an ongoing effort to align and this will take some time.</w:t>
      </w:r>
      <w:r>
        <w:rPr>
          <w:rFonts w:ascii="COLOR=" w:hAnsi="COLOR="/>
        </w:rPr>
        <w:br/>
        <w:t>Slide 6: EUTELSAT asked whether the June 2022 meetings are planned as physical, hybrid or e-meetings. The TSG RAN Chair clarified that they are planned for physical meetings. The TSG SA Char added that TSG SA will not hold hybrid meetings and timing may be adjusted depending on whether it is e-meeting or physical.</w:t>
      </w:r>
      <w:r>
        <w:rPr>
          <w:rFonts w:ascii="COLOR=" w:hAnsi="COLOR="/>
        </w:rPr>
        <w:br/>
        <w:t xml:space="preserve">Slide 17: The SA WG6 Chair commented that the LS (RP-212698) was postponed and forwarded to SA WG1 by TSG SA (SP-211412 and SP-211247) and asked </w:t>
      </w:r>
      <w:r>
        <w:rPr>
          <w:rFonts w:ascii="COLOR=" w:hAnsi="COLOR="/>
        </w:rPr>
        <w:lastRenderedPageBreak/>
        <w:t>whether the ITU-R ad hoc group had discussed this. This was left for TSG SA to handle.</w:t>
      </w:r>
      <w:r>
        <w:rPr>
          <w:rFonts w:ascii="COLOR=" w:hAnsi="COLOR="/>
        </w:rPr>
        <w:br/>
        <w:t>General: Siemens asked whether the format of March TSGs had been decided. It was confirmed that they will be e-meetings.</w:t>
      </w:r>
      <w:r>
        <w:rPr>
          <w:rFonts w:ascii="COLOR=" w:hAnsi="COLOR="/>
        </w:rPr>
        <w:br/>
        <w:t>The TSG RAN Chair was thanked for this report, which was noted.</w:t>
      </w:r>
      <w:r>
        <w:rPr>
          <w:rFonts w:ascii="COLOR=" w:hAnsi="COLOR="/>
        </w:rPr>
        <w:br/>
      </w:r>
      <w:r>
        <w:rPr>
          <w:rFonts w:ascii="COLOR=" w:hAnsi="COLOR="/>
        </w:rPr>
        <w:br/>
        <w:t>Confirmation of approval of SA WG2 Rel18 SIDs/WID</w:t>
      </w:r>
      <w:r>
        <w:rPr>
          <w:rFonts w:ascii="COLOR=" w:hAnsi="COLOR="/>
        </w:rPr>
        <w:br/>
        <w:t>AI 7.4</w:t>
      </w:r>
      <w:r>
        <w:rPr>
          <w:rFonts w:ascii="COLOR=" w:hAnsi="COLOR="/>
        </w:rPr>
        <w:br/>
        <w:t>SP-211631 (DISCUSSION) List of SA WG2 R18 SIDs for Prioritization (Source: TSG SA Chair)</w:t>
      </w:r>
      <w:r>
        <w:rPr>
          <w:rFonts w:ascii="COLOR=" w:hAnsi="COLOR="/>
        </w:rPr>
        <w:br/>
        <w:t>Discussion and conclusion:</w:t>
      </w:r>
      <w:r>
        <w:rPr>
          <w:rFonts w:ascii="COLOR=" w:hAnsi="COLOR="/>
        </w:rPr>
        <w:br/>
        <w:t>This was an update of the Rel18 Prioritization work sheet showing the final SIDs/WID and their estimated Resources. This was noted.</w:t>
      </w:r>
      <w:r>
        <w:rPr>
          <w:rFonts w:ascii="COLOR=" w:hAnsi="COLOR="/>
        </w:rPr>
        <w:br/>
      </w:r>
      <w:r>
        <w:rPr>
          <w:rFonts w:ascii="COLOR=" w:hAnsi="COLOR="/>
        </w:rPr>
        <w:br/>
        <w:t>SP-211655 (REPORT) List of Approved SA WG2 Study and Work Items (Source: TSG SA Chair)</w:t>
      </w:r>
      <w:r>
        <w:rPr>
          <w:rFonts w:ascii="COLOR=" w:hAnsi="COLOR="/>
        </w:rPr>
        <w:br/>
        <w:t>Acronym Title Primary Rapporteur Additional Rapporteur(s) Approved Document</w:t>
      </w:r>
      <w:r>
        <w:rPr>
          <w:rFonts w:ascii="COLOR=" w:hAnsi="COLOR="/>
        </w:rPr>
        <w:br/>
        <w:t>FS_SFC Study on System Enabler for Service Function Chaining Ellen Liao, Intel SP-211594</w:t>
      </w:r>
      <w:r>
        <w:rPr>
          <w:rFonts w:ascii="COLOR=" w:hAnsi="COLOR="/>
        </w:rPr>
        <w:br/>
        <w:t>MPS_WLAN MPS when access to EPC/5GC is WLAN Robert C Streijl; Peraton Labs SP-211595</w:t>
      </w:r>
      <w:r>
        <w:rPr>
          <w:rFonts w:ascii="COLOR=" w:hAnsi="COLOR="/>
        </w:rPr>
        <w:br/>
        <w:t>FS_GMEC New SID on generic group management, exposure and communication enhancements Qianghua Zhu, Huawei Sang-Jun Moon, Samsung SP-211603</w:t>
      </w:r>
      <w:r>
        <w:rPr>
          <w:rFonts w:ascii="COLOR=" w:hAnsi="COLOR="/>
        </w:rPr>
        <w:br/>
        <w:t>FS_ATSSS_Ph3 New SID on Access Traffic Steering, Switching and Splitting support in the 5G system architecture; Phase 3 Apostolis Salkintzis, Lenovo SP-211612</w:t>
      </w:r>
      <w:r>
        <w:rPr>
          <w:rFonts w:ascii="COLOR=" w:hAnsi="COLOR="/>
        </w:rPr>
        <w:br/>
        <w:t>FS_eNPN_Ph2 Study on enhanced support of Non-Public Networks phase 2 Hedman, Peter, Ericsson SP-211656</w:t>
      </w:r>
      <w:r>
        <w:rPr>
          <w:rFonts w:ascii="COLOR=" w:hAnsi="COLOR="/>
        </w:rPr>
        <w:br/>
        <w:t>FS_UAS_Ph2 Study on Phase 2 for UAS, UAV and UAM Stefano Faccin, Qualcomm SP-211632</w:t>
      </w:r>
      <w:r>
        <w:rPr>
          <w:rFonts w:ascii="COLOR=" w:hAnsi="COLOR="/>
        </w:rPr>
        <w:br/>
        <w:t>FS_DetNet Study on Extensions to the TSC Framework to support DetNet György Miklós, Ericsson SP-211633</w:t>
      </w:r>
      <w:r>
        <w:rPr>
          <w:rFonts w:ascii="COLOR=" w:hAnsi="COLOR="/>
        </w:rPr>
        <w:br/>
        <w:t>FS_5TRS_URLLC Study on 5G Timing Resiliency and TSC &amp; URLLC enhancements Devaki Chandramouli, Nokia SP-211634</w:t>
      </w:r>
      <w:r>
        <w:rPr>
          <w:rFonts w:ascii="COLOR=" w:hAnsi="COLOR="/>
        </w:rPr>
        <w:br/>
        <w:t>FS_REDCAP_Ph2 Study on RedCap Phase 2 Qian, Chen, Ericsson SP-211635</w:t>
      </w:r>
      <w:r>
        <w:rPr>
          <w:rFonts w:ascii="COLOR=" w:hAnsi="COLOR="/>
        </w:rPr>
        <w:br/>
        <w:t>FS_VMR Study on Vehicle Mounted Relays Hong Cheng, Qualcomm SP-211636</w:t>
      </w:r>
      <w:r>
        <w:rPr>
          <w:rFonts w:ascii="COLOR=" w:hAnsi="COLOR="/>
        </w:rPr>
        <w:br/>
        <w:t>FS_eLCS_Ph3 Study on 5GC LoCation Services Phase 3 Ming Ai, CATT Runze Zhou, Huawei SP-211637</w:t>
      </w:r>
      <w:r>
        <w:rPr>
          <w:rFonts w:ascii="COLOR=" w:hAnsi="COLOR="/>
        </w:rPr>
        <w:br/>
        <w:t>FS_EDGE_Ph2 Study on Edge Computing Phase 2 Patrice Hédé, Huawei SP-211638</w:t>
      </w:r>
      <w:r>
        <w:rPr>
          <w:rFonts w:ascii="COLOR=" w:hAnsi="COLOR="/>
        </w:rPr>
        <w:br/>
        <w:t>FS_5GSATB Study on 5G System with Satellite Backhaul Hucheng Wang, CATT SP-211639</w:t>
      </w:r>
      <w:r>
        <w:rPr>
          <w:rFonts w:ascii="COLOR=" w:hAnsi="COLOR="/>
        </w:rPr>
        <w:br/>
        <w:t>FS_5WWC_Ph2 Study on the support for 5WWC Phase 2 Laurent Thiebaut, Nokia SP-211640</w:t>
      </w:r>
      <w:r>
        <w:rPr>
          <w:rFonts w:ascii="COLOR=" w:hAnsi="COLOR="/>
        </w:rPr>
        <w:br/>
        <w:t>FS_eNS_Ph3 Study on Network Slicing Phase 3 Chen, Zhuoyi, China Telecom SP-211641</w:t>
      </w:r>
      <w:r>
        <w:rPr>
          <w:rFonts w:ascii="COLOR=" w:hAnsi="COLOR="/>
        </w:rPr>
        <w:br/>
        <w:t>FS_AMP_Ph2 Study on 5G AM Policy Phase 2 Chen, Zhuoyi, China Telecom SP-211642</w:t>
      </w:r>
      <w:r>
        <w:rPr>
          <w:rFonts w:ascii="COLOR=" w:hAnsi="COLOR="/>
        </w:rPr>
        <w:br/>
        <w:t>FS_PIN Study on Personal IoT Networks Zhenhua Xie, vivo SP-211643</w:t>
      </w:r>
      <w:r>
        <w:rPr>
          <w:rFonts w:ascii="COLOR=" w:hAnsi="COLOR="/>
        </w:rPr>
        <w:br/>
        <w:t>FS_MMTELin5G Study on evolution of IMS multimedia telephony service Yi Jiang, China Mobile SP-211644</w:t>
      </w:r>
      <w:r>
        <w:rPr>
          <w:rFonts w:ascii="COLOR=" w:hAnsi="COLOR="/>
        </w:rPr>
        <w:br/>
        <w:t>FS_5MBS_Ph2 Study on 5G multicast-broadcast services Phase 2 Meng Li, Huawei SP-211645</w:t>
      </w:r>
      <w:r>
        <w:rPr>
          <w:rFonts w:ascii="COLOR=" w:hAnsi="COLOR="/>
        </w:rPr>
        <w:br/>
        <w:t>FS_XRM Study on XR (Extended Reality) and media services Dan Wang, China Mobile Hui Ni, Huawei SP-211646</w:t>
      </w:r>
      <w:r>
        <w:rPr>
          <w:rFonts w:ascii="COLOR=" w:hAnsi="COLOR="/>
        </w:rPr>
        <w:br/>
        <w:t>FS_Ranging_SL Study on Ranging based services and sidelink positioning Sherry (Yang) Shen, Xiaomi SP-211647</w:t>
      </w:r>
      <w:r>
        <w:rPr>
          <w:rFonts w:ascii="COLOR=" w:hAnsi="COLOR="/>
        </w:rPr>
        <w:br/>
        <w:t>FS_AIML Study on System Support for AI/ML-based Services Tricci So, OPPO David Gutierrez Estevez, Samsung SP-211648</w:t>
      </w:r>
      <w:r>
        <w:rPr>
          <w:rFonts w:ascii="COLOR=" w:hAnsi="COLOR="/>
        </w:rPr>
        <w:br/>
        <w:t>FS_UEPO_Ph2 Study on of 5G UE Policy Phase 2 Changhong Shan, Intel SP-211649</w:t>
      </w:r>
      <w:r>
        <w:rPr>
          <w:rFonts w:ascii="COLOR=" w:hAnsi="COLOR="/>
        </w:rPr>
        <w:br/>
        <w:t>FS_eNA_Ph3 Study on Enablers for Network Automation for 5G - Phase 3 Aihua Li, China Mobile Xiaobo Wu, vivo SP-211650</w:t>
      </w:r>
      <w:r>
        <w:rPr>
          <w:rFonts w:ascii="COLOR=" w:hAnsi="COLOR="/>
        </w:rPr>
        <w:br/>
        <w:t>FS_5GSAT_Ph2 Study on satellite access Phase 2 Jean-Yves Fine, Thales Sherry(Yang) Shen, Xiaomi SP-211651</w:t>
      </w:r>
      <w:r>
        <w:rPr>
          <w:rFonts w:ascii="COLOR=" w:hAnsi="COLOR="/>
        </w:rPr>
        <w:br/>
        <w:t>FS_UPEAS Study on UPF enhancement for Exposure And SBA Yan Han, China Mobile SP-211652</w:t>
      </w:r>
      <w:r>
        <w:rPr>
          <w:rFonts w:ascii="COLOR=" w:hAnsi="COLOR="/>
        </w:rPr>
        <w:br/>
      </w:r>
      <w:r>
        <w:rPr>
          <w:rFonts w:ascii="COLOR=" w:hAnsi="COLOR="/>
        </w:rPr>
        <w:lastRenderedPageBreak/>
        <w:t>FS_5G_ProSe_Ph2 Study on Proximity-based Services in 5GS Phase 2 Qiang Deng, CATT Fei Lu, OPPO SP-211653</w:t>
      </w:r>
      <w:r>
        <w:rPr>
          <w:rFonts w:ascii="COLOR=" w:hAnsi="COLOR="/>
        </w:rPr>
        <w:br/>
        <w:t>FS_SUECR Study on Seamless UE context recovery. Lalith Kumar, Samsung SP-211654</w:t>
      </w:r>
      <w:r>
        <w:rPr>
          <w:rFonts w:ascii="COLOR=" w:hAnsi="COLOR="/>
        </w:rPr>
        <w:br/>
      </w:r>
      <w:r>
        <w:rPr>
          <w:rFonts w:ascii="COLOR=" w:hAnsi="COLOR="/>
        </w:rPr>
        <w:br/>
        <w:t>Discussion and conclusion:</w:t>
      </w:r>
      <w:r>
        <w:rPr>
          <w:rFonts w:ascii="COLOR=" w:hAnsi="COLOR="/>
        </w:rPr>
        <w:br/>
        <w:t>Intel commented that SP-211649, URE Policy Enhancement did not have a Phase 1 due to de-prioritization in Rel-17so Phase 2 may not be appropriate. SP-211649 should be FS_eUEPO, Study on Enhancement of 5G UE Policy. MCC will change this and upload the corrected document to the 3GU (Docs folder).</w:t>
      </w:r>
      <w:r>
        <w:rPr>
          <w:rFonts w:ascii="COLOR=" w:hAnsi="COLOR="/>
        </w:rPr>
        <w:br/>
        <w:t>OPPO commented that 5G_AIML was a generic term and suggested SYS_AIML for this. The Work Plan Manager replied that the idea is not to make Acronyms specific to a WG for easier tracking.</w:t>
      </w:r>
      <w:r>
        <w:rPr>
          <w:rFonts w:ascii="COLOR=" w:hAnsi="COLOR="/>
        </w:rPr>
        <w:br/>
        <w:t>China Mobile asked to revert the title and acronym of SP-211644 to FS_NG_RTC which is more accurate. MCC will change this and upload the corrected document to the 3GU (Docs folder).</w:t>
      </w:r>
      <w:r>
        <w:rPr>
          <w:rFonts w:ascii="COLOR=" w:hAnsi="COLOR="/>
        </w:rPr>
        <w:br/>
        <w:t>Xiaomi commented that the Additional Rapporteur in SP-211651 (FS_5GSAT_Ph2) is incorrect in the table (but correct in the SID).</w:t>
      </w:r>
      <w:r>
        <w:rPr>
          <w:rFonts w:ascii="COLOR=" w:hAnsi="COLOR="/>
        </w:rPr>
        <w:br/>
        <w:t>China Telecom asked to remove Phase 2 from SP-211642 (FS_AMP). MCC will change this and upload the corrected document to the 3GU (Docs folder).</w:t>
      </w:r>
      <w:r>
        <w:rPr>
          <w:rFonts w:ascii="COLOR=" w:hAnsi="COLOR="/>
        </w:rPr>
        <w:br/>
        <w:t>MediaTek commented that care needs to be taken in aligning Acronyms as AIML in SA WG2 is not related to AIML in other groups. The Work Plan Manager commented that outside 3GPP the Acronyms are used to find related work. It was agreed to change SP-211648 acronym to FS_AIMLsys. MCC will change this and upload the corrected document to the 3GU (Docs folder).</w:t>
      </w:r>
      <w:r>
        <w:rPr>
          <w:rFonts w:ascii="COLOR=" w:hAnsi="COLOR="/>
        </w:rPr>
        <w:br/>
        <w:t>MediaTek also commented that for many secondary Rapporteurs there is no work split mentioned. This should be discussed and updates provided to the next SA WG2 or TSG SA meeting.</w:t>
      </w:r>
      <w:r>
        <w:rPr>
          <w:rFonts w:ascii="COLOR=" w:hAnsi="COLOR="/>
        </w:rPr>
        <w:br/>
        <w:t>CMCC asked whether FS_UPEAS (SP-211652) can be updated to add supporting companies. The TSG SA Chair asked for such changes to be done at SA WG2, to avoid consistent updates to the stable set of SIDs at this meeting.</w:t>
      </w:r>
      <w:r>
        <w:rPr>
          <w:rFonts w:ascii="COLOR=" w:hAnsi="COLOR="/>
        </w:rPr>
        <w:br/>
        <w:t>This report was revised in SP-211657, which was noted.</w:t>
      </w:r>
      <w:r>
        <w:rPr>
          <w:rFonts w:ascii="COLOR=" w:hAnsi="COLOR="/>
        </w:rPr>
        <w:br/>
      </w:r>
      <w:r>
        <w:rPr>
          <w:rFonts w:ascii="COLOR=" w:hAnsi="COLOR="/>
        </w:rPr>
        <w:br/>
        <w:t>The following SIDs/WID were confirmed as approved.</w:t>
      </w:r>
      <w:r>
        <w:rPr>
          <w:rFonts w:ascii="COLOR=" w:hAnsi="COLOR="/>
        </w:rPr>
        <w:br/>
        <w:t>TD Title Source Acronym / UID</w:t>
      </w:r>
      <w:r>
        <w:rPr>
          <w:rFonts w:ascii="COLOR=" w:hAnsi="COLOR="/>
        </w:rPr>
        <w:br/>
        <w:t>SP-211632 New SID: Study on Phase 2 for UAS, UAV and UAM Qualcomm Incorporated Acronym: FS_UAS_Ph2 Unique identifier: 940051</w:t>
      </w:r>
      <w:r>
        <w:rPr>
          <w:rFonts w:ascii="COLOR=" w:hAnsi="COLOR="/>
        </w:rPr>
        <w:br/>
        <w:t>SP-211633 New SID: Study on Extensions to the TSC Framework to support DetNet Ericsson Acronym: FS_DetNet Unique identifier: 940054</w:t>
      </w:r>
      <w:r>
        <w:rPr>
          <w:rFonts w:ascii="COLOR=" w:hAnsi="COLOR="/>
        </w:rPr>
        <w:br/>
        <w:t>SP-211634 New SID: Study on 5G Timing Resiliency and TSC &amp; URLLC enhancements Nokia, Nokia Shanghai Bell, Verizon, AT&amp;T, Sennheiser, Huawei, HiSilicon, MATRIXX Software, ZTE, China Unicom, Vivo, NTT Docomo, ETRI, Xiaomi, Orange, China Mobile, KDDI, Tencent, T-Mobile USA, Interdigital, Samsung, CATT, Deutsche Telekom, Ericsson, Denso, BMWi, Acronym: FS_5TRS_URLLC Unique identifier: 940055</w:t>
      </w:r>
      <w:r>
        <w:rPr>
          <w:rFonts w:ascii="COLOR=" w:hAnsi="COLOR="/>
        </w:rPr>
        <w:br/>
        <w:t>SP-211635 New SID: Study on RedCap Phase 2 Ericsson, Deutsche Telekom, Verizon, Xiaomi, Sony, Nokia, Nokia Shanghai Bell, MediaTek, AT&amp;T, Apple, Qualcomm, Vodafone, InterDigital, China Mobile, OPPO, DISH Network, Spreadtrum Acronym: FS_REDCAP_Ph2 Unique identifier: 940056</w:t>
      </w:r>
      <w:r>
        <w:rPr>
          <w:rFonts w:ascii="COLOR=" w:hAnsi="COLOR="/>
        </w:rPr>
        <w:br/>
        <w:t>SP-211636 New SID: Study on Vehicle Mounted Relays Qualcomm Incorporated, Sony, InterDigital Inc. AT&amp;T, Verizon UK Ltd, ZTE Corporation, Telstra, vivo Mobile Communications Ltd, Volkswagen AG, Philips International B.V., Xiaomi, SyncTechno Inc., FirstNet, Lenovo/Motorola Mobility, LG Electronics, Rakuten Acronym: FS_VMR Unique identifier: 940057</w:t>
      </w:r>
      <w:r>
        <w:rPr>
          <w:rFonts w:ascii="COLOR=" w:hAnsi="COLOR="/>
        </w:rPr>
        <w:br/>
        <w:t>SP-211637 New SID: Study on 5GC LoCation Services Phase 3 CATT, Huawei Acronym: FS_eLCS_Ph3 Unique identifier: 940058</w:t>
      </w:r>
      <w:r>
        <w:rPr>
          <w:rFonts w:ascii="COLOR=" w:hAnsi="COLOR="/>
        </w:rPr>
        <w:br/>
        <w:t>SP-211638 New SID: Study on Edge Computing Phase 2 Huawei, HiSilicon, Alibaba, China Unicom, Convida Wireless, Intel, Toyota, vivo, Nokia, Nokia Shanghai Bell Acronym: FS_EDGE_Ph2 Unique identifier: 940059</w:t>
      </w:r>
      <w:r>
        <w:rPr>
          <w:rFonts w:ascii="COLOR=" w:hAnsi="COLOR="/>
        </w:rPr>
        <w:br/>
        <w:t>SP-211639 New SID: Study on 5G System with Satellite Backhaul CATT Acronym: FS_5GSATB Unique identifier: 940060</w:t>
      </w:r>
      <w:r>
        <w:rPr>
          <w:rFonts w:ascii="COLOR=" w:hAnsi="COLOR="/>
        </w:rPr>
        <w:br/>
        <w:t>SP-211640 New SID: Study on the support for 5WWC Phase 2 Nokia, Nokia Shanghai Bell Acronym: FS_5WWC_Ph2 Unique identifier: 940062</w:t>
      </w:r>
      <w:r>
        <w:rPr>
          <w:rFonts w:ascii="COLOR=" w:hAnsi="COLOR="/>
        </w:rPr>
        <w:br/>
      </w:r>
      <w:r>
        <w:rPr>
          <w:rFonts w:ascii="COLOR=" w:hAnsi="COLOR="/>
        </w:rPr>
        <w:lastRenderedPageBreak/>
        <w:t>SP-211641 New SID: Study on Network Slicing Phase 3 ZTE, LG Electronics, Samsung, Alibaba, Apple, AT&amp;T, CATT, China Telecom, China Unicom, Convida Wireless LLC, Ericsson, Intel, InterDigital, KDDI, Lenovo, MATRIXX Software, MITRE, Motorola Mobility, NEC , Nokia, Nokia Shanghai Bell , NTT Docomo, OPPO, Oracle, Orang Acronym: FS_eNS_Ph3 Unique identifier: 940063</w:t>
      </w:r>
      <w:r>
        <w:rPr>
          <w:rFonts w:ascii="COLOR=" w:hAnsi="COLOR="/>
        </w:rPr>
        <w:br/>
        <w:t>SP-211642 New SID: Study on 5G AM Policy Phase 2 China Telecom, CATT, China Mobile, China Unicom, Ericsson, Huawei, Intel, Oracle, Tencent, vivo, ZTE, CAICT, CEPRI, Inspur, Vodafone, Facebook, Charter, Telstra Acronym: FS_AMP_Ph2 Unique identifier: 940064</w:t>
      </w:r>
      <w:r>
        <w:rPr>
          <w:rFonts w:ascii="COLOR=" w:hAnsi="COLOR="/>
        </w:rPr>
        <w:br/>
        <w:t>SP-211643 New SID: Study on Personal IoT Networks Vivo Mobile Communications Co. Ltd, CATT, China Mobile, China Telecom, Convida Wireless, InterDigital, KPN, OPPO, Philips, Spreadtrum Communications, T-Mobile USA, Tencent, Futurewei, Xiaomi, Inspur, Guangdong Genius, Apple Acronym: FS_PIN Unique identifier: 940065</w:t>
      </w:r>
      <w:r>
        <w:rPr>
          <w:rFonts w:ascii="COLOR=" w:hAnsi="COLOR="/>
        </w:rPr>
        <w:br/>
        <w:t>SP-211644 New SID: Study on system architecture for next generation real time communication services China Mobile, China Unicom, Huawei, Hisilicon, ZTE, CATT, Vivo, Deutsche Telekom, T-Mobile USA, Ericsson, AT&amp;T, HONOR, KPN, Telefonica, Telecom Italia, Vodafone, Spreadtrum Acronym: FS_NG_RTC Unique identifier: 940066</w:t>
      </w:r>
      <w:r>
        <w:rPr>
          <w:rFonts w:ascii="COLOR=" w:hAnsi="COLOR="/>
        </w:rPr>
        <w:br/>
        <w:t>SP-211645 New SID: Study on 5G multicast-broadcast services Phase 2 Huawei, CBN Acronym: FS_5MBS_Ph2 Unique identifier: 940067</w:t>
      </w:r>
      <w:r>
        <w:rPr>
          <w:rFonts w:ascii="COLOR=" w:hAnsi="COLOR="/>
        </w:rPr>
        <w:br/>
        <w:t>SP-211646 New SID: Study on XR (Extended Reality) and media services China Mobile, Huawei, Hisilicon, Tencent, Xiaomi Acronym: FS_XRM Unique identifier: 940068</w:t>
      </w:r>
      <w:r>
        <w:rPr>
          <w:rFonts w:ascii="COLOR=" w:hAnsi="COLOR="/>
        </w:rPr>
        <w:br/>
        <w:t>SP-211647 New SID: Study on Ranging based services and sidelink positioning Xiaomi Acronym: FS_Ranging_SL Unique identifier: 940069</w:t>
      </w:r>
      <w:r>
        <w:rPr>
          <w:rFonts w:ascii="COLOR=" w:hAnsi="COLOR="/>
        </w:rPr>
        <w:br/>
        <w:t>SP-211648 New SID: Study on System Support for AI/ML-based Services OPPO, Samsung Acronym:FS_AIMLsys Unique identifier: 940071</w:t>
      </w:r>
      <w:r>
        <w:rPr>
          <w:rFonts w:ascii="COLOR=" w:hAnsi="COLOR="/>
        </w:rPr>
        <w:br/>
        <w:t>SP-211649 New SID: New SID: Study on Enhancement of 5G UE Policy Intel, Qualcomm Incorporated, OPPO, ZTE, NTT Docomo, vivo, Telecom Italia, China Unicom, Huawei, HiSilicon, Vodafone, CATT, MediaTek, China Telecom, CMCC, KDDI, Xiaomi, Apple, Verizon UK Ltd, Samsung, Lenovo, Motorola Mobility, LG Electronics, Rakuten Mob Acronym: FS_eUEPO Unique identifier: 940072</w:t>
      </w:r>
      <w:r>
        <w:rPr>
          <w:rFonts w:ascii="COLOR=" w:hAnsi="COLOR="/>
        </w:rPr>
        <w:br/>
        <w:t>SP-211650 New SID: Study on Enablers for Network Automation for 5G - Phase 3 China Mobile, vivo Acronym: FS_eNA_Ph3 Unique identifier: 940073</w:t>
      </w:r>
      <w:r>
        <w:rPr>
          <w:rFonts w:ascii="COLOR=" w:hAnsi="COLOR="/>
        </w:rPr>
        <w:br/>
        <w:t>SP-211651 New SID: Study on satellite access Phase 2 Thales, Xiaomi, Novamint, TNO, ABS Acronym: FS_5GSAT_Ph2 Unique identifier: 940074</w:t>
      </w:r>
      <w:r>
        <w:rPr>
          <w:rFonts w:ascii="COLOR=" w:hAnsi="COLOR="/>
        </w:rPr>
        <w:br/>
        <w:t>SP-211652 New SID: Study on UPF enhancement for Exposure And SBA China Mobile, AT&amp;T, Vodafone, CATT, Tencent, Deutsche Telekom, SK Telecom, Sandvine, MATRIXX Software, Siemens, Sennheiser, DISH Network, Telstra, TELUS, Microsoft Acronym: FS_UPEAS Unique identifier: 940076</w:t>
      </w:r>
      <w:r>
        <w:rPr>
          <w:rFonts w:ascii="COLOR=" w:hAnsi="COLOR="/>
        </w:rPr>
        <w:br/>
        <w:t>SP-211653 New SID: Study on Proximity-based Services in 5GS Phase 2 CATT, OPPO Acronym: FS_5G_ProSe_Ph2 Unique identifier: 940077</w:t>
      </w:r>
      <w:r>
        <w:rPr>
          <w:rFonts w:ascii="COLOR=" w:hAnsi="COLOR="/>
        </w:rPr>
        <w:br/>
        <w:t>SP-211654 New SID: Study on Seamless UE context recovery. Samsung, NEC, CableLabs, Cisco, InterDigital Inc. Acronym FS_SUECR</w:t>
      </w:r>
      <w:r>
        <w:rPr>
          <w:rFonts w:ascii="COLOR=" w:hAnsi="COLOR="/>
        </w:rPr>
        <w:br/>
        <w:t>SP-211656 New SID: Study on enhanced support of Non-Public Networks Phase 2 Ericsson, Futurewei, Convida Wireless, Charter, China Unicom, ETRI; Cisco, China Mobile, Lenovo, Motorola Mobility, Qualcomm, ZTE, Philips, Intel, MATRIXX Software, SHARP, InterDigital, LG Electronics, NEC, Samsung, OPPO, T-Mobile USA, NICT, DISH Network, vivo, KPN, CableLabs, Sennheiser, Siemens, MediaTek Inc., Nokia, Nokia Shanghai Bell, Microsoft, MITRE, Spreadtrum Communications Acronym: FS_eNPN_Ph2 Unique identifier: 940075</w:t>
      </w:r>
      <w:r>
        <w:rPr>
          <w:rFonts w:ascii="COLOR=" w:hAnsi="COLOR="/>
        </w:rPr>
        <w:br/>
      </w:r>
      <w:r>
        <w:rPr>
          <w:rFonts w:ascii="COLOR=" w:hAnsi="COLOR="/>
        </w:rPr>
        <w:br/>
      </w:r>
      <w:r>
        <w:rPr>
          <w:rFonts w:ascii="COLOR=" w:hAnsi="COLOR="/>
        </w:rPr>
        <w:br/>
        <w:t>Review of the Work Plan</w:t>
      </w:r>
      <w:r>
        <w:rPr>
          <w:rFonts w:ascii="COLOR=" w:hAnsi="COLOR="/>
        </w:rPr>
        <w:br/>
        <w:t>SP-211555r01 (WORK PLAN) 3GPP Work Plan presentation at TSG#94e (Source: ETSI MCC)</w:t>
      </w:r>
      <w:r>
        <w:rPr>
          <w:rFonts w:ascii="COLOR=" w:hAnsi="COLOR="/>
        </w:rPr>
        <w:br/>
        <w:t>https://www.3gpp.org/ftp/tsg_sa/TSG_SA/TSGS_94E_Electronic_2021_12/INBOX/Revisions/SP-211555r01.zip</w:t>
      </w:r>
      <w:r>
        <w:rPr>
          <w:rFonts w:ascii="COLOR=" w:hAnsi="COLOR="/>
        </w:rPr>
        <w:br/>
        <w:t>Content of this Work Plan review</w:t>
      </w:r>
      <w:r>
        <w:rPr>
          <w:rFonts w:ascii="COLOR=" w:hAnsi="COLOR="/>
        </w:rPr>
        <w:br/>
        <w:t>Ongoing Releases in one slide</w:t>
      </w:r>
      <w:r>
        <w:rPr>
          <w:rFonts w:ascii="COLOR=" w:hAnsi="COLOR="/>
        </w:rPr>
        <w:br/>
        <w:t>- Rel-17 Timeline and Progress</w:t>
      </w:r>
      <w:r>
        <w:rPr>
          <w:rFonts w:ascii="COLOR=" w:hAnsi="COLOR="/>
        </w:rPr>
        <w:br/>
        <w:t>- Rel-18 Timeline and Progress</w:t>
      </w:r>
      <w:r>
        <w:rPr>
          <w:rFonts w:ascii="COLOR=" w:hAnsi="COLOR="/>
        </w:rPr>
        <w:br/>
      </w:r>
      <w:r>
        <w:rPr>
          <w:rFonts w:ascii="COLOR=" w:hAnsi="COLOR="/>
        </w:rPr>
        <w:lastRenderedPageBreak/>
        <w:t>- Rel-19 Timeline and Progress</w:t>
      </w:r>
      <w:r>
        <w:rPr>
          <w:rFonts w:ascii="COLOR=" w:hAnsi="COLOR="/>
        </w:rPr>
        <w:br/>
        <w:t>- Background information</w:t>
      </w:r>
      <w:r>
        <w:rPr>
          <w:rFonts w:ascii="COLOR=" w:hAnsi="COLOR="/>
        </w:rPr>
        <w:br/>
        <w:t>Release 17 Timeline</w:t>
      </w:r>
      <w:r>
        <w:rPr>
          <w:rFonts w:ascii="COLOR=" w:hAnsi="COLOR="/>
        </w:rPr>
        <w:br/>
        <w:t>Release 17 Freezes and other milestones :</w:t>
      </w:r>
      <w:r>
        <w:rPr>
          <w:rFonts w:ascii="COLOR=" w:hAnsi="COLOR="/>
        </w:rPr>
        <w:br/>
        <w:t>- June 2019 (TSG#84): RAN Workshop on Rel-17 proposals and priorities</w:t>
      </w:r>
      <w:r>
        <w:rPr>
          <w:rFonts w:ascii="COLOR=" w:hAnsi="COLOR="/>
        </w:rPr>
        <w:br/>
        <w:t>- Dec 2019 (TSG#86): Stage 1 (100% completion) &amp; RAN "Content definition" and definition of the "inter-TSG coordination areas"</w:t>
      </w:r>
      <w:r>
        <w:rPr>
          <w:rFonts w:ascii="COLOR=" w:hAnsi="COLOR="/>
        </w:rPr>
        <w:br/>
        <w:t>- Dec 2020 (TSG#90): Stage 2 Studies Freeze &amp; SA2 WIDs for Normative Work</w:t>
      </w:r>
      <w:r>
        <w:rPr>
          <w:rFonts w:ascii="COLOR=" w:hAnsi="COLOR="/>
        </w:rPr>
        <w:br/>
        <w:t>- June 2021 (TSG#92): Stage 2 Normative work Freeze</w:t>
      </w:r>
      <w:r>
        <w:rPr>
          <w:rFonts w:ascii="COLOR=" w:hAnsi="COLOR="/>
        </w:rPr>
        <w:br/>
        <w:t>- Sept 2021: no particular milestone (in practice: completion of Stage 2 delayed items)</w:t>
      </w:r>
      <w:r>
        <w:rPr>
          <w:rFonts w:ascii="COLOR=" w:hAnsi="COLOR="/>
        </w:rPr>
        <w:br/>
        <w:t>- Dec 2021 (TSG#94): RAN1 Freeze **NOW</w:t>
      </w:r>
      <w:r>
        <w:rPr>
          <w:rFonts w:ascii="COLOR=" w:hAnsi="COLOR="/>
        </w:rPr>
        <w:br/>
        <w:t>- Mar 2022 (TSG#95): Freeze of:</w:t>
      </w:r>
      <w:r>
        <w:rPr>
          <w:rFonts w:ascii="COLOR=" w:hAnsi="COLOR="/>
        </w:rPr>
        <w:br/>
        <w:t>- Stage 3</w:t>
      </w:r>
      <w:r>
        <w:rPr>
          <w:rFonts w:ascii="COLOR=" w:hAnsi="COLOR="/>
        </w:rPr>
        <w:br/>
        <w:t>- RAN2 and RAN3</w:t>
      </w:r>
      <w:r>
        <w:rPr>
          <w:rFonts w:ascii="COLOR=" w:hAnsi="COLOR="/>
        </w:rPr>
        <w:br/>
        <w:t>- June 2022 (TSG#96): "coding freeze". Freeze of:</w:t>
      </w:r>
      <w:r>
        <w:rPr>
          <w:rFonts w:ascii="COLOR=" w:hAnsi="COLOR="/>
        </w:rPr>
        <w:br/>
        <w:t>- ASN-1</w:t>
      </w:r>
      <w:r>
        <w:rPr>
          <w:rFonts w:ascii="COLOR=" w:hAnsi="COLOR="/>
        </w:rPr>
        <w:br/>
        <w:t>- Open APIs Freeze</w:t>
      </w:r>
      <w:r>
        <w:rPr>
          <w:rFonts w:ascii="COLOR=" w:hAnsi="COLOR="/>
        </w:rPr>
        <w:br/>
        <w:t>- Sep 2022 (TSG#97): RAN4 Freeze</w:t>
      </w:r>
      <w:r>
        <w:rPr>
          <w:rFonts w:ascii="COLOR=" w:hAnsi="COLOR="/>
        </w:rPr>
        <w:br/>
        <w:t>Release 17 Progress: overview</w:t>
      </w:r>
      <w:r>
        <w:rPr>
          <w:rFonts w:ascii="COLOR=" w:hAnsi="COLOR="/>
        </w:rPr>
        <w:br/>
        <w:t>- Stage 1 and content definition:</w:t>
      </w:r>
      <w:r>
        <w:rPr>
          <w:rFonts w:ascii="COLOR=" w:hAnsi="COLOR="/>
        </w:rPr>
        <w:br/>
        <w:t>- Completed since TSG#86 (Dec. 2019)</w:t>
      </w:r>
      <w:r>
        <w:rPr>
          <w:rFonts w:ascii="COLOR=" w:hAnsi="COLOR="/>
        </w:rPr>
        <w:br/>
        <w:t>- Stage 2:</w:t>
      </w:r>
      <w:r>
        <w:rPr>
          <w:rFonts w:ascii="COLOR=" w:hAnsi="COLOR="/>
        </w:rPr>
        <w:br/>
        <w:t>- Studies: (mostly) completed since TSG#90e</w:t>
      </w:r>
      <w:r>
        <w:rPr>
          <w:rFonts w:ascii="COLOR=" w:hAnsi="COLOR="/>
        </w:rPr>
        <w:br/>
        <w:t>- Normative work: almost all completed. See next 2 slides for actual progress</w:t>
      </w:r>
      <w:r>
        <w:rPr>
          <w:rFonts w:ascii="COLOR=" w:hAnsi="COLOR="/>
        </w:rPr>
        <w:br/>
        <w:t>- Stage 3 and RAN:</w:t>
      </w:r>
      <w:r>
        <w:rPr>
          <w:rFonts w:ascii="COLOR=" w:hAnsi="COLOR="/>
        </w:rPr>
        <w:br/>
        <w:t>- RAN1 freeze:</w:t>
      </w:r>
      <w:r>
        <w:rPr>
          <w:rFonts w:ascii="COLOR=" w:hAnsi="COLOR="/>
        </w:rPr>
        <w:br/>
        <w:t>- Completed now, Dec 2021</w:t>
      </w:r>
      <w:r>
        <w:rPr>
          <w:rFonts w:ascii="COLOR=" w:hAnsi="COLOR="/>
        </w:rPr>
        <w:br/>
        <w:t>- All other aspects:</w:t>
      </w:r>
      <w:r>
        <w:rPr>
          <w:rFonts w:ascii="COLOR=" w:hAnsi="COLOR="/>
        </w:rPr>
        <w:br/>
        <w:t>- Target is March 2022</w:t>
      </w:r>
      <w:r>
        <w:rPr>
          <w:rFonts w:ascii="COLOR=" w:hAnsi="COLOR="/>
        </w:rPr>
        <w:br/>
        <w:t>- Work progressing well</w:t>
      </w:r>
      <w:r>
        <w:rPr>
          <w:rFonts w:ascii="COLOR=" w:hAnsi="COLOR="/>
        </w:rPr>
        <w:br/>
        <w:t>- Still some new Stage 3 WIDs submitted at TSG#94e</w:t>
      </w:r>
      <w:r>
        <w:rPr>
          <w:rFonts w:ascii="COLOR=" w:hAnsi="COLOR="/>
        </w:rPr>
        <w:br/>
        <w:t>- See corresponding slide</w:t>
      </w:r>
      <w:r>
        <w:rPr>
          <w:rFonts w:ascii="COLOR=" w:hAnsi="COLOR="/>
        </w:rPr>
        <w:br/>
        <w:t>Stage 3 and RAN progress</w:t>
      </w:r>
      <w:r>
        <w:rPr>
          <w:rFonts w:ascii="COLOR=" w:hAnsi="COLOR="/>
        </w:rPr>
        <w:br/>
        <w:t>- The target is maintained for March 2022</w:t>
      </w:r>
      <w:r>
        <w:rPr>
          <w:rFonts w:ascii="COLOR=" w:hAnsi="COLOR="/>
        </w:rPr>
        <w:br/>
        <w:t>- Work progressing well and overall on schedule</w:t>
      </w:r>
      <w:r>
        <w:rPr>
          <w:rFonts w:ascii="COLOR=" w:hAnsi="COLOR="/>
        </w:rPr>
        <w:br/>
        <w:t>- Detailed review at target completion time, in 3 months</w:t>
      </w:r>
      <w:r>
        <w:rPr>
          <w:rFonts w:ascii="COLOR=" w:hAnsi="COLOR="/>
        </w:rPr>
        <w:br/>
        <w:t>- Several items are still being introduced in Rel-17.</w:t>
      </w:r>
      <w:r>
        <w:rPr>
          <w:rFonts w:ascii="COLOR=" w:hAnsi="COLOR="/>
        </w:rPr>
        <w:br/>
        <w:t>Release 18 Timeline</w:t>
      </w:r>
      <w:r>
        <w:rPr>
          <w:rFonts w:ascii="COLOR=" w:hAnsi="COLOR="/>
        </w:rPr>
        <w:br/>
        <w:t>Release 18 Freezes and other milestones, sorted by dates :</w:t>
      </w:r>
      <w:r>
        <w:rPr>
          <w:rFonts w:ascii="COLOR=" w:hAnsi="COLOR="/>
        </w:rPr>
        <w:br/>
      </w:r>
      <w:r>
        <w:rPr>
          <w:rFonts w:ascii="COLOR=" w:hAnsi="COLOR="/>
        </w:rPr>
        <w:lastRenderedPageBreak/>
        <w:t>- Sept 2021 (TSG#93): Stage 1: 80% normative work; SA Workshop; joint SA/RAN/CT meeting</w:t>
      </w:r>
      <w:r>
        <w:rPr>
          <w:rFonts w:ascii="COLOR=" w:hAnsi="COLOR="/>
        </w:rPr>
        <w:br/>
        <w:t>- Dec 2021 (TSG#94): **NOW</w:t>
      </w:r>
      <w:r>
        <w:rPr>
          <w:rFonts w:ascii="COLOR=" w:hAnsi="COLOR="/>
        </w:rPr>
        <w:br/>
        <w:t>- Stage 1: 100% normative work</w:t>
      </w:r>
      <w:r>
        <w:rPr>
          <w:rFonts w:ascii="COLOR=" w:hAnsi="COLOR="/>
        </w:rPr>
        <w:br/>
        <w:t>- RAN/SA/CT joint meeting on Rel-18 content</w:t>
      </w:r>
      <w:r>
        <w:rPr>
          <w:rFonts w:ascii="COLOR=" w:hAnsi="COLOR="/>
        </w:rPr>
        <w:br/>
        <w:t>- SA2 Work Items prioritization</w:t>
      </w:r>
      <w:r>
        <w:rPr>
          <w:rFonts w:ascii="COLOR=" w:hAnsi="COLOR="/>
        </w:rPr>
        <w:br/>
        <w:t>- RAN Content Definition</w:t>
      </w:r>
      <w:r>
        <w:rPr>
          <w:rFonts w:ascii="COLOR=" w:hAnsi="COLOR="/>
        </w:rPr>
        <w:br/>
        <w:t>- Mar 2022 (TSG#95): RAN4-lead WIDs specified</w:t>
      </w:r>
      <w:r>
        <w:rPr>
          <w:rFonts w:ascii="COLOR=" w:hAnsi="COLOR="/>
        </w:rPr>
        <w:br/>
        <w:t>- June 2022 (#96), Sept 2022 (#97) and Dec 2022 (#98): no specific deadline defined yet</w:t>
      </w:r>
      <w:r>
        <w:rPr>
          <w:rFonts w:ascii="COLOR=" w:hAnsi="COLOR="/>
        </w:rPr>
        <w:br/>
        <w:t>- Mar 2023 (TSG#99): Stage 2 Functional work Freeze</w:t>
      </w:r>
      <w:r>
        <w:rPr>
          <w:rFonts w:ascii="COLOR=" w:hAnsi="COLOR="/>
        </w:rPr>
        <w:br/>
        <w:t>- June 2023 (TSG#100): no specific deadline defined yet</w:t>
      </w:r>
      <w:r>
        <w:rPr>
          <w:rFonts w:ascii="COLOR=" w:hAnsi="COLOR="/>
        </w:rPr>
        <w:br/>
        <w:t>- Sep 2023 (TSG#101): RAN1 Freeze</w:t>
      </w:r>
      <w:r>
        <w:rPr>
          <w:rFonts w:ascii="COLOR=" w:hAnsi="COLOR="/>
        </w:rPr>
        <w:br/>
        <w:t>- Dec 2023 (TSG#102): Freeze of:</w:t>
      </w:r>
      <w:r>
        <w:rPr>
          <w:rFonts w:ascii="COLOR=" w:hAnsi="COLOR="/>
        </w:rPr>
        <w:br/>
        <w:t>- Stage 3 (CT&amp;SA)</w:t>
      </w:r>
      <w:r>
        <w:rPr>
          <w:rFonts w:ascii="COLOR=" w:hAnsi="COLOR="/>
        </w:rPr>
        <w:br/>
        <w:t>- RAN2, RAN3, RAN4 Core</w:t>
      </w:r>
      <w:r>
        <w:rPr>
          <w:rFonts w:ascii="COLOR=" w:hAnsi="COLOR="/>
        </w:rPr>
        <w:br/>
        <w:t>- Mar 2024 (TSG#103): "coding freeze". Freeze of:</w:t>
      </w:r>
      <w:r>
        <w:rPr>
          <w:rFonts w:ascii="COLOR=" w:hAnsi="COLOR="/>
        </w:rPr>
        <w:br/>
        <w:t>- ASN-1; Open APIs</w:t>
      </w:r>
      <w:r>
        <w:rPr>
          <w:rFonts w:ascii="COLOR=" w:hAnsi="COLOR="/>
        </w:rPr>
        <w:br/>
        <w:t>- June 2024 (TSG#104): RAN4 Freeze</w:t>
      </w:r>
      <w:r>
        <w:rPr>
          <w:rFonts w:ascii="COLOR=" w:hAnsi="COLOR="/>
        </w:rPr>
        <w:br/>
        <w:t>Release 18 Progress</w:t>
      </w:r>
      <w:r>
        <w:rPr>
          <w:rFonts w:ascii="COLOR=" w:hAnsi="COLOR="/>
        </w:rPr>
        <w:br/>
        <w:t>Stage 1: Completed now at TSG#94 (Dec. 2021). Rel-18 items defined by SA1:</w:t>
      </w:r>
      <w:r>
        <w:rPr>
          <w:rFonts w:ascii="COLOR=" w:hAnsi="COLOR="/>
        </w:rPr>
        <w:br/>
        <w:t>Other aspects</w:t>
      </w:r>
      <w:r>
        <w:rPr>
          <w:rFonts w:ascii="COLOR=" w:hAnsi="COLOR="/>
        </w:rPr>
        <w:br/>
        <w:t>- SA WGs:</w:t>
      </w:r>
      <w:r>
        <w:rPr>
          <w:rFonts w:ascii="COLOR=" w:hAnsi="COLOR="/>
        </w:rPr>
        <w:br/>
        <w:t>- SA2: block-approval of SA2 WIDs at TSG#94: see below</w:t>
      </w:r>
      <w:r>
        <w:rPr>
          <w:rFonts w:ascii="COLOR=" w:hAnsi="COLOR="/>
        </w:rPr>
        <w:br/>
        <w:t>- SA3: 3 WIDs proposed at TSG#94, all 0% progress</w:t>
      </w:r>
      <w:r>
        <w:rPr>
          <w:rFonts w:ascii="COLOR=" w:hAnsi="COLOR="/>
        </w:rPr>
        <w:br/>
        <w:t>- SA4: 2 WIDs, postponed from earlier releases</w:t>
      </w:r>
      <w:r>
        <w:rPr>
          <w:rFonts w:ascii="COLOR=" w:hAnsi="COLOR="/>
        </w:rPr>
        <w:br/>
        <w:t>- SA5: 3 WIDs and 12 SIDs proposed at TSG#94, all 0% progress</w:t>
      </w:r>
      <w:r>
        <w:rPr>
          <w:rFonts w:ascii="COLOR=" w:hAnsi="COLOR="/>
        </w:rPr>
        <w:br/>
        <w:t>- SA6: 4 WIDs and 9 SIDs pre-TSG#94 (progressing) + 2 new WIDs and 4 new SIDs at TSG#94</w:t>
      </w:r>
      <w:r>
        <w:rPr>
          <w:rFonts w:ascii="COLOR=" w:hAnsi="COLOR="/>
        </w:rPr>
        <w:br/>
        <w:t>- CT and RAN:</w:t>
      </w:r>
      <w:r>
        <w:rPr>
          <w:rFonts w:ascii="COLOR=" w:hAnsi="COLOR="/>
        </w:rPr>
        <w:br/>
        <w:t>- No WID/SIDs from other groups in the Work Plan</w:t>
      </w:r>
      <w:r>
        <w:rPr>
          <w:rFonts w:ascii="COLOR=" w:hAnsi="COLOR="/>
        </w:rPr>
        <w:br/>
        <w:t>- Most RAN Rel-18 WIDs approved during TSG#94e ("Rel-18 Content Definition")</w:t>
      </w:r>
      <w:r>
        <w:rPr>
          <w:rFonts w:ascii="COLOR=" w:hAnsi="COLOR="/>
        </w:rPr>
        <w:br/>
        <w:t>Release 19 Timeline</w:t>
      </w:r>
      <w:r>
        <w:rPr>
          <w:rFonts w:ascii="COLOR=" w:hAnsi="COLOR="/>
        </w:rPr>
        <w:br/>
        <w:t>- See slide 19</w:t>
      </w:r>
      <w:r>
        <w:rPr>
          <w:rFonts w:ascii="COLOR=" w:hAnsi="COLOR="/>
        </w:rPr>
        <w:br/>
      </w:r>
      <w:r>
        <w:rPr>
          <w:rFonts w:ascii="COLOR=" w:hAnsi="COLOR="/>
        </w:rPr>
        <w:br/>
        <w:t>Discussion and conclusion:</w:t>
      </w:r>
      <w:r>
        <w:rPr>
          <w:rFonts w:ascii="COLOR=" w:hAnsi="COLOR="/>
        </w:rPr>
        <w:br/>
        <w:t>Slide 8: The SA WG6 Chair mentioned an error on this slide.</w:t>
      </w:r>
      <w:r>
        <w:rPr>
          <w:rFonts w:ascii="COLOR=" w:hAnsi="COLOR="/>
        </w:rPr>
        <w:br/>
        <w:t>This was revised to add corrections in SP-211658. The MCC Work Plan Manager was thanked for this report, which was noted.</w:t>
      </w:r>
      <w:r>
        <w:rPr>
          <w:rFonts w:ascii="COLOR=" w:hAnsi="COLOR="/>
        </w:rPr>
        <w:br/>
      </w:r>
      <w:r>
        <w:rPr>
          <w:rFonts w:ascii="COLOR=" w:hAnsi="COLOR="/>
        </w:rPr>
        <w:br/>
        <w:t>SP-211556 (DRAFT TR) TR 21.917 v.0.1.0 on Review of Rel-17 (Source: ETSI MCC)</w:t>
      </w:r>
      <w:r>
        <w:rPr>
          <w:rFonts w:ascii="COLOR=" w:hAnsi="COLOR="/>
        </w:rPr>
        <w:br/>
        <w:t xml:space="preserve">Abstract of document: TR 21.917 will summarise all the Release 17 Features as well as some significant Work Items. This is the first call for contributions. All </w:t>
      </w:r>
      <w:r>
        <w:rPr>
          <w:rFonts w:ascii="COLOR=" w:hAnsi="COLOR="/>
        </w:rPr>
        <w:lastRenderedPageBreak/>
        <w:t>expected contributions are listed in the Annex A ('List of requested contributions'). The template to contribute is provided in Annex A1 ('Annex A1: Template for contributions to this document'). It is not meant to be raised to v.1.0.0 after this presentation.</w:t>
      </w:r>
      <w:r>
        <w:rPr>
          <w:rFonts w:ascii="COLOR=" w:hAnsi="COLOR="/>
        </w:rPr>
        <w:br/>
      </w:r>
      <w:r>
        <w:rPr>
          <w:rFonts w:ascii="COLOR=" w:hAnsi="COLOR="/>
        </w:rPr>
        <w:br/>
        <w:t>Discussion and conclusion:</w:t>
      </w:r>
      <w:r>
        <w:rPr>
          <w:rFonts w:ascii="COLOR=" w:hAnsi="COLOR="/>
        </w:rPr>
        <w:br/>
        <w:t xml:space="preserve">The Work Plan Manager asked for inputs to the Rel-17 description document. </w:t>
      </w:r>
      <w:r>
        <w:rPr>
          <w:rFonts w:ascii="COLOR=" w:hAnsi="COLOR="/>
        </w:rPr>
        <w:br/>
      </w:r>
      <w:r>
        <w:rPr>
          <w:rFonts w:ascii="COLOR=" w:hAnsi="COLOR="/>
        </w:rPr>
        <w:br/>
        <w:t>MCC Report</w:t>
      </w:r>
      <w:r>
        <w:rPr>
          <w:rFonts w:ascii="COLOR=" w:hAnsi="COLOR="/>
        </w:rPr>
        <w:br/>
        <w:t>SP-211577 (REPORT) MCC Support Team report (Source: MCC Director)</w:t>
      </w:r>
      <w:r>
        <w:rPr>
          <w:rFonts w:ascii="COLOR=" w:hAnsi="COLOR="/>
        </w:rPr>
        <w:br/>
        <w:t>See slides.</w:t>
      </w:r>
      <w:r>
        <w:rPr>
          <w:rFonts w:ascii="COLOR=" w:hAnsi="COLOR="/>
        </w:rPr>
        <w:br/>
      </w:r>
      <w:r>
        <w:rPr>
          <w:rFonts w:ascii="COLOR=" w:hAnsi="COLOR="/>
        </w:rPr>
        <w:br/>
        <w:t>Marketing matters</w:t>
      </w:r>
      <w:r>
        <w:rPr>
          <w:rFonts w:ascii="COLOR=" w:hAnsi="COLOR="/>
        </w:rPr>
        <w:br/>
        <w:t>- Conference participation:</w:t>
      </w:r>
      <w:r>
        <w:rPr>
          <w:rFonts w:ascii="COLOR=" w:hAnsi="COLOR="/>
        </w:rPr>
        <w:br/>
        <w:t>- CCW in November 2021 (Endorsement, Speakers, Newsletter distribution).</w:t>
      </w:r>
      <w:r>
        <w:rPr>
          <w:rFonts w:ascii="COLOR=" w:hAnsi="COLOR="/>
        </w:rPr>
        <w:br/>
        <w:t>- Planning for the MWC 2022 in Barcelona (Endorsed, Member and Partner meetings).</w:t>
      </w:r>
      <w:r>
        <w:rPr>
          <w:rFonts w:ascii="COLOR=" w:hAnsi="COLOR="/>
        </w:rPr>
        <w:br/>
        <w:t>- Coordinating speakers for industry events and virtual presentations.</w:t>
      </w:r>
      <w:r>
        <w:rPr>
          <w:rFonts w:ascii="COLOR=" w:hAnsi="COLOR="/>
        </w:rPr>
        <w:br/>
        <w:t>- Issue 3 of 3GPP Highlights newsletter published.</w:t>
      </w:r>
      <w:r>
        <w:rPr>
          <w:rFonts w:ascii="COLOR=" w:hAnsi="COLOR="/>
        </w:rPr>
        <w:br/>
        <w:t>- Posted paper copies out to 600 experts</w:t>
      </w:r>
      <w:r>
        <w:rPr>
          <w:rFonts w:ascii="COLOR=" w:hAnsi="COLOR="/>
        </w:rPr>
        <w:br/>
        <w:t>- 970 on-line subscribers</w:t>
      </w:r>
      <w:r>
        <w:rPr>
          <w:rFonts w:ascii="COLOR=" w:hAnsi="COLOR="/>
        </w:rPr>
        <w:br/>
        <w:t>- Website</w:t>
      </w:r>
      <w:r>
        <w:rPr>
          <w:rFonts w:ascii="COLOR=" w:hAnsi="COLOR="/>
        </w:rPr>
        <w:br/>
        <w:t>- 850,000+ website visitors in 2021</w:t>
      </w:r>
      <w:r>
        <w:rPr>
          <w:rFonts w:ascii="COLOR=" w:hAnsi="COLOR="/>
        </w:rPr>
        <w:br/>
        <w:t>- New website under construction, with new look and feel, same links to data.</w:t>
      </w:r>
      <w:r>
        <w:rPr>
          <w:rFonts w:ascii="COLOR=" w:hAnsi="COLOR="/>
        </w:rPr>
        <w:br/>
        <w:t>- Social media growth:</w:t>
      </w:r>
      <w:r>
        <w:rPr>
          <w:rFonts w:ascii="COLOR=" w:hAnsi="COLOR="/>
        </w:rPr>
        <w:br/>
        <w:t>- Twitter: 10.2K followers (@3gpplive)</w:t>
      </w:r>
      <w:r>
        <w:rPr>
          <w:rFonts w:ascii="COLOR=" w:hAnsi="COLOR="/>
        </w:rPr>
        <w:br/>
        <w:t>- Linked-in: 11.5 K followers for the 3GPP Group</w:t>
      </w:r>
      <w:r>
        <w:rPr>
          <w:rFonts w:ascii="COLOR=" w:hAnsi="COLOR="/>
        </w:rPr>
        <w:br/>
        <w:t>- 2021 Excellence Awards process started.</w:t>
      </w:r>
      <w:r>
        <w:rPr>
          <w:rFonts w:ascii="COLOR=" w:hAnsi="COLOR="/>
        </w:rPr>
        <w:br/>
        <w:t>- Planning Leaders video interviews at first F2F meetings later in 2022.</w:t>
      </w:r>
      <w:r>
        <w:rPr>
          <w:rFonts w:ascii="COLOR=" w:hAnsi="COLOR="/>
        </w:rPr>
        <w:br/>
      </w:r>
      <w:r>
        <w:rPr>
          <w:rFonts w:ascii="COLOR=" w:hAnsi="COLOR="/>
        </w:rPr>
        <w:br/>
        <w:t>Elected officials survey</w:t>
      </w:r>
      <w:r>
        <w:rPr>
          <w:rFonts w:ascii="COLOR=" w:hAnsi="COLOR="/>
        </w:rPr>
        <w:br/>
        <w:t>- MCC conducted a survey of the satisfaction of Chairs and Vice-Chairs.</w:t>
      </w:r>
      <w:r>
        <w:rPr>
          <w:rFonts w:ascii="COLOR=" w:hAnsi="COLOR="/>
        </w:rPr>
        <w:br/>
        <w:t>- Responses received from 44 elected officials out of 56.</w:t>
      </w:r>
      <w:r>
        <w:rPr>
          <w:rFonts w:ascii="COLOR=" w:hAnsi="COLOR="/>
        </w:rPr>
        <w:br/>
        <w:t>- All groups represented.</w:t>
      </w:r>
      <w:r>
        <w:rPr>
          <w:rFonts w:ascii="COLOR=" w:hAnsi="COLOR="/>
        </w:rPr>
        <w:br/>
        <w:t>- Questions were rated 0 (very poor) to 10 (very good).</w:t>
      </w:r>
      <w:r>
        <w:rPr>
          <w:rFonts w:ascii="COLOR=" w:hAnsi="COLOR="/>
        </w:rPr>
        <w:br/>
        <w:t>- The scores are shown graphically, and the mean value given.</w:t>
      </w:r>
      <w:r>
        <w:rPr>
          <w:rFonts w:ascii="COLOR=" w:hAnsi="COLOR="/>
        </w:rPr>
        <w:br/>
        <w:t>- See slides</w:t>
      </w:r>
      <w:r>
        <w:rPr>
          <w:rFonts w:ascii="COLOR=" w:hAnsi="COLOR="/>
        </w:rPr>
        <w:br/>
      </w:r>
      <w:r>
        <w:rPr>
          <w:rFonts w:ascii="COLOR=" w:hAnsi="COLOR="/>
        </w:rPr>
        <w:br/>
        <w:t>News:</w:t>
      </w:r>
      <w:r>
        <w:rPr>
          <w:rFonts w:ascii="COLOR=" w:hAnsi="COLOR="/>
        </w:rPr>
        <w:br/>
        <w:t>3GU/IT/..etc.</w:t>
      </w:r>
      <w:r>
        <w:rPr>
          <w:rFonts w:ascii="COLOR=" w:hAnsi="COLOR="/>
        </w:rPr>
        <w:br/>
        <w:t>- 3GU poor performance on the 08th and 09th of December:</w:t>
      </w:r>
      <w:r>
        <w:rPr>
          <w:rFonts w:ascii="COLOR=" w:hAnsi="COLOR="/>
        </w:rPr>
        <w:br/>
      </w:r>
      <w:r>
        <w:rPr>
          <w:rFonts w:ascii="COLOR=" w:hAnsi="COLOR="/>
        </w:rPr>
        <w:lastRenderedPageBreak/>
        <w:t>- Source:</w:t>
      </w:r>
      <w:r>
        <w:rPr>
          <w:rFonts w:ascii="COLOR=" w:hAnsi="COLOR="/>
        </w:rPr>
        <w:br/>
        <w:t>- Abnormal level of activity accessing the TDoc details pages</w:t>
      </w:r>
      <w:r>
        <w:rPr>
          <w:rFonts w:ascii="COLOR=" w:hAnsi="COLOR="/>
        </w:rPr>
        <w:br/>
        <w:t>- Peaks were up to 250 requests per second</w:t>
      </w:r>
      <w:r>
        <w:rPr>
          <w:rFonts w:ascii="COLOR=" w:hAnsi="COLOR="/>
        </w:rPr>
        <w:br/>
        <w:t>- Solution:</w:t>
      </w:r>
      <w:r>
        <w:rPr>
          <w:rFonts w:ascii="COLOR=" w:hAnsi="COLOR="/>
        </w:rPr>
        <w:br/>
        <w:t>- We disabled anonymous access to the TDoc details page: one now needs to be connected to 3GU with their EOL account to access the Tdoc details page</w:t>
      </w:r>
      <w:r>
        <w:rPr>
          <w:rFonts w:ascii="COLOR=" w:hAnsi="COLOR="/>
        </w:rPr>
        <w:br/>
        <w:t>- SP-210521: Possibility to filter 3GPP CRs (Endorsed)</w:t>
      </w:r>
      <w:r>
        <w:rPr>
          <w:rFonts w:ascii="COLOR=" w:hAnsi="COLOR="/>
        </w:rPr>
        <w:br/>
        <w:t>- Request:</w:t>
      </w:r>
      <w:r>
        <w:rPr>
          <w:rFonts w:ascii="COLOR=" w:hAnsi="COLOR="/>
        </w:rPr>
        <w:br/>
        <w:t>- "change affects" tic box information, when agreed, is captured in the CR database.</w:t>
      </w:r>
      <w:r>
        <w:rPr>
          <w:rFonts w:ascii="COLOR=" w:hAnsi="COLOR="/>
        </w:rPr>
        <w:br/>
        <w:t>- filtering capability based on "change affects" criteria is provided to 3GPP portal users</w:t>
      </w:r>
      <w:r>
        <w:rPr>
          <w:rFonts w:ascii="COLOR=" w:hAnsi="COLOR="/>
        </w:rPr>
        <w:br/>
        <w:t>- Status:</w:t>
      </w:r>
      <w:r>
        <w:rPr>
          <w:rFonts w:ascii="COLOR=" w:hAnsi="COLOR="/>
        </w:rPr>
        <w:br/>
        <w:t>- Still Ongoing</w:t>
      </w:r>
      <w:r>
        <w:rPr>
          <w:rFonts w:ascii="COLOR=" w:hAnsi="COLOR="/>
        </w:rPr>
        <w:br/>
      </w:r>
      <w:r>
        <w:rPr>
          <w:rFonts w:ascii="COLOR=" w:hAnsi="COLOR="/>
        </w:rPr>
        <w:br/>
        <w:t>Anti-trust law webinars</w:t>
      </w:r>
      <w:r>
        <w:rPr>
          <w:rFonts w:ascii="COLOR=" w:hAnsi="COLOR="/>
        </w:rPr>
        <w:br/>
        <w:t>- Three Anti-trust law webinars were organised in the last quarter of 2021:</w:t>
      </w:r>
      <w:r>
        <w:rPr>
          <w:rFonts w:ascii="COLOR=" w:hAnsi="COLOR="/>
        </w:rPr>
        <w:br/>
        <w:t>- Tuesday, 07th of sept: 10:00-12:00 CEST / 01:00-03:00 PDT / 17:00-19:00 JST</w:t>
      </w:r>
      <w:r>
        <w:rPr>
          <w:rFonts w:ascii="COLOR=" w:hAnsi="COLOR="/>
        </w:rPr>
        <w:br/>
        <w:t>- Tuesday, 28th of sept: 18:00-20:00 CEST / 09:00-11:00 PDT / 01:00-03:00 JST</w:t>
      </w:r>
      <w:r>
        <w:rPr>
          <w:rFonts w:ascii="COLOR=" w:hAnsi="COLOR="/>
        </w:rPr>
        <w:br/>
        <w:t>- Tuesday, 07th of Dec : 08:00-10:00 CET / 23:00-01:00 PST / 16:00-18:00 JST</w:t>
      </w:r>
      <w:r>
        <w:rPr>
          <w:rFonts w:ascii="COLOR=" w:hAnsi="COLOR="/>
        </w:rPr>
        <w:br/>
      </w:r>
      <w:r>
        <w:rPr>
          <w:rFonts w:ascii="COLOR=" w:hAnsi="COLOR="/>
        </w:rPr>
        <w:br/>
        <w:t>Discussion and conclusion:</w:t>
      </w:r>
      <w:r>
        <w:rPr>
          <w:rFonts w:ascii="COLOR=" w:hAnsi="COLOR="/>
        </w:rPr>
        <w:br/>
        <w:t>General: The TG SA Chair thanked all members of MCC for their support and for the investigation into performance improvements with 3GPP and web site.</w:t>
      </w:r>
      <w:r>
        <w:rPr>
          <w:rFonts w:ascii="COLOR=" w:hAnsi="COLOR="/>
        </w:rPr>
        <w:br/>
        <w:t>The MCC Director was thanked for this report, which was noted.</w:t>
      </w:r>
      <w:r>
        <w:rPr>
          <w:rFonts w:ascii="COLOR=" w:hAnsi="COLOR="/>
        </w:rPr>
        <w:br/>
      </w:r>
      <w:r>
        <w:rPr>
          <w:rFonts w:ascii="COLOR=" w:hAnsi="COLOR="/>
        </w:rPr>
        <w:br/>
        <w:t>Any Other Business</w:t>
      </w:r>
      <w:r>
        <w:rPr>
          <w:rFonts w:ascii="COLOR=" w:hAnsi="COLOR="/>
        </w:rPr>
        <w:br/>
        <w:t xml:space="preserve">OPPO commented that there is fast changing regulations on COVOD travel restrictions and asked the leadership to take this into consideration when discussing returning to Face t face meetings. The TSG SA Chair replied that there are ongoing discussions on this and the working procedures related to e-meeting and face to face regimes. It is decided currently that Q1/2022 and Q2/2022 3GPP meetings will all be e-meetings. </w:t>
      </w:r>
      <w:r>
        <w:rPr>
          <w:rFonts w:ascii="COLOR=" w:hAnsi="COLOR="/>
        </w:rPr>
        <w:br/>
      </w:r>
      <w:r>
        <w:rPr>
          <w:rFonts w:ascii="COLOR=" w:hAnsi="COLOR="/>
        </w:rPr>
        <w:br/>
        <w:t>Close of CC</w:t>
      </w:r>
      <w:r>
        <w:rPr>
          <w:rFonts w:ascii="COLOR=" w:hAnsi="COLOR="/>
        </w:rPr>
        <w:br/>
        <w:t>The TSG SA Chair commented that this was an intensive and challenging meeting but the results were excellent. He thanked the Rapporteurs for their hard work and good compromise attitude and cooperation which was essential to achieve these results.</w:t>
      </w:r>
      <w:r>
        <w:rPr>
          <w:rFonts w:ascii="COLOR=" w:hAnsi="COLOR="/>
        </w:rPr>
        <w:br/>
        <w:t>The TSG SA Chair thanked MCC, the Vice Chairs and TSG RAN and TSG CT Chairs and all delegates in TSG SA and the WGs for their hard work and wished everyone a happy holiday.</w:t>
      </w:r>
      <w:r>
        <w:rPr>
          <w:rFonts w:ascii="COLOR=" w:hAnsi="COLOR="/>
        </w:rPr>
        <w:br/>
      </w:r>
      <w:r>
        <w:rPr>
          <w:rFonts w:ascii="COLOR=" w:hAnsi="COLOR="/>
        </w:rPr>
        <w:br/>
        <w:t>The TSG SA Chair closed this CC at 15.30 UTC.</w:t>
      </w:r>
    </w:p>
    <w:p w14:paraId="2A59604C" w14:textId="77777777" w:rsidR="00061339" w:rsidRDefault="00061339">
      <w:pPr>
        <w:spacing w:before="100" w:beforeAutospacing="1" w:after="100" w:afterAutospacing="1"/>
        <w:divId w:val="398745793"/>
        <w:rPr>
          <w:rFonts w:eastAsiaTheme="minorEastAsia"/>
        </w:rPr>
      </w:pPr>
    </w:p>
    <w:sectPr w:rsidR="00061339" w:rsidSect="00061339">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LO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efaultTabStop w:val="720"/>
  <w:noPunctuationKerning/>
  <w:characterSpacingControl w:val="doNotCompress"/>
  <w:compat>
    <w:spaceForUL/>
    <w:balanceSingleByteDoubleByteWidth/>
    <w:doNotLeaveBackslashAlone/>
    <w:ulTrailSpace/>
    <w:doNotExpandShiftReturn/>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061339"/>
    <w:rsid w:val="00061339"/>
    <w:rsid w:val="00DE70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576C7"/>
  <w15:chartTrackingRefBased/>
  <w15:docId w15:val="{FBBEC647-7060-4D97-8F9F-E6F6347B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61339"/>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061339"/>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061339"/>
    <w:pPr>
      <w:ind w:left="851" w:hanging="851"/>
      <w:outlineLvl w:val="1"/>
    </w:pPr>
  </w:style>
  <w:style w:type="paragraph" w:styleId="Heading3">
    <w:name w:val="heading 3"/>
    <w:basedOn w:val="Heading2"/>
    <w:next w:val="Normal"/>
    <w:link w:val="Heading3Char"/>
    <w:qFormat/>
    <w:rsid w:val="00061339"/>
    <w:pPr>
      <w:ind w:left="1134" w:hanging="1134"/>
      <w:outlineLvl w:val="2"/>
    </w:pPr>
  </w:style>
  <w:style w:type="paragraph" w:styleId="Heading4">
    <w:name w:val="heading 4"/>
    <w:basedOn w:val="Heading2"/>
    <w:next w:val="Normal"/>
    <w:link w:val="Heading4Char"/>
    <w:qFormat/>
    <w:rsid w:val="00061339"/>
    <w:pPr>
      <w:ind w:left="1418" w:hanging="1418"/>
      <w:outlineLvl w:val="3"/>
    </w:pPr>
  </w:style>
  <w:style w:type="paragraph" w:styleId="Heading5">
    <w:name w:val="heading 5"/>
    <w:basedOn w:val="Heading2"/>
    <w:next w:val="Normal"/>
    <w:link w:val="Heading5Char"/>
    <w:qFormat/>
    <w:rsid w:val="00061339"/>
    <w:pPr>
      <w:ind w:left="1701" w:hanging="1701"/>
      <w:outlineLvl w:val="4"/>
    </w:pPr>
  </w:style>
  <w:style w:type="paragraph" w:styleId="Heading8">
    <w:name w:val="heading 8"/>
    <w:basedOn w:val="Heading1"/>
    <w:next w:val="Normal"/>
    <w:link w:val="Heading8Char"/>
    <w:qFormat/>
    <w:rsid w:val="00061339"/>
    <w:pPr>
      <w:ind w:left="2977" w:hanging="2977"/>
      <w:outlineLvl w:val="7"/>
    </w:pPr>
  </w:style>
  <w:style w:type="paragraph" w:styleId="Heading9">
    <w:name w:val="heading 9"/>
    <w:basedOn w:val="Heading1"/>
    <w:next w:val="Normal"/>
    <w:link w:val="Heading9Char"/>
    <w:qFormat/>
    <w:rsid w:val="00061339"/>
    <w:pPr>
      <w:ind w:left="1418" w:hanging="1418"/>
      <w:outlineLvl w:val="8"/>
    </w:pPr>
  </w:style>
  <w:style w:type="character" w:default="1" w:styleId="DefaultParagraphFont">
    <w:name w:val="Default Paragraph Font"/>
    <w:semiHidden/>
    <w:rsid w:val="000613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rsid w:val="00061339"/>
  </w:style>
  <w:style w:type="character" w:customStyle="1" w:styleId="Heading1Char">
    <w:name w:val="Heading 1 Char"/>
    <w:basedOn w:val="DefaultParagraphFont"/>
    <w:link w:val="Heading1"/>
    <w:rPr>
      <w:rFonts w:ascii="Arial" w:hAnsi="Arial"/>
      <w:b/>
      <w:lang w:eastAsia="en-US"/>
    </w:rPr>
  </w:style>
  <w:style w:type="character" w:customStyle="1" w:styleId="Heading2Char">
    <w:name w:val="Heading 2 Char"/>
    <w:basedOn w:val="DefaultParagraphFont"/>
    <w:link w:val="Heading2"/>
    <w:rPr>
      <w:rFonts w:ascii="Arial" w:hAnsi="Arial"/>
      <w:b/>
      <w:lang w:eastAsia="en-US"/>
    </w:rPr>
  </w:style>
  <w:style w:type="character" w:customStyle="1" w:styleId="Heading3Char">
    <w:name w:val="Heading 3 Char"/>
    <w:basedOn w:val="DefaultParagraphFont"/>
    <w:link w:val="Heading3"/>
    <w:rsid w:val="00061339"/>
    <w:rPr>
      <w:rFonts w:ascii="Arial" w:hAnsi="Arial"/>
      <w:b/>
      <w:lang w:eastAsia="en-US"/>
    </w:rPr>
  </w:style>
  <w:style w:type="character" w:customStyle="1" w:styleId="Heading4Char">
    <w:name w:val="Heading 4 Char"/>
    <w:basedOn w:val="DefaultParagraphFont"/>
    <w:link w:val="Heading4"/>
    <w:rsid w:val="00061339"/>
    <w:rPr>
      <w:rFonts w:ascii="Arial" w:hAnsi="Arial"/>
      <w:b/>
      <w:lang w:eastAsia="en-US"/>
    </w:rPr>
  </w:style>
  <w:style w:type="character" w:customStyle="1" w:styleId="Heading5Char">
    <w:name w:val="Heading 5 Char"/>
    <w:basedOn w:val="DefaultParagraphFont"/>
    <w:link w:val="Heading5"/>
    <w:rsid w:val="00061339"/>
    <w:rPr>
      <w:rFonts w:ascii="Arial" w:hAnsi="Arial"/>
      <w:b/>
      <w:lang w:eastAsia="en-US"/>
    </w:rPr>
  </w:style>
  <w:style w:type="character" w:customStyle="1" w:styleId="Heading8Char">
    <w:name w:val="Heading 8 Char"/>
    <w:basedOn w:val="DefaultParagraphFont"/>
    <w:link w:val="Heading8"/>
    <w:rsid w:val="00061339"/>
    <w:rPr>
      <w:rFonts w:ascii="Arial" w:hAnsi="Arial"/>
      <w:b/>
      <w:lang w:eastAsia="en-US"/>
    </w:rPr>
  </w:style>
  <w:style w:type="character" w:customStyle="1" w:styleId="Heading9Char">
    <w:name w:val="Heading 9 Char"/>
    <w:basedOn w:val="DefaultParagraphFont"/>
    <w:link w:val="Heading9"/>
    <w:rsid w:val="00061339"/>
    <w:rPr>
      <w:rFonts w:ascii="Arial" w:hAnsi="Arial"/>
      <w:b/>
      <w:lang w:eastAsia="en-US"/>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style>
  <w:style w:type="paragraph" w:customStyle="1" w:styleId="ex">
    <w:name w:val="ex"/>
    <w:basedOn w:val="Normal"/>
    <w:pPr>
      <w:spacing w:before="100" w:beforeAutospacing="1" w:after="100" w:afterAutospacing="1"/>
    </w:pPr>
  </w:style>
  <w:style w:type="paragraph" w:customStyle="1" w:styleId="b1">
    <w:name w:val="b1"/>
    <w:basedOn w:val="Normal"/>
    <w:pPr>
      <w:spacing w:before="100" w:beforeAutospacing="1" w:after="100" w:afterAutospacing="1"/>
    </w:pPr>
  </w:style>
  <w:style w:type="paragraph" w:customStyle="1" w:styleId="B10">
    <w:name w:val="B1"/>
    <w:basedOn w:val="Normal"/>
    <w:rsid w:val="00061339"/>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0"/>
    <w:rsid w:val="00061339"/>
  </w:style>
  <w:style w:type="paragraph" w:customStyle="1" w:styleId="B3">
    <w:name w:val="B3"/>
    <w:basedOn w:val="B10"/>
    <w:rsid w:val="00061339"/>
  </w:style>
  <w:style w:type="paragraph" w:customStyle="1" w:styleId="B4">
    <w:name w:val="B4"/>
    <w:basedOn w:val="B10"/>
    <w:rsid w:val="00061339"/>
  </w:style>
  <w:style w:type="paragraph" w:customStyle="1" w:styleId="B5">
    <w:name w:val="B5"/>
    <w:basedOn w:val="B10"/>
    <w:rsid w:val="00061339"/>
  </w:style>
  <w:style w:type="paragraph" w:customStyle="1" w:styleId="EQ">
    <w:name w:val="EQ"/>
    <w:basedOn w:val="Normal"/>
    <w:next w:val="Normal"/>
    <w:rsid w:val="00061339"/>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0">
    <w:name w:val="EX"/>
    <w:basedOn w:val="Normal"/>
    <w:rsid w:val="00061339"/>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0"/>
    <w:rsid w:val="00061339"/>
  </w:style>
  <w:style w:type="paragraph" w:customStyle="1" w:styleId="FP">
    <w:name w:val="FP"/>
    <w:basedOn w:val="Normal"/>
    <w:rsid w:val="00061339"/>
    <w:pPr>
      <w:spacing w:after="0"/>
    </w:pPr>
  </w:style>
  <w:style w:type="paragraph" w:customStyle="1" w:styleId="H6">
    <w:name w:val="H6"/>
    <w:basedOn w:val="Heading5"/>
    <w:next w:val="Normal"/>
    <w:rsid w:val="00061339"/>
    <w:pPr>
      <w:ind w:left="1985" w:hanging="1985"/>
      <w:outlineLvl w:val="9"/>
    </w:pPr>
  </w:style>
  <w:style w:type="paragraph" w:customStyle="1" w:styleId="HE">
    <w:name w:val="HE"/>
    <w:basedOn w:val="Normal"/>
    <w:rsid w:val="00061339"/>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061339"/>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061339"/>
    <w:rPr>
      <w:rFonts w:ascii="Arial" w:hAnsi="Arial"/>
      <w:lang w:eastAsia="en-US"/>
    </w:rPr>
  </w:style>
  <w:style w:type="paragraph" w:customStyle="1" w:styleId="HO">
    <w:name w:val="HO"/>
    <w:basedOn w:val="Normal"/>
    <w:rsid w:val="00061339"/>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06133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061339"/>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061339"/>
  </w:style>
  <w:style w:type="paragraph" w:customStyle="1" w:styleId="NW">
    <w:name w:val="NW"/>
    <w:basedOn w:val="NO"/>
    <w:rsid w:val="00061339"/>
  </w:style>
  <w:style w:type="paragraph" w:customStyle="1" w:styleId="PL">
    <w:name w:val="PL"/>
    <w:rsid w:val="00061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061339"/>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061339"/>
    <w:pPr>
      <w:tabs>
        <w:tab w:val="clear" w:pos="284"/>
        <w:tab w:val="clear" w:pos="567"/>
      </w:tabs>
      <w:jc w:val="center"/>
    </w:pPr>
  </w:style>
  <w:style w:type="paragraph" w:customStyle="1" w:styleId="TAL">
    <w:name w:val="TAL"/>
    <w:basedOn w:val="Normal"/>
    <w:rsid w:val="00061339"/>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061339"/>
  </w:style>
  <w:style w:type="paragraph" w:customStyle="1" w:styleId="TAN">
    <w:name w:val="TAN"/>
    <w:basedOn w:val="TAL"/>
    <w:rsid w:val="00061339"/>
    <w:pPr>
      <w:tabs>
        <w:tab w:val="clear" w:pos="284"/>
        <w:tab w:val="clear" w:pos="567"/>
      </w:tabs>
      <w:ind w:left="851" w:hanging="851"/>
    </w:pPr>
  </w:style>
  <w:style w:type="paragraph" w:customStyle="1" w:styleId="TAR">
    <w:name w:val="TAR"/>
    <w:basedOn w:val="TAL"/>
    <w:rsid w:val="00061339"/>
    <w:pPr>
      <w:tabs>
        <w:tab w:val="clear" w:pos="284"/>
        <w:tab w:val="clear" w:pos="567"/>
      </w:tabs>
      <w:jc w:val="right"/>
    </w:pPr>
  </w:style>
  <w:style w:type="paragraph" w:customStyle="1" w:styleId="TF">
    <w:name w:val="TF"/>
    <w:basedOn w:val="TH"/>
    <w:rsid w:val="00061339"/>
    <w:pPr>
      <w:keepNext w:val="0"/>
      <w:spacing w:before="0" w:after="240"/>
    </w:pPr>
  </w:style>
  <w:style w:type="paragraph" w:customStyle="1" w:styleId="TH">
    <w:name w:val="TH"/>
    <w:basedOn w:val="Normal"/>
    <w:rsid w:val="00061339"/>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0613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061339"/>
    <w:pPr>
      <w:keepNext w:val="0"/>
      <w:spacing w:before="0"/>
      <w:ind w:left="851"/>
    </w:pPr>
    <w:rPr>
      <w:sz w:val="20"/>
    </w:rPr>
  </w:style>
  <w:style w:type="paragraph" w:styleId="TOC3">
    <w:name w:val="toc 3"/>
    <w:basedOn w:val="TOC2"/>
    <w:uiPriority w:val="39"/>
    <w:rsid w:val="00061339"/>
    <w:pPr>
      <w:ind w:left="1418" w:hanging="851"/>
    </w:pPr>
  </w:style>
  <w:style w:type="paragraph" w:styleId="TOC4">
    <w:name w:val="toc 4"/>
    <w:basedOn w:val="TOC3"/>
    <w:uiPriority w:val="39"/>
    <w:rsid w:val="00061339"/>
    <w:pPr>
      <w:ind w:left="1985" w:hanging="1134"/>
    </w:pPr>
  </w:style>
  <w:style w:type="paragraph" w:styleId="TOC5">
    <w:name w:val="toc 5"/>
    <w:basedOn w:val="TOC4"/>
    <w:uiPriority w:val="39"/>
    <w:rsid w:val="00061339"/>
    <w:pPr>
      <w:ind w:left="2552"/>
    </w:pPr>
  </w:style>
  <w:style w:type="paragraph" w:styleId="TOC6">
    <w:name w:val="toc 6"/>
    <w:basedOn w:val="TOC5"/>
    <w:next w:val="Normal"/>
    <w:uiPriority w:val="39"/>
    <w:rsid w:val="00061339"/>
    <w:pPr>
      <w:ind w:left="1985" w:hanging="1985"/>
    </w:pPr>
  </w:style>
  <w:style w:type="paragraph" w:styleId="TOC7">
    <w:name w:val="toc 7"/>
    <w:basedOn w:val="TOC6"/>
    <w:next w:val="Normal"/>
    <w:uiPriority w:val="39"/>
    <w:rsid w:val="00061339"/>
    <w:pPr>
      <w:ind w:left="2268" w:hanging="2268"/>
    </w:pPr>
  </w:style>
  <w:style w:type="paragraph" w:styleId="TOC8">
    <w:name w:val="toc 8"/>
    <w:basedOn w:val="TOC1"/>
    <w:uiPriority w:val="39"/>
    <w:rsid w:val="00061339"/>
    <w:pPr>
      <w:spacing w:before="180"/>
      <w:ind w:left="2693" w:hanging="2693"/>
    </w:pPr>
    <w:rPr>
      <w:b/>
    </w:rPr>
  </w:style>
  <w:style w:type="paragraph" w:styleId="TOC9">
    <w:name w:val="toc 9"/>
    <w:basedOn w:val="TOC8"/>
    <w:uiPriority w:val="39"/>
    <w:rsid w:val="00061339"/>
    <w:pPr>
      <w:ind w:left="1418" w:hanging="1418"/>
    </w:pPr>
  </w:style>
  <w:style w:type="paragraph" w:customStyle="1" w:styleId="TT">
    <w:name w:val="TT"/>
    <w:basedOn w:val="Normal"/>
    <w:next w:val="Normal"/>
    <w:rsid w:val="00061339"/>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0613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1339"/>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061339"/>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061339"/>
    <w:rPr>
      <w:rFonts w:cs="Times New Roman"/>
      <w:kern w:val="0"/>
      <w:szCs w:val="20"/>
    </w:rPr>
  </w:style>
  <w:style w:type="paragraph" w:customStyle="1" w:styleId="ZK">
    <w:name w:val="ZK"/>
    <w:rsid w:val="00061339"/>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061339"/>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061339"/>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061339"/>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061339"/>
    <w:pPr>
      <w:keepNext/>
      <w:keepLines/>
      <w:pBdr>
        <w:top w:val="single" w:sz="4" w:space="1" w:color="auto"/>
      </w:pBdr>
    </w:pPr>
  </w:style>
  <w:style w:type="paragraph" w:customStyle="1" w:styleId="Disc">
    <w:name w:val="Disc"/>
    <w:basedOn w:val="Normal"/>
    <w:next w:val="Normal"/>
    <w:rsid w:val="00061339"/>
    <w:pPr>
      <w:keepNext/>
      <w:keepLines/>
      <w:tabs>
        <w:tab w:val="clear" w:pos="567"/>
        <w:tab w:val="clear" w:pos="851"/>
        <w:tab w:val="clear" w:pos="1134"/>
        <w:tab w:val="clear" w:pos="1418"/>
        <w:tab w:val="clear" w:pos="1701"/>
      </w:tabs>
    </w:pPr>
    <w:rPr>
      <w:b/>
    </w:rPr>
  </w:style>
  <w:style w:type="table" w:styleId="TableGrid">
    <w:name w:val="Table Grid"/>
    <w:basedOn w:val="TableNormal"/>
    <w:rsid w:val="000613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061339"/>
    <w:pPr>
      <w:keepNext/>
      <w:pBdr>
        <w:top w:val="single" w:sz="4" w:space="1" w:color="auto"/>
        <w:left w:val="single" w:sz="4" w:space="4" w:color="auto"/>
        <w:bottom w:val="single" w:sz="4" w:space="1" w:color="auto"/>
        <w:right w:val="single" w:sz="4" w:space="4" w:color="auto"/>
      </w:pBdr>
    </w:pPr>
    <w:rPr>
      <w:b/>
      <w:color w:val="0000FF"/>
    </w:rPr>
  </w:style>
  <w:style w:type="paragraph" w:styleId="NormalWeb">
    <w:name w:val="Normal (Web)"/>
    <w:basedOn w:val="Normal"/>
    <w:uiPriority w:val="99"/>
    <w:semiHidden/>
    <w:unhideWhenUsed/>
    <w:rsid w:val="00061339"/>
    <w:pPr>
      <w:spacing w:before="100" w:beforeAutospacing="1" w:after="100" w:afterAutospacing="1"/>
    </w:pPr>
  </w:style>
  <w:style w:type="character" w:styleId="UnresolvedMention">
    <w:name w:val="Unresolved Mention"/>
    <w:basedOn w:val="DefaultParagraphFont"/>
    <w:uiPriority w:val="99"/>
    <w:semiHidden/>
    <w:unhideWhenUsed/>
    <w:rsid w:val="00DE70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42727">
      <w:bodyDiv w:val="1"/>
      <w:marLeft w:val="0"/>
      <w:marRight w:val="0"/>
      <w:marTop w:val="0"/>
      <w:marBottom w:val="0"/>
      <w:divBdr>
        <w:top w:val="none" w:sz="0" w:space="0" w:color="auto"/>
        <w:left w:val="none" w:sz="0" w:space="0" w:color="auto"/>
        <w:bottom w:val="none" w:sz="0" w:space="0" w:color="auto"/>
        <w:right w:val="none" w:sz="0" w:space="0" w:color="auto"/>
      </w:divBdr>
      <w:divsChild>
        <w:div w:id="570233858">
          <w:marLeft w:val="0"/>
          <w:marRight w:val="0"/>
          <w:marTop w:val="0"/>
          <w:marBottom w:val="0"/>
          <w:divBdr>
            <w:top w:val="none" w:sz="0" w:space="0" w:color="auto"/>
            <w:left w:val="none" w:sz="0" w:space="0" w:color="auto"/>
            <w:bottom w:val="none" w:sz="0" w:space="0" w:color="auto"/>
            <w:right w:val="none" w:sz="0" w:space="0" w:color="auto"/>
          </w:divBdr>
          <w:divsChild>
            <w:div w:id="837428084">
              <w:marLeft w:val="0"/>
              <w:marRight w:val="0"/>
              <w:marTop w:val="0"/>
              <w:marBottom w:val="0"/>
              <w:divBdr>
                <w:top w:val="single" w:sz="12" w:space="1" w:color="auto"/>
                <w:left w:val="none" w:sz="0" w:space="0" w:color="auto"/>
                <w:bottom w:val="none" w:sz="0" w:space="0" w:color="auto"/>
                <w:right w:val="none" w:sz="0" w:space="0" w:color="auto"/>
              </w:divBdr>
            </w:div>
            <w:div w:id="290206464">
              <w:marLeft w:val="0"/>
              <w:marRight w:val="0"/>
              <w:marTop w:val="0"/>
              <w:marBottom w:val="0"/>
              <w:divBdr>
                <w:top w:val="single" w:sz="12" w:space="1" w:color="auto"/>
                <w:left w:val="none" w:sz="0" w:space="0" w:color="auto"/>
                <w:bottom w:val="none" w:sz="0" w:space="0" w:color="auto"/>
                <w:right w:val="none" w:sz="0" w:space="0" w:color="auto"/>
              </w:divBdr>
              <w:divsChild>
                <w:div w:id="308748821">
                  <w:marLeft w:val="0"/>
                  <w:marRight w:val="0"/>
                  <w:marTop w:val="0"/>
                  <w:marBottom w:val="0"/>
                  <w:divBdr>
                    <w:top w:val="single" w:sz="12" w:space="1" w:color="auto"/>
                    <w:left w:val="none" w:sz="0" w:space="0" w:color="auto"/>
                    <w:bottom w:val="none" w:sz="0" w:space="0" w:color="auto"/>
                    <w:right w:val="none" w:sz="0" w:space="0" w:color="auto"/>
                  </w:divBdr>
                  <w:divsChild>
                    <w:div w:id="1785071940">
                      <w:marLeft w:val="0"/>
                      <w:marRight w:val="0"/>
                      <w:marTop w:val="0"/>
                      <w:marBottom w:val="0"/>
                      <w:divBdr>
                        <w:top w:val="single" w:sz="12" w:space="1" w:color="auto"/>
                        <w:left w:val="none" w:sz="0" w:space="0" w:color="auto"/>
                        <w:bottom w:val="none" w:sz="0" w:space="0" w:color="auto"/>
                        <w:right w:val="none" w:sz="0" w:space="0" w:color="auto"/>
                      </w:divBdr>
                      <w:divsChild>
                        <w:div w:id="615798322">
                          <w:marLeft w:val="0"/>
                          <w:marRight w:val="0"/>
                          <w:marTop w:val="0"/>
                          <w:marBottom w:val="0"/>
                          <w:divBdr>
                            <w:top w:val="single" w:sz="12" w:space="1" w:color="auto"/>
                            <w:left w:val="none" w:sz="0" w:space="0" w:color="auto"/>
                            <w:bottom w:val="none" w:sz="0" w:space="0" w:color="auto"/>
                            <w:right w:val="none" w:sz="0" w:space="0" w:color="auto"/>
                          </w:divBdr>
                          <w:divsChild>
                            <w:div w:id="1307588139">
                              <w:marLeft w:val="0"/>
                              <w:marRight w:val="0"/>
                              <w:marTop w:val="0"/>
                              <w:marBottom w:val="0"/>
                              <w:divBdr>
                                <w:top w:val="single" w:sz="12" w:space="1" w:color="auto"/>
                                <w:left w:val="none" w:sz="0" w:space="0" w:color="auto"/>
                                <w:bottom w:val="none" w:sz="0" w:space="0" w:color="auto"/>
                                <w:right w:val="none" w:sz="0" w:space="0" w:color="auto"/>
                              </w:divBdr>
                              <w:divsChild>
                                <w:div w:id="1724022778">
                                  <w:marLeft w:val="0"/>
                                  <w:marRight w:val="0"/>
                                  <w:marTop w:val="0"/>
                                  <w:marBottom w:val="0"/>
                                  <w:divBdr>
                                    <w:top w:val="single" w:sz="12" w:space="1" w:color="auto"/>
                                    <w:left w:val="none" w:sz="0" w:space="0" w:color="auto"/>
                                    <w:bottom w:val="none" w:sz="0" w:space="0" w:color="auto"/>
                                    <w:right w:val="none" w:sz="0" w:space="0" w:color="auto"/>
                                  </w:divBdr>
                                  <w:divsChild>
                                    <w:div w:id="917447678">
                                      <w:marLeft w:val="0"/>
                                      <w:marRight w:val="0"/>
                                      <w:marTop w:val="0"/>
                                      <w:marBottom w:val="0"/>
                                      <w:divBdr>
                                        <w:top w:val="single" w:sz="12" w:space="1" w:color="auto"/>
                                        <w:left w:val="none" w:sz="0" w:space="0" w:color="auto"/>
                                        <w:bottom w:val="none" w:sz="0" w:space="0" w:color="auto"/>
                                        <w:right w:val="none" w:sz="0" w:space="0" w:color="auto"/>
                                      </w:divBdr>
                                      <w:divsChild>
                                        <w:div w:id="557978230">
                                          <w:marLeft w:val="0"/>
                                          <w:marRight w:val="0"/>
                                          <w:marTop w:val="0"/>
                                          <w:marBottom w:val="0"/>
                                          <w:divBdr>
                                            <w:top w:val="single" w:sz="12" w:space="1" w:color="auto"/>
                                            <w:left w:val="none" w:sz="0" w:space="0" w:color="auto"/>
                                            <w:bottom w:val="none" w:sz="0" w:space="0" w:color="auto"/>
                                            <w:right w:val="none" w:sz="0" w:space="0" w:color="auto"/>
                                          </w:divBdr>
                                          <w:divsChild>
                                            <w:div w:id="96605943">
                                              <w:marLeft w:val="0"/>
                                              <w:marRight w:val="0"/>
                                              <w:marTop w:val="0"/>
                                              <w:marBottom w:val="0"/>
                                              <w:divBdr>
                                                <w:top w:val="single" w:sz="12" w:space="1" w:color="auto"/>
                                                <w:left w:val="none" w:sz="0" w:space="0" w:color="auto"/>
                                                <w:bottom w:val="none" w:sz="0" w:space="0" w:color="auto"/>
                                                <w:right w:val="none" w:sz="0" w:space="0" w:color="auto"/>
                                              </w:divBdr>
                                              <w:divsChild>
                                                <w:div w:id="889152680">
                                                  <w:marLeft w:val="0"/>
                                                  <w:marRight w:val="0"/>
                                                  <w:marTop w:val="0"/>
                                                  <w:marBottom w:val="0"/>
                                                  <w:divBdr>
                                                    <w:top w:val="single" w:sz="12" w:space="1" w:color="auto"/>
                                                    <w:left w:val="none" w:sz="0" w:space="0" w:color="auto"/>
                                                    <w:bottom w:val="none" w:sz="0" w:space="0" w:color="auto"/>
                                                    <w:right w:val="none" w:sz="0" w:space="0" w:color="auto"/>
                                                  </w:divBdr>
                                                </w:div>
                                                <w:div w:id="435489818">
                                                  <w:marLeft w:val="0"/>
                                                  <w:marRight w:val="0"/>
                                                  <w:marTop w:val="0"/>
                                                  <w:marBottom w:val="0"/>
                                                  <w:divBdr>
                                                    <w:top w:val="single" w:sz="12" w:space="1" w:color="auto"/>
                                                    <w:left w:val="none" w:sz="0" w:space="0" w:color="auto"/>
                                                    <w:bottom w:val="none" w:sz="0" w:space="0" w:color="auto"/>
                                                    <w:right w:val="none" w:sz="0" w:space="0" w:color="auto"/>
                                                  </w:divBdr>
                                                </w:div>
                                                <w:div w:id="488403793">
                                                  <w:marLeft w:val="0"/>
                                                  <w:marRight w:val="0"/>
                                                  <w:marTop w:val="0"/>
                                                  <w:marBottom w:val="0"/>
                                                  <w:divBdr>
                                                    <w:top w:val="single" w:sz="12" w:space="1" w:color="auto"/>
                                                    <w:left w:val="none" w:sz="0" w:space="0" w:color="auto"/>
                                                    <w:bottom w:val="none" w:sz="0" w:space="0" w:color="auto"/>
                                                    <w:right w:val="none" w:sz="0" w:space="0" w:color="auto"/>
                                                  </w:divBdr>
                                                  <w:divsChild>
                                                    <w:div w:id="372120031">
                                                      <w:marLeft w:val="0"/>
                                                      <w:marRight w:val="0"/>
                                                      <w:marTop w:val="0"/>
                                                      <w:marBottom w:val="0"/>
                                                      <w:divBdr>
                                                        <w:top w:val="single" w:sz="12" w:space="1" w:color="auto"/>
                                                        <w:left w:val="none" w:sz="0" w:space="0" w:color="auto"/>
                                                        <w:bottom w:val="none" w:sz="0" w:space="0" w:color="auto"/>
                                                        <w:right w:val="none" w:sz="0" w:space="0" w:color="auto"/>
                                                      </w:divBdr>
                                                      <w:divsChild>
                                                        <w:div w:id="1409420476">
                                                          <w:marLeft w:val="0"/>
                                                          <w:marRight w:val="0"/>
                                                          <w:marTop w:val="0"/>
                                                          <w:marBottom w:val="0"/>
                                                          <w:divBdr>
                                                            <w:top w:val="single" w:sz="12" w:space="1" w:color="auto"/>
                                                            <w:left w:val="none" w:sz="0" w:space="0" w:color="auto"/>
                                                            <w:bottom w:val="none" w:sz="0" w:space="0" w:color="auto"/>
                                                            <w:right w:val="none" w:sz="0" w:space="0" w:color="auto"/>
                                                          </w:divBdr>
                                                          <w:divsChild>
                                                            <w:div w:id="1180580617">
                                                              <w:marLeft w:val="0"/>
                                                              <w:marRight w:val="0"/>
                                                              <w:marTop w:val="0"/>
                                                              <w:marBottom w:val="0"/>
                                                              <w:divBdr>
                                                                <w:top w:val="single" w:sz="12" w:space="1" w:color="auto"/>
                                                                <w:left w:val="none" w:sz="0" w:space="0" w:color="auto"/>
                                                                <w:bottom w:val="none" w:sz="0" w:space="0" w:color="auto"/>
                                                                <w:right w:val="none" w:sz="0" w:space="0" w:color="auto"/>
                                                              </w:divBdr>
                                                              <w:divsChild>
                                                                <w:div w:id="604732550">
                                                                  <w:marLeft w:val="0"/>
                                                                  <w:marRight w:val="0"/>
                                                                  <w:marTop w:val="0"/>
                                                                  <w:marBottom w:val="0"/>
                                                                  <w:divBdr>
                                                                    <w:top w:val="single" w:sz="12" w:space="1" w:color="auto"/>
                                                                    <w:left w:val="none" w:sz="0" w:space="0" w:color="auto"/>
                                                                    <w:bottom w:val="none" w:sz="0" w:space="0" w:color="auto"/>
                                                                    <w:right w:val="none" w:sz="0" w:space="0" w:color="auto"/>
                                                                  </w:divBdr>
                                                                  <w:divsChild>
                                                                    <w:div w:id="676544924">
                                                                      <w:marLeft w:val="0"/>
                                                                      <w:marRight w:val="0"/>
                                                                      <w:marTop w:val="0"/>
                                                                      <w:marBottom w:val="0"/>
                                                                      <w:divBdr>
                                                                        <w:top w:val="single" w:sz="12" w:space="1" w:color="auto"/>
                                                                        <w:left w:val="none" w:sz="0" w:space="0" w:color="auto"/>
                                                                        <w:bottom w:val="none" w:sz="0" w:space="0" w:color="auto"/>
                                                                        <w:right w:val="none" w:sz="0" w:space="0" w:color="auto"/>
                                                                      </w:divBdr>
                                                                      <w:divsChild>
                                                                        <w:div w:id="1113478131">
                                                                          <w:marLeft w:val="0"/>
                                                                          <w:marRight w:val="0"/>
                                                                          <w:marTop w:val="0"/>
                                                                          <w:marBottom w:val="0"/>
                                                                          <w:divBdr>
                                                                            <w:top w:val="single" w:sz="12" w:space="1" w:color="auto"/>
                                                                            <w:left w:val="none" w:sz="0" w:space="0" w:color="auto"/>
                                                                            <w:bottom w:val="none" w:sz="0" w:space="0" w:color="auto"/>
                                                                            <w:right w:val="none" w:sz="0" w:space="0" w:color="auto"/>
                                                                          </w:divBdr>
                                                                          <w:divsChild>
                                                                            <w:div w:id="379984673">
                                                                              <w:marLeft w:val="0"/>
                                                                              <w:marRight w:val="0"/>
                                                                              <w:marTop w:val="0"/>
                                                                              <w:marBottom w:val="0"/>
                                                                              <w:divBdr>
                                                                                <w:top w:val="single" w:sz="12" w:space="1" w:color="auto"/>
                                                                                <w:left w:val="none" w:sz="0" w:space="0" w:color="auto"/>
                                                                                <w:bottom w:val="none" w:sz="0" w:space="0" w:color="auto"/>
                                                                                <w:right w:val="none" w:sz="0" w:space="0" w:color="auto"/>
                                                                              </w:divBdr>
                                                                              <w:divsChild>
                                                                                <w:div w:id="1318535877">
                                                                                  <w:marLeft w:val="0"/>
                                                                                  <w:marRight w:val="0"/>
                                                                                  <w:marTop w:val="0"/>
                                                                                  <w:marBottom w:val="0"/>
                                                                                  <w:divBdr>
                                                                                    <w:top w:val="single" w:sz="12" w:space="1" w:color="auto"/>
                                                                                    <w:left w:val="none" w:sz="0" w:space="0" w:color="auto"/>
                                                                                    <w:bottom w:val="none" w:sz="0" w:space="0" w:color="auto"/>
                                                                                    <w:right w:val="none" w:sz="0" w:space="0" w:color="auto"/>
                                                                                  </w:divBdr>
                                                                                </w:div>
                                                                                <w:div w:id="741173125">
                                                                                  <w:marLeft w:val="0"/>
                                                                                  <w:marRight w:val="0"/>
                                                                                  <w:marTop w:val="0"/>
                                                                                  <w:marBottom w:val="0"/>
                                                                                  <w:divBdr>
                                                                                    <w:top w:val="single" w:sz="12" w:space="1" w:color="auto"/>
                                                                                    <w:left w:val="none" w:sz="0" w:space="0" w:color="auto"/>
                                                                                    <w:bottom w:val="none" w:sz="0" w:space="0" w:color="auto"/>
                                                                                    <w:right w:val="none" w:sz="0" w:space="0" w:color="auto"/>
                                                                                  </w:divBdr>
                                                                                </w:div>
                                                                                <w:div w:id="254437444">
                                                                                  <w:marLeft w:val="0"/>
                                                                                  <w:marRight w:val="0"/>
                                                                                  <w:marTop w:val="0"/>
                                                                                  <w:marBottom w:val="0"/>
                                                                                  <w:divBdr>
                                                                                    <w:top w:val="single" w:sz="12" w:space="1" w:color="auto"/>
                                                                                    <w:left w:val="none" w:sz="0" w:space="0" w:color="auto"/>
                                                                                    <w:bottom w:val="none" w:sz="0" w:space="0" w:color="auto"/>
                                                                                    <w:right w:val="none" w:sz="0" w:space="0" w:color="auto"/>
                                                                                  </w:divBdr>
                                                                                </w:div>
                                                                                <w:div w:id="725294782">
                                                                                  <w:marLeft w:val="0"/>
                                                                                  <w:marRight w:val="0"/>
                                                                                  <w:marTop w:val="0"/>
                                                                                  <w:marBottom w:val="0"/>
                                                                                  <w:divBdr>
                                                                                    <w:top w:val="single" w:sz="12" w:space="1" w:color="auto"/>
                                                                                    <w:left w:val="none" w:sz="0" w:space="0" w:color="auto"/>
                                                                                    <w:bottom w:val="none" w:sz="0" w:space="0" w:color="auto"/>
                                                                                    <w:right w:val="none" w:sz="0" w:space="0" w:color="auto"/>
                                                                                  </w:divBdr>
                                                                                </w:div>
                                                                                <w:div w:id="1748460714">
                                                                                  <w:marLeft w:val="0"/>
                                                                                  <w:marRight w:val="0"/>
                                                                                  <w:marTop w:val="0"/>
                                                                                  <w:marBottom w:val="0"/>
                                                                                  <w:divBdr>
                                                                                    <w:top w:val="single" w:sz="12" w:space="1" w:color="auto"/>
                                                                                    <w:left w:val="none" w:sz="0" w:space="0" w:color="auto"/>
                                                                                    <w:bottom w:val="none" w:sz="0" w:space="0" w:color="auto"/>
                                                                                    <w:right w:val="none" w:sz="0" w:space="0" w:color="auto"/>
                                                                                  </w:divBdr>
                                                                                </w:div>
                                                                                <w:div w:id="1964651375">
                                                                                  <w:marLeft w:val="0"/>
                                                                                  <w:marRight w:val="0"/>
                                                                                  <w:marTop w:val="0"/>
                                                                                  <w:marBottom w:val="0"/>
                                                                                  <w:divBdr>
                                                                                    <w:top w:val="single" w:sz="12" w:space="1" w:color="auto"/>
                                                                                    <w:left w:val="none" w:sz="0" w:space="0" w:color="auto"/>
                                                                                    <w:bottom w:val="none" w:sz="0" w:space="0" w:color="auto"/>
                                                                                    <w:right w:val="none" w:sz="0" w:space="0" w:color="auto"/>
                                                                                  </w:divBdr>
                                                                                </w:div>
                                                                                <w:div w:id="1088497351">
                                                                                  <w:marLeft w:val="0"/>
                                                                                  <w:marRight w:val="0"/>
                                                                                  <w:marTop w:val="0"/>
                                                                                  <w:marBottom w:val="0"/>
                                                                                  <w:divBdr>
                                                                                    <w:top w:val="single" w:sz="12" w:space="1" w:color="auto"/>
                                                                                    <w:left w:val="none" w:sz="0" w:space="0" w:color="auto"/>
                                                                                    <w:bottom w:val="none" w:sz="0" w:space="0" w:color="auto"/>
                                                                                    <w:right w:val="none" w:sz="0" w:space="0" w:color="auto"/>
                                                                                  </w:divBdr>
                                                                                </w:div>
                                                                                <w:div w:id="660549964">
                                                                                  <w:marLeft w:val="0"/>
                                                                                  <w:marRight w:val="0"/>
                                                                                  <w:marTop w:val="0"/>
                                                                                  <w:marBottom w:val="0"/>
                                                                                  <w:divBdr>
                                                                                    <w:top w:val="single" w:sz="12" w:space="1" w:color="auto"/>
                                                                                    <w:left w:val="none" w:sz="0" w:space="0" w:color="auto"/>
                                                                                    <w:bottom w:val="none" w:sz="0" w:space="0" w:color="auto"/>
                                                                                    <w:right w:val="none" w:sz="0" w:space="0" w:color="auto"/>
                                                                                  </w:divBdr>
                                                                                </w:div>
                                                                                <w:div w:id="1445877982">
                                                                                  <w:marLeft w:val="0"/>
                                                                                  <w:marRight w:val="0"/>
                                                                                  <w:marTop w:val="0"/>
                                                                                  <w:marBottom w:val="0"/>
                                                                                  <w:divBdr>
                                                                                    <w:top w:val="single" w:sz="12" w:space="1" w:color="auto"/>
                                                                                    <w:left w:val="none" w:sz="0" w:space="0" w:color="auto"/>
                                                                                    <w:bottom w:val="none" w:sz="0" w:space="0" w:color="auto"/>
                                                                                    <w:right w:val="none" w:sz="0" w:space="0" w:color="auto"/>
                                                                                  </w:divBdr>
                                                                                </w:div>
                                                                                <w:div w:id="1334843629">
                                                                                  <w:marLeft w:val="0"/>
                                                                                  <w:marRight w:val="0"/>
                                                                                  <w:marTop w:val="0"/>
                                                                                  <w:marBottom w:val="0"/>
                                                                                  <w:divBdr>
                                                                                    <w:top w:val="single" w:sz="12" w:space="1" w:color="auto"/>
                                                                                    <w:left w:val="none" w:sz="0" w:space="0" w:color="auto"/>
                                                                                    <w:bottom w:val="none" w:sz="0" w:space="0" w:color="auto"/>
                                                                                    <w:right w:val="none" w:sz="0" w:space="0" w:color="auto"/>
                                                                                  </w:divBdr>
                                                                                </w:div>
                                                                                <w:div w:id="440881005">
                                                                                  <w:marLeft w:val="0"/>
                                                                                  <w:marRight w:val="0"/>
                                                                                  <w:marTop w:val="0"/>
                                                                                  <w:marBottom w:val="0"/>
                                                                                  <w:divBdr>
                                                                                    <w:top w:val="single" w:sz="12" w:space="1" w:color="auto"/>
                                                                                    <w:left w:val="none" w:sz="0" w:space="0" w:color="auto"/>
                                                                                    <w:bottom w:val="none" w:sz="0" w:space="0" w:color="auto"/>
                                                                                    <w:right w:val="none" w:sz="0" w:space="0" w:color="auto"/>
                                                                                  </w:divBdr>
                                                                                  <w:divsChild>
                                                                                    <w:div w:id="1254050869">
                                                                                      <w:marLeft w:val="0"/>
                                                                                      <w:marRight w:val="0"/>
                                                                                      <w:marTop w:val="0"/>
                                                                                      <w:marBottom w:val="0"/>
                                                                                      <w:divBdr>
                                                                                        <w:top w:val="single" w:sz="12" w:space="1" w:color="auto"/>
                                                                                        <w:left w:val="none" w:sz="0" w:space="0" w:color="auto"/>
                                                                                        <w:bottom w:val="none" w:sz="0" w:space="0" w:color="auto"/>
                                                                                        <w:right w:val="none" w:sz="0" w:space="0" w:color="auto"/>
                                                                                      </w:divBdr>
                                                                                      <w:divsChild>
                                                                                        <w:div w:id="2092461369">
                                                                                          <w:marLeft w:val="0"/>
                                                                                          <w:marRight w:val="0"/>
                                                                                          <w:marTop w:val="0"/>
                                                                                          <w:marBottom w:val="0"/>
                                                                                          <w:divBdr>
                                                                                            <w:top w:val="single" w:sz="12" w:space="1" w:color="auto"/>
                                                                                            <w:left w:val="none" w:sz="0" w:space="0" w:color="auto"/>
                                                                                            <w:bottom w:val="none" w:sz="0" w:space="0" w:color="auto"/>
                                                                                            <w:right w:val="none" w:sz="0" w:space="0" w:color="auto"/>
                                                                                          </w:divBdr>
                                                                                          <w:divsChild>
                                                                                            <w:div w:id="1031686409">
                                                                                              <w:marLeft w:val="0"/>
                                                                                              <w:marRight w:val="0"/>
                                                                                              <w:marTop w:val="0"/>
                                                                                              <w:marBottom w:val="0"/>
                                                                                              <w:divBdr>
                                                                                                <w:top w:val="single" w:sz="12" w:space="1" w:color="auto"/>
                                                                                                <w:left w:val="none" w:sz="0" w:space="0" w:color="auto"/>
                                                                                                <w:bottom w:val="none" w:sz="0" w:space="0" w:color="auto"/>
                                                                                                <w:right w:val="none" w:sz="0" w:space="0" w:color="auto"/>
                                                                                              </w:divBdr>
                                                                                              <w:divsChild>
                                                                                                <w:div w:id="1612082819">
                                                                                                  <w:marLeft w:val="0"/>
                                                                                                  <w:marRight w:val="0"/>
                                                                                                  <w:marTop w:val="0"/>
                                                                                                  <w:marBottom w:val="0"/>
                                                                                                  <w:divBdr>
                                                                                                    <w:top w:val="single" w:sz="12" w:space="1" w:color="auto"/>
                                                                                                    <w:left w:val="none" w:sz="0" w:space="0" w:color="auto"/>
                                                                                                    <w:bottom w:val="none" w:sz="0" w:space="0" w:color="auto"/>
                                                                                                    <w:right w:val="none" w:sz="0" w:space="0" w:color="auto"/>
                                                                                                  </w:divBdr>
                                                                                                  <w:divsChild>
                                                                                                    <w:div w:id="62341320">
                                                                                                      <w:marLeft w:val="0"/>
                                                                                                      <w:marRight w:val="0"/>
                                                                                                      <w:marTop w:val="0"/>
                                                                                                      <w:marBottom w:val="0"/>
                                                                                                      <w:divBdr>
                                                                                                        <w:top w:val="single" w:sz="12" w:space="1" w:color="auto"/>
                                                                                                        <w:left w:val="none" w:sz="0" w:space="0" w:color="auto"/>
                                                                                                        <w:bottom w:val="none" w:sz="0" w:space="0" w:color="auto"/>
                                                                                                        <w:right w:val="none" w:sz="0" w:space="0" w:color="auto"/>
                                                                                                      </w:divBdr>
                                                                                                      <w:divsChild>
                                                                                                        <w:div w:id="1240871500">
                                                                                                          <w:marLeft w:val="0"/>
                                                                                                          <w:marRight w:val="0"/>
                                                                                                          <w:marTop w:val="0"/>
                                                                                                          <w:marBottom w:val="0"/>
                                                                                                          <w:divBdr>
                                                                                                            <w:top w:val="single" w:sz="12" w:space="1" w:color="auto"/>
                                                                                                            <w:left w:val="none" w:sz="0" w:space="0" w:color="auto"/>
                                                                                                            <w:bottom w:val="none" w:sz="0" w:space="0" w:color="auto"/>
                                                                                                            <w:right w:val="none" w:sz="0" w:space="0" w:color="auto"/>
                                                                                                          </w:divBdr>
                                                                                                        </w:div>
                                                                                                        <w:div w:id="806974593">
                                                                                                          <w:marLeft w:val="0"/>
                                                                                                          <w:marRight w:val="0"/>
                                                                                                          <w:marTop w:val="0"/>
                                                                                                          <w:marBottom w:val="0"/>
                                                                                                          <w:divBdr>
                                                                                                            <w:top w:val="single" w:sz="12" w:space="1" w:color="auto"/>
                                                                                                            <w:left w:val="none" w:sz="0" w:space="0" w:color="auto"/>
                                                                                                            <w:bottom w:val="none" w:sz="0" w:space="0" w:color="auto"/>
                                                                                                            <w:right w:val="none" w:sz="0" w:space="0" w:color="auto"/>
                                                                                                          </w:divBdr>
                                                                                                        </w:div>
                                                                                                        <w:div w:id="437991682">
                                                                                                          <w:marLeft w:val="0"/>
                                                                                                          <w:marRight w:val="0"/>
                                                                                                          <w:marTop w:val="0"/>
                                                                                                          <w:marBottom w:val="0"/>
                                                                                                          <w:divBdr>
                                                                                                            <w:top w:val="single" w:sz="12" w:space="1" w:color="auto"/>
                                                                                                            <w:left w:val="none" w:sz="0" w:space="0" w:color="auto"/>
                                                                                                            <w:bottom w:val="none" w:sz="0" w:space="0" w:color="auto"/>
                                                                                                            <w:right w:val="none" w:sz="0" w:space="0" w:color="auto"/>
                                                                                                          </w:divBdr>
                                                                                                        </w:div>
                                                                                                        <w:div w:id="459765144">
                                                                                                          <w:marLeft w:val="0"/>
                                                                                                          <w:marRight w:val="0"/>
                                                                                                          <w:marTop w:val="0"/>
                                                                                                          <w:marBottom w:val="0"/>
                                                                                                          <w:divBdr>
                                                                                                            <w:top w:val="single" w:sz="12" w:space="1" w:color="auto"/>
                                                                                                            <w:left w:val="none" w:sz="0" w:space="0" w:color="auto"/>
                                                                                                            <w:bottom w:val="none" w:sz="0" w:space="0" w:color="auto"/>
                                                                                                            <w:right w:val="none" w:sz="0" w:space="0" w:color="auto"/>
                                                                                                          </w:divBdr>
                                                                                                        </w:div>
                                                                                                        <w:div w:id="2001883518">
                                                                                                          <w:marLeft w:val="0"/>
                                                                                                          <w:marRight w:val="0"/>
                                                                                                          <w:marTop w:val="0"/>
                                                                                                          <w:marBottom w:val="0"/>
                                                                                                          <w:divBdr>
                                                                                                            <w:top w:val="single" w:sz="12" w:space="1" w:color="auto"/>
                                                                                                            <w:left w:val="none" w:sz="0" w:space="0" w:color="auto"/>
                                                                                                            <w:bottom w:val="none" w:sz="0" w:space="0" w:color="auto"/>
                                                                                                            <w:right w:val="none" w:sz="0" w:space="0" w:color="auto"/>
                                                                                                          </w:divBdr>
                                                                                                        </w:div>
                                                                                                        <w:div w:id="1916937902">
                                                                                                          <w:marLeft w:val="0"/>
                                                                                                          <w:marRight w:val="0"/>
                                                                                                          <w:marTop w:val="0"/>
                                                                                                          <w:marBottom w:val="0"/>
                                                                                                          <w:divBdr>
                                                                                                            <w:top w:val="single" w:sz="12" w:space="1" w:color="auto"/>
                                                                                                            <w:left w:val="none" w:sz="0" w:space="0" w:color="auto"/>
                                                                                                            <w:bottom w:val="none" w:sz="0" w:space="0" w:color="auto"/>
                                                                                                            <w:right w:val="none" w:sz="0" w:space="0" w:color="auto"/>
                                                                                                          </w:divBdr>
                                                                                                        </w:div>
                                                                                                        <w:div w:id="1708405298">
                                                                                                          <w:marLeft w:val="0"/>
                                                                                                          <w:marRight w:val="0"/>
                                                                                                          <w:marTop w:val="0"/>
                                                                                                          <w:marBottom w:val="0"/>
                                                                                                          <w:divBdr>
                                                                                                            <w:top w:val="single" w:sz="12" w:space="1" w:color="auto"/>
                                                                                                            <w:left w:val="none" w:sz="0" w:space="0" w:color="auto"/>
                                                                                                            <w:bottom w:val="none" w:sz="0" w:space="0" w:color="auto"/>
                                                                                                            <w:right w:val="none" w:sz="0" w:space="0" w:color="auto"/>
                                                                                                          </w:divBdr>
                                                                                                        </w:div>
                                                                                                        <w:div w:id="1136332037">
                                                                                                          <w:marLeft w:val="0"/>
                                                                                                          <w:marRight w:val="0"/>
                                                                                                          <w:marTop w:val="0"/>
                                                                                                          <w:marBottom w:val="0"/>
                                                                                                          <w:divBdr>
                                                                                                            <w:top w:val="single" w:sz="12" w:space="1" w:color="auto"/>
                                                                                                            <w:left w:val="none" w:sz="0" w:space="0" w:color="auto"/>
                                                                                                            <w:bottom w:val="none" w:sz="0" w:space="0" w:color="auto"/>
                                                                                                            <w:right w:val="none" w:sz="0" w:space="0" w:color="auto"/>
                                                                                                          </w:divBdr>
                                                                                                        </w:div>
                                                                                                        <w:div w:id="388040931">
                                                                                                          <w:marLeft w:val="0"/>
                                                                                                          <w:marRight w:val="0"/>
                                                                                                          <w:marTop w:val="0"/>
                                                                                                          <w:marBottom w:val="0"/>
                                                                                                          <w:divBdr>
                                                                                                            <w:top w:val="single" w:sz="12" w:space="1" w:color="auto"/>
                                                                                                            <w:left w:val="none" w:sz="0" w:space="0" w:color="auto"/>
                                                                                                            <w:bottom w:val="none" w:sz="0" w:space="0" w:color="auto"/>
                                                                                                            <w:right w:val="none" w:sz="0" w:space="0" w:color="auto"/>
                                                                                                          </w:divBdr>
                                                                                                        </w:div>
                                                                                                        <w:div w:id="80373326">
                                                                                                          <w:marLeft w:val="0"/>
                                                                                                          <w:marRight w:val="0"/>
                                                                                                          <w:marTop w:val="0"/>
                                                                                                          <w:marBottom w:val="0"/>
                                                                                                          <w:divBdr>
                                                                                                            <w:top w:val="single" w:sz="12" w:space="1" w:color="auto"/>
                                                                                                            <w:left w:val="none" w:sz="0" w:space="0" w:color="auto"/>
                                                                                                            <w:bottom w:val="none" w:sz="0" w:space="0" w:color="auto"/>
                                                                                                            <w:right w:val="none" w:sz="0" w:space="0" w:color="auto"/>
                                                                                                          </w:divBdr>
                                                                                                        </w:div>
                                                                                                        <w:div w:id="1694957649">
                                                                                                          <w:marLeft w:val="0"/>
                                                                                                          <w:marRight w:val="0"/>
                                                                                                          <w:marTop w:val="0"/>
                                                                                                          <w:marBottom w:val="0"/>
                                                                                                          <w:divBdr>
                                                                                                            <w:top w:val="single" w:sz="12" w:space="1" w:color="auto"/>
                                                                                                            <w:left w:val="none" w:sz="0" w:space="0" w:color="auto"/>
                                                                                                            <w:bottom w:val="none" w:sz="0" w:space="0" w:color="auto"/>
                                                                                                            <w:right w:val="none" w:sz="0" w:space="0" w:color="auto"/>
                                                                                                          </w:divBdr>
                                                                                                        </w:div>
                                                                                                        <w:div w:id="922643570">
                                                                                                          <w:marLeft w:val="0"/>
                                                                                                          <w:marRight w:val="0"/>
                                                                                                          <w:marTop w:val="0"/>
                                                                                                          <w:marBottom w:val="0"/>
                                                                                                          <w:divBdr>
                                                                                                            <w:top w:val="single" w:sz="12" w:space="1" w:color="auto"/>
                                                                                                            <w:left w:val="none" w:sz="0" w:space="0" w:color="auto"/>
                                                                                                            <w:bottom w:val="none" w:sz="0" w:space="0" w:color="auto"/>
                                                                                                            <w:right w:val="none" w:sz="0" w:space="0" w:color="auto"/>
                                                                                                          </w:divBdr>
                                                                                                          <w:divsChild>
                                                                                                            <w:div w:id="1314792288">
                                                                                                              <w:marLeft w:val="0"/>
                                                                                                              <w:marRight w:val="0"/>
                                                                                                              <w:marTop w:val="0"/>
                                                                                                              <w:marBottom w:val="0"/>
                                                                                                              <w:divBdr>
                                                                                                                <w:top w:val="single" w:sz="12" w:space="1" w:color="auto"/>
                                                                                                                <w:left w:val="none" w:sz="0" w:space="0" w:color="auto"/>
                                                                                                                <w:bottom w:val="none" w:sz="0" w:space="0" w:color="auto"/>
                                                                                                                <w:right w:val="none" w:sz="0" w:space="0" w:color="auto"/>
                                                                                                              </w:divBdr>
                                                                                                              <w:divsChild>
                                                                                                                <w:div w:id="635139983">
                                                                                                                  <w:marLeft w:val="0"/>
                                                                                                                  <w:marRight w:val="0"/>
                                                                                                                  <w:marTop w:val="0"/>
                                                                                                                  <w:marBottom w:val="0"/>
                                                                                                                  <w:divBdr>
                                                                                                                    <w:top w:val="single" w:sz="12" w:space="1" w:color="auto"/>
                                                                                                                    <w:left w:val="none" w:sz="0" w:space="0" w:color="auto"/>
                                                                                                                    <w:bottom w:val="none" w:sz="0" w:space="0" w:color="auto"/>
                                                                                                                    <w:right w:val="none" w:sz="0" w:space="0" w:color="auto"/>
                                                                                                                  </w:divBdr>
                                                                                                                  <w:divsChild>
                                                                                                                    <w:div w:id="1610046631">
                                                                                                                      <w:marLeft w:val="0"/>
                                                                                                                      <w:marRight w:val="0"/>
                                                                                                                      <w:marTop w:val="0"/>
                                                                                                                      <w:marBottom w:val="0"/>
                                                                                                                      <w:divBdr>
                                                                                                                        <w:top w:val="single" w:sz="12" w:space="1" w:color="auto"/>
                                                                                                                        <w:left w:val="none" w:sz="0" w:space="0" w:color="auto"/>
                                                                                                                        <w:bottom w:val="none" w:sz="0" w:space="0" w:color="auto"/>
                                                                                                                        <w:right w:val="none" w:sz="0" w:space="0" w:color="auto"/>
                                                                                                                      </w:divBdr>
                                                                                                                      <w:divsChild>
                                                                                                                        <w:div w:id="1950695891">
                                                                                                                          <w:marLeft w:val="0"/>
                                                                                                                          <w:marRight w:val="0"/>
                                                                                                                          <w:marTop w:val="0"/>
                                                                                                                          <w:marBottom w:val="0"/>
                                                                                                                          <w:divBdr>
                                                                                                                            <w:top w:val="single" w:sz="12" w:space="1" w:color="auto"/>
                                                                                                                            <w:left w:val="none" w:sz="0" w:space="0" w:color="auto"/>
                                                                                                                            <w:bottom w:val="none" w:sz="0" w:space="0" w:color="auto"/>
                                                                                                                            <w:right w:val="none" w:sz="0" w:space="0" w:color="auto"/>
                                                                                                                          </w:divBdr>
                                                                                                                          <w:divsChild>
                                                                                                                            <w:div w:id="1601835246">
                                                                                                                              <w:marLeft w:val="0"/>
                                                                                                                              <w:marRight w:val="0"/>
                                                                                                                              <w:marTop w:val="0"/>
                                                                                                                              <w:marBottom w:val="0"/>
                                                                                                                              <w:divBdr>
                                                                                                                                <w:top w:val="single" w:sz="12" w:space="1" w:color="auto"/>
                                                                                                                                <w:left w:val="none" w:sz="0" w:space="0" w:color="auto"/>
                                                                                                                                <w:bottom w:val="none" w:sz="0" w:space="0" w:color="auto"/>
                                                                                                                                <w:right w:val="none" w:sz="0" w:space="0" w:color="auto"/>
                                                                                                                              </w:divBdr>
                                                                                                                              <w:divsChild>
                                                                                                                                <w:div w:id="1539853006">
                                                                                                                                  <w:marLeft w:val="0"/>
                                                                                                                                  <w:marRight w:val="0"/>
                                                                                                                                  <w:marTop w:val="0"/>
                                                                                                                                  <w:marBottom w:val="0"/>
                                                                                                                                  <w:divBdr>
                                                                                                                                    <w:top w:val="single" w:sz="12" w:space="1" w:color="auto"/>
                                                                                                                                    <w:left w:val="none" w:sz="0" w:space="0" w:color="auto"/>
                                                                                                                                    <w:bottom w:val="none" w:sz="0" w:space="0" w:color="auto"/>
                                                                                                                                    <w:right w:val="none" w:sz="0" w:space="0" w:color="auto"/>
                                                                                                                                  </w:divBdr>
                                                                                                                                  <w:divsChild>
                                                                                                                                    <w:div w:id="761100722">
                                                                                                                                      <w:marLeft w:val="0"/>
                                                                                                                                      <w:marRight w:val="0"/>
                                                                                                                                      <w:marTop w:val="0"/>
                                                                                                                                      <w:marBottom w:val="0"/>
                                                                                                                                      <w:divBdr>
                                                                                                                                        <w:top w:val="single" w:sz="12" w:space="1" w:color="auto"/>
                                                                                                                                        <w:left w:val="none" w:sz="0" w:space="0" w:color="auto"/>
                                                                                                                                        <w:bottom w:val="none" w:sz="0" w:space="0" w:color="auto"/>
                                                                                                                                        <w:right w:val="none" w:sz="0" w:space="0" w:color="auto"/>
                                                                                                                                      </w:divBdr>
                                                                                                                                      <w:divsChild>
                                                                                                                                        <w:div w:id="1292832333">
                                                                                                                                          <w:marLeft w:val="0"/>
                                                                                                                                          <w:marRight w:val="0"/>
                                                                                                                                          <w:marTop w:val="0"/>
                                                                                                                                          <w:marBottom w:val="0"/>
                                                                                                                                          <w:divBdr>
                                                                                                                                            <w:top w:val="single" w:sz="12" w:space="1" w:color="auto"/>
                                                                                                                                            <w:left w:val="none" w:sz="0" w:space="0" w:color="auto"/>
                                                                                                                                            <w:bottom w:val="none" w:sz="0" w:space="0" w:color="auto"/>
                                                                                                                                            <w:right w:val="none" w:sz="0" w:space="0" w:color="auto"/>
                                                                                                                                          </w:divBdr>
                                                                                                                                          <w:divsChild>
                                                                                                                                            <w:div w:id="1806923936">
                                                                                                                                              <w:marLeft w:val="0"/>
                                                                                                                                              <w:marRight w:val="0"/>
                                                                                                                                              <w:marTop w:val="0"/>
                                                                                                                                              <w:marBottom w:val="0"/>
                                                                                                                                              <w:divBdr>
                                                                                                                                                <w:top w:val="single" w:sz="12" w:space="1" w:color="auto"/>
                                                                                                                                                <w:left w:val="none" w:sz="0" w:space="0" w:color="auto"/>
                                                                                                                                                <w:bottom w:val="none" w:sz="0" w:space="0" w:color="auto"/>
                                                                                                                                                <w:right w:val="none" w:sz="0" w:space="0" w:color="auto"/>
                                                                                                                                              </w:divBdr>
                                                                                                                                              <w:divsChild>
                                                                                                                                                <w:div w:id="1337803133">
                                                                                                                                                  <w:marLeft w:val="0"/>
                                                                                                                                                  <w:marRight w:val="0"/>
                                                                                                                                                  <w:marTop w:val="0"/>
                                                                                                                                                  <w:marBottom w:val="0"/>
                                                                                                                                                  <w:divBdr>
                                                                                                                                                    <w:top w:val="single" w:sz="12" w:space="1" w:color="auto"/>
                                                                                                                                                    <w:left w:val="none" w:sz="0" w:space="0" w:color="auto"/>
                                                                                                                                                    <w:bottom w:val="none" w:sz="0" w:space="0" w:color="auto"/>
                                                                                                                                                    <w:right w:val="none" w:sz="0" w:space="0" w:color="auto"/>
                                                                                                                                                  </w:divBdr>
                                                                                                                                                  <w:divsChild>
                                                                                                                                                    <w:div w:id="867135585">
                                                                                                                                                      <w:marLeft w:val="0"/>
                                                                                                                                                      <w:marRight w:val="0"/>
                                                                                                                                                      <w:marTop w:val="0"/>
                                                                                                                                                      <w:marBottom w:val="0"/>
                                                                                                                                                      <w:divBdr>
                                                                                                                                                        <w:top w:val="single" w:sz="12" w:space="1" w:color="auto"/>
                                                                                                                                                        <w:left w:val="none" w:sz="0" w:space="0" w:color="auto"/>
                                                                                                                                                        <w:bottom w:val="none" w:sz="0" w:space="0" w:color="auto"/>
                                                                                                                                                        <w:right w:val="none" w:sz="0" w:space="0" w:color="auto"/>
                                                                                                                                                      </w:divBdr>
                                                                                                                                                      <w:divsChild>
                                                                                                                                                        <w:div w:id="1000427950">
                                                                                                                                                          <w:marLeft w:val="0"/>
                                                                                                                                                          <w:marRight w:val="0"/>
                                                                                                                                                          <w:marTop w:val="0"/>
                                                                                                                                                          <w:marBottom w:val="0"/>
                                                                                                                                                          <w:divBdr>
                                                                                                                                                            <w:top w:val="single" w:sz="12" w:space="1" w:color="auto"/>
                                                                                                                                                            <w:left w:val="none" w:sz="0" w:space="0" w:color="auto"/>
                                                                                                                                                            <w:bottom w:val="none" w:sz="0" w:space="0" w:color="auto"/>
                                                                                                                                                            <w:right w:val="none" w:sz="0" w:space="0" w:color="auto"/>
                                                                                                                                                          </w:divBdr>
                                                                                                                                                          <w:divsChild>
                                                                                                                                                            <w:div w:id="957838737">
                                                                                                                                                              <w:marLeft w:val="0"/>
                                                                                                                                                              <w:marRight w:val="0"/>
                                                                                                                                                              <w:marTop w:val="0"/>
                                                                                                                                                              <w:marBottom w:val="0"/>
                                                                                                                                                              <w:divBdr>
                                                                                                                                                                <w:top w:val="single" w:sz="12" w:space="1" w:color="auto"/>
                                                                                                                                                                <w:left w:val="none" w:sz="0" w:space="0" w:color="auto"/>
                                                                                                                                                                <w:bottom w:val="none" w:sz="0" w:space="0" w:color="auto"/>
                                                                                                                                                                <w:right w:val="none" w:sz="0" w:space="0" w:color="auto"/>
                                                                                                                                                              </w:divBdr>
                                                                                                                                                            </w:div>
                                                                                                                                                            <w:div w:id="1911034158">
                                                                                                                                                              <w:marLeft w:val="0"/>
                                                                                                                                                              <w:marRight w:val="0"/>
                                                                                                                                                              <w:marTop w:val="0"/>
                                                                                                                                                              <w:marBottom w:val="0"/>
                                                                                                                                                              <w:divBdr>
                                                                                                                                                                <w:top w:val="single" w:sz="12" w:space="1" w:color="auto"/>
                                                                                                                                                                <w:left w:val="none" w:sz="0" w:space="0" w:color="auto"/>
                                                                                                                                                                <w:bottom w:val="none" w:sz="0" w:space="0" w:color="auto"/>
                                                                                                                                                                <w:right w:val="none" w:sz="0" w:space="0" w:color="auto"/>
                                                                                                                                                              </w:divBdr>
                                                                                                                                                            </w:div>
                                                                                                                                                            <w:div w:id="1555703999">
                                                                                                                                                              <w:marLeft w:val="0"/>
                                                                                                                                                              <w:marRight w:val="0"/>
                                                                                                                                                              <w:marTop w:val="0"/>
                                                                                                                                                              <w:marBottom w:val="0"/>
                                                                                                                                                              <w:divBdr>
                                                                                                                                                                <w:top w:val="single" w:sz="12" w:space="1" w:color="auto"/>
                                                                                                                                                                <w:left w:val="none" w:sz="0" w:space="0" w:color="auto"/>
                                                                                                                                                                <w:bottom w:val="none" w:sz="0" w:space="0" w:color="auto"/>
                                                                                                                                                                <w:right w:val="none" w:sz="0" w:space="0" w:color="auto"/>
                                                                                                                                                              </w:divBdr>
                                                                                                                                                              <w:divsChild>
                                                                                                                                                                <w:div w:id="416291160">
                                                                                                                                                                  <w:marLeft w:val="0"/>
                                                                                                                                                                  <w:marRight w:val="0"/>
                                                                                                                                                                  <w:marTop w:val="0"/>
                                                                                                                                                                  <w:marBottom w:val="0"/>
                                                                                                                                                                  <w:divBdr>
                                                                                                                                                                    <w:top w:val="single" w:sz="12" w:space="1" w:color="auto"/>
                                                                                                                                                                    <w:left w:val="none" w:sz="0" w:space="0" w:color="auto"/>
                                                                                                                                                                    <w:bottom w:val="none" w:sz="0" w:space="0" w:color="auto"/>
                                                                                                                                                                    <w:right w:val="none" w:sz="0" w:space="0" w:color="auto"/>
                                                                                                                                                                  </w:divBdr>
                                                                                                                                                                </w:div>
                                                                                                                                                                <w:div w:id="1654869445">
                                                                                                                                                                  <w:marLeft w:val="0"/>
                                                                                                                                                                  <w:marRight w:val="0"/>
                                                                                                                                                                  <w:marTop w:val="0"/>
                                                                                                                                                                  <w:marBottom w:val="0"/>
                                                                                                                                                                  <w:divBdr>
                                                                                                                                                                    <w:top w:val="single" w:sz="12" w:space="1" w:color="auto"/>
                                                                                                                                                                    <w:left w:val="none" w:sz="0" w:space="0" w:color="auto"/>
                                                                                                                                                                    <w:bottom w:val="none" w:sz="0" w:space="0" w:color="auto"/>
                                                                                                                                                                    <w:right w:val="none" w:sz="0" w:space="0" w:color="auto"/>
                                                                                                                                                                  </w:divBdr>
                                                                                                                                                                </w:div>
                                                                                                                                                                <w:div w:id="422531596">
                                                                                                                                                                  <w:marLeft w:val="0"/>
                                                                                                                                                                  <w:marRight w:val="0"/>
                                                                                                                                                                  <w:marTop w:val="0"/>
                                                                                                                                                                  <w:marBottom w:val="0"/>
                                                                                                                                                                  <w:divBdr>
                                                                                                                                                                    <w:top w:val="single" w:sz="12" w:space="1" w:color="auto"/>
                                                                                                                                                                    <w:left w:val="none" w:sz="0" w:space="0" w:color="auto"/>
                                                                                                                                                                    <w:bottom w:val="none" w:sz="0" w:space="0" w:color="auto"/>
                                                                                                                                                                    <w:right w:val="none" w:sz="0" w:space="0" w:color="auto"/>
                                                                                                                                                                  </w:divBdr>
                                                                                                                                                                </w:div>
                                                                                                                                                                <w:div w:id="614680889">
                                                                                                                                                                  <w:marLeft w:val="0"/>
                                                                                                                                                                  <w:marRight w:val="0"/>
                                                                                                                                                                  <w:marTop w:val="0"/>
                                                                                                                                                                  <w:marBottom w:val="0"/>
                                                                                                                                                                  <w:divBdr>
                                                                                                                                                                    <w:top w:val="single" w:sz="12" w:space="1" w:color="auto"/>
                                                                                                                                                                    <w:left w:val="none" w:sz="0" w:space="0" w:color="auto"/>
                                                                                                                                                                    <w:bottom w:val="none" w:sz="0" w:space="0" w:color="auto"/>
                                                                                                                                                                    <w:right w:val="none" w:sz="0" w:space="0" w:color="auto"/>
                                                                                                                                                                  </w:divBdr>
                                                                                                                                                                </w:div>
                                                                                                                                                                <w:div w:id="617496273">
                                                                                                                                                                  <w:marLeft w:val="0"/>
                                                                                                                                                                  <w:marRight w:val="0"/>
                                                                                                                                                                  <w:marTop w:val="0"/>
                                                                                                                                                                  <w:marBottom w:val="0"/>
                                                                                                                                                                  <w:divBdr>
                                                                                                                                                                    <w:top w:val="single" w:sz="12" w:space="1" w:color="auto"/>
                                                                                                                                                                    <w:left w:val="none" w:sz="0" w:space="0" w:color="auto"/>
                                                                                                                                                                    <w:bottom w:val="none" w:sz="0" w:space="0" w:color="auto"/>
                                                                                                                                                                    <w:right w:val="none" w:sz="0" w:space="0" w:color="auto"/>
                                                                                                                                                                  </w:divBdr>
                                                                                                                                                                </w:div>
                                                                                                                                                                <w:div w:id="1818455776">
                                                                                                                                                                  <w:marLeft w:val="0"/>
                                                                                                                                                                  <w:marRight w:val="0"/>
                                                                                                                                                                  <w:marTop w:val="0"/>
                                                                                                                                                                  <w:marBottom w:val="0"/>
                                                                                                                                                                  <w:divBdr>
                                                                                                                                                                    <w:top w:val="single" w:sz="12" w:space="1" w:color="auto"/>
                                                                                                                                                                    <w:left w:val="none" w:sz="0" w:space="0" w:color="auto"/>
                                                                                                                                                                    <w:bottom w:val="none" w:sz="0" w:space="0" w:color="auto"/>
                                                                                                                                                                    <w:right w:val="none" w:sz="0" w:space="0" w:color="auto"/>
                                                                                                                                                                  </w:divBdr>
                                                                                                                                                                </w:div>
                                                                                                                                                                <w:div w:id="1495222703">
                                                                                                                                                                  <w:marLeft w:val="0"/>
                                                                                                                                                                  <w:marRight w:val="0"/>
                                                                                                                                                                  <w:marTop w:val="0"/>
                                                                                                                                                                  <w:marBottom w:val="0"/>
                                                                                                                                                                  <w:divBdr>
                                                                                                                                                                    <w:top w:val="single" w:sz="12" w:space="1" w:color="auto"/>
                                                                                                                                                                    <w:left w:val="none" w:sz="0" w:space="0" w:color="auto"/>
                                                                                                                                                                    <w:bottom w:val="none" w:sz="0" w:space="0" w:color="auto"/>
                                                                                                                                                                    <w:right w:val="none" w:sz="0" w:space="0" w:color="auto"/>
                                                                                                                                                                  </w:divBdr>
                                                                                                                                                                  <w:divsChild>
                                                                                                                                                                    <w:div w:id="676612734">
                                                                                                                                                                      <w:marLeft w:val="0"/>
                                                                                                                                                                      <w:marRight w:val="0"/>
                                                                                                                                                                      <w:marTop w:val="0"/>
                                                                                                                                                                      <w:marBottom w:val="0"/>
                                                                                                                                                                      <w:divBdr>
                                                                                                                                                                        <w:top w:val="single" w:sz="12" w:space="1" w:color="auto"/>
                                                                                                                                                                        <w:left w:val="none" w:sz="0" w:space="0" w:color="auto"/>
                                                                                                                                                                        <w:bottom w:val="none" w:sz="0" w:space="0" w:color="auto"/>
                                                                                                                                                                        <w:right w:val="none" w:sz="0" w:space="0" w:color="auto"/>
                                                                                                                                                                      </w:divBdr>
                                                                                                                                                                    </w:div>
                                                                                                                                                                    <w:div w:id="1830707765">
                                                                                                                                                                      <w:marLeft w:val="0"/>
                                                                                                                                                                      <w:marRight w:val="0"/>
                                                                                                                                                                      <w:marTop w:val="0"/>
                                                                                                                                                                      <w:marBottom w:val="0"/>
                                                                                                                                                                      <w:divBdr>
                                                                                                                                                                        <w:top w:val="single" w:sz="12" w:space="1" w:color="auto"/>
                                                                                                                                                                        <w:left w:val="none" w:sz="0" w:space="0" w:color="auto"/>
                                                                                                                                                                        <w:bottom w:val="none" w:sz="0" w:space="0" w:color="auto"/>
                                                                                                                                                                        <w:right w:val="none" w:sz="0" w:space="0" w:color="auto"/>
                                                                                                                                                                      </w:divBdr>
                                                                                                                                                                    </w:div>
                                                                                                                                                                    <w:div w:id="1089737945">
                                                                                                                                                                      <w:marLeft w:val="0"/>
                                                                                                                                                                      <w:marRight w:val="0"/>
                                                                                                                                                                      <w:marTop w:val="0"/>
                                                                                                                                                                      <w:marBottom w:val="0"/>
                                                                                                                                                                      <w:divBdr>
                                                                                                                                                                        <w:top w:val="single" w:sz="12" w:space="1" w:color="auto"/>
                                                                                                                                                                        <w:left w:val="none" w:sz="0" w:space="0" w:color="auto"/>
                                                                                                                                                                        <w:bottom w:val="none" w:sz="0" w:space="0" w:color="auto"/>
                                                                                                                                                                        <w:right w:val="none" w:sz="0" w:space="0" w:color="auto"/>
                                                                                                                                                                      </w:divBdr>
                                                                                                                                                                    </w:div>
                                                                                                                                                                    <w:div w:id="1206715246">
                                                                                                                                                                      <w:marLeft w:val="0"/>
                                                                                                                                                                      <w:marRight w:val="0"/>
                                                                                                                                                                      <w:marTop w:val="0"/>
                                                                                                                                                                      <w:marBottom w:val="0"/>
                                                                                                                                                                      <w:divBdr>
                                                                                                                                                                        <w:top w:val="single" w:sz="12" w:space="1" w:color="auto"/>
                                                                                                                                                                        <w:left w:val="none" w:sz="0" w:space="0" w:color="auto"/>
                                                                                                                                                                        <w:bottom w:val="none" w:sz="0" w:space="0" w:color="auto"/>
                                                                                                                                                                        <w:right w:val="none" w:sz="0" w:space="0" w:color="auto"/>
                                                                                                                                                                      </w:divBdr>
                                                                                                                                                                    </w:div>
                                                                                                                                                                    <w:div w:id="401218997">
                                                                                                                                                                      <w:marLeft w:val="0"/>
                                                                                                                                                                      <w:marRight w:val="0"/>
                                                                                                                                                                      <w:marTop w:val="0"/>
                                                                                                                                                                      <w:marBottom w:val="0"/>
                                                                                                                                                                      <w:divBdr>
                                                                                                                                                                        <w:top w:val="single" w:sz="12" w:space="1" w:color="auto"/>
                                                                                                                                                                        <w:left w:val="none" w:sz="0" w:space="0" w:color="auto"/>
                                                                                                                                                                        <w:bottom w:val="none" w:sz="0" w:space="0" w:color="auto"/>
                                                                                                                                                                        <w:right w:val="none" w:sz="0" w:space="0" w:color="auto"/>
                                                                                                                                                                      </w:divBdr>
                                                                                                                                                                    </w:div>
                                                                                                                                                                    <w:div w:id="686714654">
                                                                                                                                                                      <w:marLeft w:val="0"/>
                                                                                                                                                                      <w:marRight w:val="0"/>
                                                                                                                                                                      <w:marTop w:val="0"/>
                                                                                                                                                                      <w:marBottom w:val="0"/>
                                                                                                                                                                      <w:divBdr>
                                                                                                                                                                        <w:top w:val="single" w:sz="12" w:space="1" w:color="auto"/>
                                                                                                                                                                        <w:left w:val="none" w:sz="0" w:space="0" w:color="auto"/>
                                                                                                                                                                        <w:bottom w:val="none" w:sz="0" w:space="0" w:color="auto"/>
                                                                                                                                                                        <w:right w:val="none" w:sz="0" w:space="0" w:color="auto"/>
                                                                                                                                                                      </w:divBdr>
                                                                                                                                                                    </w:div>
                                                                                                                                                                    <w:div w:id="2116554396">
                                                                                                                                                                      <w:marLeft w:val="0"/>
                                                                                                                                                                      <w:marRight w:val="0"/>
                                                                                                                                                                      <w:marTop w:val="0"/>
                                                                                                                                                                      <w:marBottom w:val="0"/>
                                                                                                                                                                      <w:divBdr>
                                                                                                                                                                        <w:top w:val="single" w:sz="12" w:space="1" w:color="auto"/>
                                                                                                                                                                        <w:left w:val="none" w:sz="0" w:space="0" w:color="auto"/>
                                                                                                                                                                        <w:bottom w:val="none" w:sz="0" w:space="0" w:color="auto"/>
                                                                                                                                                                        <w:right w:val="none" w:sz="0" w:space="0" w:color="auto"/>
                                                                                                                                                                      </w:divBdr>
                                                                                                                                                                    </w:div>
                                                                                                                                                                    <w:div w:id="128713198">
                                                                                                                                                                      <w:marLeft w:val="0"/>
                                                                                                                                                                      <w:marRight w:val="0"/>
                                                                                                                                                                      <w:marTop w:val="0"/>
                                                                                                                                                                      <w:marBottom w:val="0"/>
                                                                                                                                                                      <w:divBdr>
                                                                                                                                                                        <w:top w:val="single" w:sz="12" w:space="1" w:color="auto"/>
                                                                                                                                                                        <w:left w:val="none" w:sz="0" w:space="0" w:color="auto"/>
                                                                                                                                                                        <w:bottom w:val="none" w:sz="0" w:space="0" w:color="auto"/>
                                                                                                                                                                        <w:right w:val="none" w:sz="0" w:space="0" w:color="auto"/>
                                                                                                                                                                      </w:divBdr>
                                                                                                                                                                    </w:div>
                                                                                                                                                                    <w:div w:id="2095055197">
                                                                                                                                                                      <w:marLeft w:val="0"/>
                                                                                                                                                                      <w:marRight w:val="0"/>
                                                                                                                                                                      <w:marTop w:val="0"/>
                                                                                                                                                                      <w:marBottom w:val="0"/>
                                                                                                                                                                      <w:divBdr>
                                                                                                                                                                        <w:top w:val="single" w:sz="12" w:space="1" w:color="auto"/>
                                                                                                                                                                        <w:left w:val="none" w:sz="0" w:space="0" w:color="auto"/>
                                                                                                                                                                        <w:bottom w:val="none" w:sz="0" w:space="0" w:color="auto"/>
                                                                                                                                                                        <w:right w:val="none" w:sz="0" w:space="0" w:color="auto"/>
                                                                                                                                                                      </w:divBdr>
                                                                                                                                                                      <w:divsChild>
                                                                                                                                                                        <w:div w:id="505823872">
                                                                                                                                                                          <w:marLeft w:val="0"/>
                                                                                                                                                                          <w:marRight w:val="0"/>
                                                                                                                                                                          <w:marTop w:val="0"/>
                                                                                                                                                                          <w:marBottom w:val="0"/>
                                                                                                                                                                          <w:divBdr>
                                                                                                                                                                            <w:top w:val="single" w:sz="12" w:space="1" w:color="auto"/>
                                                                                                                                                                            <w:left w:val="none" w:sz="0" w:space="0" w:color="auto"/>
                                                                                                                                                                            <w:bottom w:val="none" w:sz="0" w:space="0" w:color="auto"/>
                                                                                                                                                                            <w:right w:val="none" w:sz="0" w:space="0" w:color="auto"/>
                                                                                                                                                                          </w:divBdr>
                                                                                                                                                                        </w:div>
                                                                                                                                                                        <w:div w:id="1034039449">
                                                                                                                                                                          <w:marLeft w:val="0"/>
                                                                                                                                                                          <w:marRight w:val="0"/>
                                                                                                                                                                          <w:marTop w:val="0"/>
                                                                                                                                                                          <w:marBottom w:val="0"/>
                                                                                                                                                                          <w:divBdr>
                                                                                                                                                                            <w:top w:val="single" w:sz="12" w:space="1" w:color="auto"/>
                                                                                                                                                                            <w:left w:val="none" w:sz="0" w:space="0" w:color="auto"/>
                                                                                                                                                                            <w:bottom w:val="none" w:sz="0" w:space="0" w:color="auto"/>
                                                                                                                                                                            <w:right w:val="none" w:sz="0" w:space="0" w:color="auto"/>
                                                                                                                                                                          </w:divBdr>
                                                                                                                                                                        </w:div>
                                                                                                                                                                        <w:div w:id="2136294907">
                                                                                                                                                                          <w:marLeft w:val="0"/>
                                                                                                                                                                          <w:marRight w:val="0"/>
                                                                                                                                                                          <w:marTop w:val="0"/>
                                                                                                                                                                          <w:marBottom w:val="0"/>
                                                                                                                                                                          <w:divBdr>
                                                                                                                                                                            <w:top w:val="single" w:sz="12" w:space="1" w:color="auto"/>
                                                                                                                                                                            <w:left w:val="none" w:sz="0" w:space="0" w:color="auto"/>
                                                                                                                                                                            <w:bottom w:val="none" w:sz="0" w:space="0" w:color="auto"/>
                                                                                                                                                                            <w:right w:val="none" w:sz="0" w:space="0" w:color="auto"/>
                                                                                                                                                                          </w:divBdr>
                                                                                                                                                                        </w:div>
                                                                                                                                                                        <w:div w:id="1408378349">
                                                                                                                                                                          <w:marLeft w:val="0"/>
                                                                                                                                                                          <w:marRight w:val="0"/>
                                                                                                                                                                          <w:marTop w:val="0"/>
                                                                                                                                                                          <w:marBottom w:val="0"/>
                                                                                                                                                                          <w:divBdr>
                                                                                                                                                                            <w:top w:val="single" w:sz="12" w:space="1" w:color="auto"/>
                                                                                                                                                                            <w:left w:val="none" w:sz="0" w:space="0" w:color="auto"/>
                                                                                                                                                                            <w:bottom w:val="none" w:sz="0" w:space="0" w:color="auto"/>
                                                                                                                                                                            <w:right w:val="none" w:sz="0" w:space="0" w:color="auto"/>
                                                                                                                                                                          </w:divBdr>
                                                                                                                                                                        </w:div>
                                                                                                                                                                        <w:div w:id="429083004">
                                                                                                                                                                          <w:marLeft w:val="0"/>
                                                                                                                                                                          <w:marRight w:val="0"/>
                                                                                                                                                                          <w:marTop w:val="0"/>
                                                                                                                                                                          <w:marBottom w:val="0"/>
                                                                                                                                                                          <w:divBdr>
                                                                                                                                                                            <w:top w:val="single" w:sz="12" w:space="1" w:color="auto"/>
                                                                                                                                                                            <w:left w:val="none" w:sz="0" w:space="0" w:color="auto"/>
                                                                                                                                                                            <w:bottom w:val="none" w:sz="0" w:space="0" w:color="auto"/>
                                                                                                                                                                            <w:right w:val="none" w:sz="0" w:space="0" w:color="auto"/>
                                                                                                                                                                          </w:divBdr>
                                                                                                                                                                        </w:div>
                                                                                                                                                                        <w:div w:id="1196457698">
                                                                                                                                                                          <w:marLeft w:val="0"/>
                                                                                                                                                                          <w:marRight w:val="0"/>
                                                                                                                                                                          <w:marTop w:val="0"/>
                                                                                                                                                                          <w:marBottom w:val="0"/>
                                                                                                                                                                          <w:divBdr>
                                                                                                                                                                            <w:top w:val="single" w:sz="12" w:space="1" w:color="auto"/>
                                                                                                                                                                            <w:left w:val="none" w:sz="0" w:space="0" w:color="auto"/>
                                                                                                                                                                            <w:bottom w:val="none" w:sz="0" w:space="0" w:color="auto"/>
                                                                                                                                                                            <w:right w:val="none" w:sz="0" w:space="0" w:color="auto"/>
                                                                                                                                                                          </w:divBdr>
                                                                                                                                                                        </w:div>
                                                                                                                                                                        <w:div w:id="109517475">
                                                                                                                                                                          <w:marLeft w:val="0"/>
                                                                                                                                                                          <w:marRight w:val="0"/>
                                                                                                                                                                          <w:marTop w:val="0"/>
                                                                                                                                                                          <w:marBottom w:val="0"/>
                                                                                                                                                                          <w:divBdr>
                                                                                                                                                                            <w:top w:val="single" w:sz="12" w:space="1" w:color="auto"/>
                                                                                                                                                                            <w:left w:val="none" w:sz="0" w:space="0" w:color="auto"/>
                                                                                                                                                                            <w:bottom w:val="none" w:sz="0" w:space="0" w:color="auto"/>
                                                                                                                                                                            <w:right w:val="none" w:sz="0" w:space="0" w:color="auto"/>
                                                                                                                                                                          </w:divBdr>
                                                                                                                                                                          <w:divsChild>
                                                                                                                                                                            <w:div w:id="1250846251">
                                                                                                                                                                              <w:marLeft w:val="0"/>
                                                                                                                                                                              <w:marRight w:val="0"/>
                                                                                                                                                                              <w:marTop w:val="0"/>
                                                                                                                                                                              <w:marBottom w:val="0"/>
                                                                                                                                                                              <w:divBdr>
                                                                                                                                                                                <w:top w:val="single" w:sz="12" w:space="1" w:color="auto"/>
                                                                                                                                                                                <w:left w:val="none" w:sz="0" w:space="0" w:color="auto"/>
                                                                                                                                                                                <w:bottom w:val="none" w:sz="0" w:space="0" w:color="auto"/>
                                                                                                                                                                                <w:right w:val="none" w:sz="0" w:space="0" w:color="auto"/>
                                                                                                                                                                              </w:divBdr>
                                                                                                                                                                            </w:div>
                                                                                                                                                                            <w:div w:id="1963002797">
                                                                                                                                                                              <w:marLeft w:val="0"/>
                                                                                                                                                                              <w:marRight w:val="0"/>
                                                                                                                                                                              <w:marTop w:val="0"/>
                                                                                                                                                                              <w:marBottom w:val="0"/>
                                                                                                                                                                              <w:divBdr>
                                                                                                                                                                                <w:top w:val="single" w:sz="12" w:space="1" w:color="auto"/>
                                                                                                                                                                                <w:left w:val="none" w:sz="0" w:space="0" w:color="auto"/>
                                                                                                                                                                                <w:bottom w:val="none" w:sz="0" w:space="0" w:color="auto"/>
                                                                                                                                                                                <w:right w:val="none" w:sz="0" w:space="0" w:color="auto"/>
                                                                                                                                                                              </w:divBdr>
                                                                                                                                                                              <w:divsChild>
                                                                                                                                                                                <w:div w:id="398745793">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CAA64-8DD5-404D-AD6D-495CE6F5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TotalTime>
  <Pages>364</Pages>
  <Words>99152</Words>
  <Characters>565170</Characters>
  <Application>Microsoft Office Word</Application>
  <DocSecurity>0</DocSecurity>
  <Lines>4709</Lines>
  <Paragraphs>1325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23.247_CR0096R1_(Rel-17)_5MBS</dc:creator>
  <cp:keywords/>
  <dc:description/>
  <cp:lastModifiedBy>23.247_CR0096R1_(Rel-17)_5MBS</cp:lastModifiedBy>
  <cp:revision>2</cp:revision>
  <dcterms:created xsi:type="dcterms:W3CDTF">2022-03-08T13:36:00Z</dcterms:created>
  <dcterms:modified xsi:type="dcterms:W3CDTF">2022-03-08T13:36:00Z</dcterms:modified>
</cp:coreProperties>
</file>